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3E3162" w14:textId="1D2D1D11" w:rsidR="00AB7B53" w:rsidRPr="00301E6C" w:rsidRDefault="00AB7B53" w:rsidP="00AB7B53">
      <w:pPr>
        <w:tabs>
          <w:tab w:val="left" w:pos="1864"/>
        </w:tabs>
        <w:ind w:right="-720"/>
        <w:rPr>
          <w:rStyle w:val="Hyperlink"/>
          <w:color w:val="auto"/>
          <w:sz w:val="28"/>
          <w:szCs w:val="28"/>
        </w:rPr>
      </w:pPr>
      <w:r>
        <w:rPr>
          <w:rFonts w:ascii="Comic Sans MS" w:hAnsi="Comic Sans MS"/>
          <w:b/>
          <w:noProof/>
          <w:color w:val="1F497D" w:themeColor="text2"/>
          <w:sz w:val="28"/>
          <w:szCs w:val="28"/>
        </w:rPr>
        <mc:AlternateContent>
          <mc:Choice Requires="wps">
            <w:drawing>
              <wp:anchor distT="0" distB="0" distL="114300" distR="114300" simplePos="0" relativeHeight="251827712" behindDoc="0" locked="0" layoutInCell="1" allowOverlap="1" wp14:anchorId="20F8AC10" wp14:editId="1EAAF41A">
                <wp:simplePos x="0" y="0"/>
                <wp:positionH relativeFrom="column">
                  <wp:posOffset>-204395</wp:posOffset>
                </wp:positionH>
                <wp:positionV relativeFrom="paragraph">
                  <wp:posOffset>271144</wp:posOffset>
                </wp:positionV>
                <wp:extent cx="6448425" cy="935915"/>
                <wp:effectExtent l="0" t="0" r="28575" b="17145"/>
                <wp:wrapNone/>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8425" cy="935915"/>
                        </a:xfrm>
                        <a:prstGeom prst="rect">
                          <a:avLst/>
                        </a:prstGeom>
                        <a:solidFill>
                          <a:srgbClr val="FFFFFF"/>
                        </a:solidFill>
                        <a:ln w="9525">
                          <a:solidFill>
                            <a:srgbClr val="000000"/>
                          </a:solidFill>
                          <a:miter lim="800000"/>
                          <a:headEnd/>
                          <a:tailEnd/>
                        </a:ln>
                      </wps:spPr>
                      <wps:txbx>
                        <w:txbxContent>
                          <w:p w14:paraId="09A219BE" w14:textId="77777777" w:rsidR="00AB7B53" w:rsidRPr="00B9118A" w:rsidRDefault="00AB7B53" w:rsidP="00AB7B53">
                            <w:pPr>
                              <w:jc w:val="center"/>
                              <w:rPr>
                                <w:b/>
                                <w:sz w:val="24"/>
                                <w:szCs w:val="24"/>
                              </w:rPr>
                            </w:pPr>
                            <w:r w:rsidRPr="00B9118A">
                              <w:rPr>
                                <w:b/>
                                <w:sz w:val="24"/>
                                <w:szCs w:val="24"/>
                              </w:rPr>
                              <w:t>PROMPT</w:t>
                            </w:r>
                          </w:p>
                          <w:p w14:paraId="2AC252F6" w14:textId="1534C6EE" w:rsidR="00AB7B53" w:rsidRPr="00AE4E52" w:rsidRDefault="006A72E2" w:rsidP="00AB7B53">
                            <w:pPr>
                              <w:rPr>
                                <w:rFonts w:ascii="Times New Roman" w:hAnsi="Times New Roman" w:cs="Times New Roman"/>
                                <w:iCs/>
                                <w:sz w:val="24"/>
                                <w:szCs w:val="24"/>
                              </w:rPr>
                            </w:pPr>
                            <w:r>
                              <w:rPr>
                                <w:b/>
                                <w:iCs/>
                                <w:sz w:val="24"/>
                                <w:szCs w:val="24"/>
                              </w:rPr>
                              <w:t>Choice A</w:t>
                            </w:r>
                            <w:r w:rsidR="00AB7B53">
                              <w:rPr>
                                <w:b/>
                                <w:iCs/>
                                <w:sz w:val="24"/>
                                <w:szCs w:val="24"/>
                              </w:rPr>
                              <w:t>:</w:t>
                            </w:r>
                            <w:r w:rsidR="00AB7B53" w:rsidRPr="00002A37">
                              <w:rPr>
                                <w:rFonts w:ascii="Times New Roman" w:hAnsi="Times New Roman" w:cs="Times New Roman"/>
                                <w:iCs/>
                                <w:sz w:val="24"/>
                                <w:szCs w:val="24"/>
                              </w:rPr>
                              <w:t xml:space="preserve">  </w:t>
                            </w:r>
                            <w:sdt>
                              <w:sdtPr>
                                <w:rPr>
                                  <w:rStyle w:val="Paragraph"/>
                                </w:rPr>
                                <w:alias w:val="Enter Prompt"/>
                                <w:tag w:val="Enter Prompt"/>
                                <w:id w:val="-2125906824"/>
                                <w:lock w:val="sdtLocked"/>
                                <w:placeholder>
                                  <w:docPart w:val="DefaultPlaceholder_-1854013440"/>
                                </w:placeholder>
                                <w:showingPlcHdr/>
                                <w15:color w:val="000000"/>
                                <w:text/>
                              </w:sdtPr>
                              <w:sdtEndPr>
                                <w:rPr>
                                  <w:rStyle w:val="DefaultParagraphFont"/>
                                  <w:rFonts w:ascii="Times New Roman" w:hAnsi="Times New Roman" w:cs="Times New Roman"/>
                                  <w:iCs/>
                                  <w:color w:val="auto"/>
                                  <w:szCs w:val="24"/>
                                </w:rPr>
                              </w:sdtEndPr>
                              <w:sdtContent>
                                <w:r w:rsidR="00EB3DC3" w:rsidRPr="00277096">
                                  <w:rPr>
                                    <w:rStyle w:val="PlaceholderText"/>
                                    <w:color w:val="000000" w:themeColor="text1"/>
                                  </w:rPr>
                                  <w:t>Click or tap here to enter text.</w:t>
                                </w:r>
                              </w:sdtContent>
                            </w:sdt>
                          </w:p>
                          <w:p w14:paraId="7BF55F09" w14:textId="26EA85B5" w:rsidR="00AB7B53" w:rsidRPr="00AE4E52" w:rsidRDefault="00AB7B53" w:rsidP="00AB7B53">
                            <w:pPr>
                              <w:rPr>
                                <w:rFonts w:ascii="Times New Roman" w:hAnsi="Times New Roman" w:cs="Times New Roman"/>
                                <w:sz w:val="24"/>
                                <w:szCs w:val="24"/>
                              </w:rPr>
                            </w:pPr>
                            <w:r w:rsidRPr="00683B52">
                              <w:rPr>
                                <w:b/>
                                <w:iCs/>
                                <w:sz w:val="24"/>
                                <w:szCs w:val="24"/>
                              </w:rPr>
                              <w:t>Choice B:</w:t>
                            </w:r>
                            <w:r w:rsidRPr="00002A37">
                              <w:rPr>
                                <w:rFonts w:ascii="Times New Roman" w:hAnsi="Times New Roman" w:cs="Times New Roman"/>
                                <w:sz w:val="24"/>
                                <w:szCs w:val="24"/>
                              </w:rPr>
                              <w:t xml:space="preserve"> </w:t>
                            </w:r>
                            <w:r w:rsidR="00002A37">
                              <w:rPr>
                                <w:rFonts w:ascii="Times New Roman" w:hAnsi="Times New Roman" w:cs="Times New Roman"/>
                                <w:sz w:val="24"/>
                                <w:szCs w:val="24"/>
                              </w:rPr>
                              <w:t xml:space="preserve"> </w:t>
                            </w:r>
                            <w:sdt>
                              <w:sdtPr>
                                <w:rPr>
                                  <w:rStyle w:val="Paragraph"/>
                                </w:rPr>
                                <w:alias w:val="Enter Prompt"/>
                                <w:tag w:val="Enter Prompt"/>
                                <w:id w:val="-651598390"/>
                                <w:placeholder>
                                  <w:docPart w:val="DefaultPlaceholder_-1854013440"/>
                                </w:placeholder>
                                <w:showingPlcHdr/>
                                <w15:color w:val="000000"/>
                                <w:text/>
                              </w:sdtPr>
                              <w:sdtEndPr>
                                <w:rPr>
                                  <w:rStyle w:val="DefaultParagraphFont"/>
                                  <w:rFonts w:ascii="Times New Roman" w:hAnsi="Times New Roman" w:cs="Times New Roman"/>
                                  <w:color w:val="auto"/>
                                  <w:szCs w:val="24"/>
                                </w:rPr>
                              </w:sdtEndPr>
                              <w:sdtContent>
                                <w:r w:rsidR="00EB3DC3" w:rsidRPr="00277096">
                                  <w:rPr>
                                    <w:rStyle w:val="PlaceholderText"/>
                                    <w:color w:val="000000" w:themeColor="text1"/>
                                  </w:rPr>
                                  <w:t>Click or tap here to enter text.</w:t>
                                </w:r>
                              </w:sdtContent>
                            </w:sdt>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0F8AC10" id="_x0000_t202" coordsize="21600,21600" o:spt="202" path="m,l,21600r21600,l21600,xe">
                <v:stroke joinstyle="miter"/>
                <v:path gradientshapeok="t" o:connecttype="rect"/>
              </v:shapetype>
              <v:shape id="Text Box 13" o:spid="_x0000_s1026" type="#_x0000_t202" style="position:absolute;margin-left:-16.1pt;margin-top:21.35pt;width:507.75pt;height:73.7pt;z-index:25182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">
                <v:textbox>
                  <w:txbxContent>
                    <w:p w14:paraId="09A219BE" w14:textId="77777777" w:rsidR="00AB7B53" w:rsidRPr="00B9118A" w:rsidRDefault="00AB7B53" w:rsidP="00AB7B53">
                      <w:pPr>
                        <w:jc w:val="center"/>
                        <w:rPr>
                          <w:b/>
                          <w:sz w:val="24"/>
                          <w:szCs w:val="24"/>
                        </w:rPr>
                      </w:pPr>
                      <w:r w:rsidRPr="00B9118A">
                        <w:rPr>
                          <w:b/>
                          <w:sz w:val="24"/>
                          <w:szCs w:val="24"/>
                        </w:rPr>
                        <w:t>PROMPT</w:t>
                      </w:r>
                    </w:p>
                    <w:p w14:paraId="2AC252F6" w14:textId="1534C6EE" w:rsidR="00AB7B53" w:rsidRPr="00AE4E52" w:rsidRDefault="006A72E2" w:rsidP="00AB7B53">
                      <w:pPr>
                        <w:rPr>
                          <w:rFonts w:ascii="Times New Roman" w:hAnsi="Times New Roman" w:cs="Times New Roman"/>
                          <w:iCs/>
                          <w:sz w:val="24"/>
                          <w:szCs w:val="24"/>
                        </w:rPr>
                      </w:pPr>
                      <w:r>
                        <w:rPr>
                          <w:b/>
                          <w:iCs/>
                          <w:sz w:val="24"/>
                          <w:szCs w:val="24"/>
                        </w:rPr>
                        <w:t>Choice A</w:t>
                      </w:r>
                      <w:r w:rsidR="00AB7B53">
                        <w:rPr>
                          <w:b/>
                          <w:iCs/>
                          <w:sz w:val="24"/>
                          <w:szCs w:val="24"/>
                        </w:rPr>
                        <w:t>:</w:t>
                      </w:r>
                      <w:r w:rsidR="00AB7B53" w:rsidRPr="00002A37">
                        <w:rPr>
                          <w:rFonts w:ascii="Times New Roman" w:hAnsi="Times New Roman" w:cs="Times New Roman"/>
                          <w:iCs/>
                          <w:sz w:val="24"/>
                          <w:szCs w:val="24"/>
                        </w:rPr>
                        <w:t xml:space="preserve">  </w:t>
                      </w:r>
                      <w:sdt>
                        <w:sdtPr>
                          <w:rPr>
                            <w:rStyle w:val="Paragraph"/>
                          </w:rPr>
                          <w:alias w:val="Enter Prompt"/>
                          <w:tag w:val="Enter Prompt"/>
                          <w:id w:val="-2125906824"/>
                          <w:lock w:val="sdtLocked"/>
                          <w:placeholder>
                            <w:docPart w:val="DefaultPlaceholder_-1854013440"/>
                          </w:placeholder>
                          <w:showingPlcHdr/>
                          <w15:color w:val="000000"/>
                          <w:text/>
                        </w:sdtPr>
                        <w:sdtEndPr>
                          <w:rPr>
                            <w:rStyle w:val="DefaultParagraphFont"/>
                            <w:rFonts w:ascii="Times New Roman" w:hAnsi="Times New Roman" w:cs="Times New Roman"/>
                            <w:iCs/>
                            <w:color w:val="auto"/>
                            <w:szCs w:val="24"/>
                          </w:rPr>
                        </w:sdtEndPr>
                        <w:sdtContent>
                          <w:r w:rsidR="00EB3DC3" w:rsidRPr="00277096">
                            <w:rPr>
                              <w:rStyle w:val="PlaceholderText"/>
                              <w:color w:val="000000" w:themeColor="text1"/>
                            </w:rPr>
                            <w:t>Click or tap here to enter text.</w:t>
                          </w:r>
                        </w:sdtContent>
                      </w:sdt>
                    </w:p>
                    <w:p w14:paraId="7BF55F09" w14:textId="26EA85B5" w:rsidR="00AB7B53" w:rsidRPr="00AE4E52" w:rsidRDefault="00AB7B53" w:rsidP="00AB7B53">
                      <w:pPr>
                        <w:rPr>
                          <w:rFonts w:ascii="Times New Roman" w:hAnsi="Times New Roman" w:cs="Times New Roman"/>
                          <w:sz w:val="24"/>
                          <w:szCs w:val="24"/>
                        </w:rPr>
                      </w:pPr>
                      <w:r w:rsidRPr="00683B52">
                        <w:rPr>
                          <w:b/>
                          <w:iCs/>
                          <w:sz w:val="24"/>
                          <w:szCs w:val="24"/>
                        </w:rPr>
                        <w:t>Choice B:</w:t>
                      </w:r>
                      <w:r w:rsidRPr="00002A37">
                        <w:rPr>
                          <w:rFonts w:ascii="Times New Roman" w:hAnsi="Times New Roman" w:cs="Times New Roman"/>
                          <w:sz w:val="24"/>
                          <w:szCs w:val="24"/>
                        </w:rPr>
                        <w:t xml:space="preserve"> </w:t>
                      </w:r>
                      <w:r w:rsidR="00002A37">
                        <w:rPr>
                          <w:rFonts w:ascii="Times New Roman" w:hAnsi="Times New Roman" w:cs="Times New Roman"/>
                          <w:sz w:val="24"/>
                          <w:szCs w:val="24"/>
                        </w:rPr>
                        <w:t xml:space="preserve"> </w:t>
                      </w:r>
                      <w:sdt>
                        <w:sdtPr>
                          <w:rPr>
                            <w:rStyle w:val="Paragraph"/>
                          </w:rPr>
                          <w:alias w:val="Enter Prompt"/>
                          <w:tag w:val="Enter Prompt"/>
                          <w:id w:val="-651598390"/>
                          <w:placeholder>
                            <w:docPart w:val="DefaultPlaceholder_-1854013440"/>
                          </w:placeholder>
                          <w:showingPlcHdr/>
                          <w15:color w:val="000000"/>
                          <w:text/>
                        </w:sdtPr>
                        <w:sdtEndPr>
                          <w:rPr>
                            <w:rStyle w:val="DefaultParagraphFont"/>
                            <w:rFonts w:ascii="Times New Roman" w:hAnsi="Times New Roman" w:cs="Times New Roman"/>
                            <w:color w:val="auto"/>
                            <w:szCs w:val="24"/>
                          </w:rPr>
                        </w:sdtEndPr>
                        <w:sdtContent>
                          <w:r w:rsidR="00EB3DC3" w:rsidRPr="00277096">
                            <w:rPr>
                              <w:rStyle w:val="PlaceholderText"/>
                              <w:color w:val="000000" w:themeColor="text1"/>
                            </w:rPr>
                            <w:t>Click or tap here to enter text.</w:t>
                          </w:r>
                        </w:sdtContent>
                      </w:sdt>
                    </w:p>
                  </w:txbxContent>
                </v:textbox>
              </v:shape>
            </w:pict>
          </mc:Fallback>
        </mc:AlternateContent>
      </w:r>
      <w:r w:rsidRPr="00B9118A">
        <w:rPr>
          <w:sz w:val="28"/>
          <w:szCs w:val="28"/>
        </w:rPr>
        <w:t>Name</w:t>
      </w:r>
      <w:r w:rsidR="002416DB">
        <w:rPr>
          <w:sz w:val="28"/>
          <w:szCs w:val="28"/>
        </w:rPr>
        <w:t>:</w:t>
      </w:r>
      <w:r w:rsidR="00CD32BD" w:rsidRPr="00CD32BD">
        <w:rPr>
          <w:sz w:val="28"/>
          <w:szCs w:val="28"/>
        </w:rPr>
        <w:t xml:space="preserve"> </w:t>
      </w:r>
      <w:sdt>
        <w:sdtPr>
          <w:rPr>
            <w:rStyle w:val="Paragraph"/>
          </w:rPr>
          <w:alias w:val="Name"/>
          <w:tag w:val="Name"/>
          <w:id w:val="2099046671"/>
          <w:lock w:val="sdtLocked"/>
          <w:placeholder>
            <w:docPart w:val="DefaultPlaceholder_-1854013440"/>
          </w:placeholder>
          <w:showingPlcHdr/>
          <w15:color w:val="000000"/>
          <w:text/>
        </w:sdtPr>
        <w:sdtEndPr>
          <w:rPr>
            <w:rStyle w:val="DefaultParagraphFont"/>
            <w:color w:val="auto"/>
            <w:sz w:val="28"/>
            <w:szCs w:val="28"/>
          </w:rPr>
        </w:sdtEndPr>
        <w:sdtContent>
          <w:r w:rsidR="00EB3DC3" w:rsidRPr="00277096">
            <w:rPr>
              <w:rStyle w:val="PlaceholderText"/>
              <w:color w:val="auto"/>
            </w:rPr>
            <w:t>Click or tap here to enter text.</w:t>
          </w:r>
        </w:sdtContent>
      </w:sdt>
      <w:r>
        <w:rPr>
          <w:sz w:val="28"/>
          <w:szCs w:val="28"/>
        </w:rPr>
        <w:tab/>
      </w:r>
      <w:r>
        <w:rPr>
          <w:sz w:val="28"/>
          <w:szCs w:val="28"/>
        </w:rPr>
        <w:tab/>
      </w:r>
      <w:r>
        <w:rPr>
          <w:sz w:val="28"/>
          <w:szCs w:val="28"/>
        </w:rPr>
        <w:tab/>
      </w:r>
      <w:r>
        <w:rPr>
          <w:sz w:val="28"/>
          <w:szCs w:val="28"/>
        </w:rPr>
        <w:tab/>
      </w:r>
      <w:r>
        <w:rPr>
          <w:sz w:val="28"/>
          <w:szCs w:val="28"/>
        </w:rPr>
        <w:tab/>
        <w:t xml:space="preserve">Date: </w:t>
      </w:r>
      <w:sdt>
        <w:sdtPr>
          <w:rPr>
            <w:rStyle w:val="Paragraph"/>
          </w:rPr>
          <w:alias w:val="Date"/>
          <w:tag w:val="Date"/>
          <w:id w:val="-2131536342"/>
          <w:lock w:val="sdtLocked"/>
          <w:placeholder>
            <w:docPart w:val="DefaultPlaceholder_-1854013440"/>
          </w:placeholder>
          <w:showingPlcHdr/>
          <w15:color w:val="000000"/>
          <w:text/>
        </w:sdtPr>
        <w:sdtEndPr>
          <w:rPr>
            <w:rStyle w:val="DefaultParagraphFont"/>
            <w:color w:val="auto"/>
            <w:sz w:val="28"/>
            <w:szCs w:val="28"/>
          </w:rPr>
        </w:sdtEndPr>
        <w:sdtContent>
          <w:r w:rsidR="00EB3DC3" w:rsidRPr="00277096">
            <w:rPr>
              <w:rStyle w:val="PlaceholderText"/>
              <w:color w:val="auto"/>
            </w:rPr>
            <w:t>Click or tap here to enter text.</w:t>
          </w:r>
        </w:sdtContent>
      </w:sdt>
    </w:p>
    <w:p w14:paraId="5BF95FE1" w14:textId="77777777" w:rsidR="00AB7B53" w:rsidRDefault="00AB7B53" w:rsidP="00AB7B53">
      <w:pPr>
        <w:rPr>
          <w:rFonts w:ascii="Comic Sans MS" w:hAnsi="Comic Sans MS"/>
          <w:b/>
          <w:noProof/>
          <w:color w:val="002060"/>
          <w:sz w:val="28"/>
          <w:szCs w:val="28"/>
        </w:rPr>
      </w:pPr>
    </w:p>
    <w:p w14:paraId="08E02E6E" w14:textId="77777777" w:rsidR="00AB7B53" w:rsidRDefault="00AB7B53">
      <w:pPr>
        <w:rPr>
          <w:rFonts w:ascii="Comic Sans MS" w:hAnsi="Comic Sans MS"/>
          <w:b/>
          <w:noProof/>
          <w:color w:val="002060"/>
          <w:sz w:val="28"/>
          <w:szCs w:val="28"/>
        </w:rPr>
      </w:pPr>
    </w:p>
    <w:p w14:paraId="1B61F6D3" w14:textId="77FC78A0" w:rsidR="00AB7B53" w:rsidRDefault="00AC3488" w:rsidP="00AC3488">
      <w:pPr>
        <w:jc w:val="right"/>
        <w:rPr>
          <w:rFonts w:ascii="Comic Sans MS" w:hAnsi="Comic Sans MS"/>
          <w:b/>
          <w:noProof/>
          <w:color w:val="002060"/>
          <w:sz w:val="28"/>
          <w:szCs w:val="28"/>
        </w:rPr>
      </w:pPr>
      <w:r>
        <w:rPr>
          <w:noProof/>
        </w:rPr>
        <w:drawing>
          <wp:anchor distT="0" distB="0" distL="114300" distR="114300" simplePos="0" relativeHeight="251834880" behindDoc="0" locked="0" layoutInCell="1" allowOverlap="1" wp14:anchorId="263E9084" wp14:editId="2A1D32B6">
            <wp:simplePos x="0" y="0"/>
            <wp:positionH relativeFrom="column">
              <wp:posOffset>5715000</wp:posOffset>
            </wp:positionH>
            <wp:positionV relativeFrom="paragraph">
              <wp:posOffset>200660</wp:posOffset>
            </wp:positionV>
            <wp:extent cx="962025" cy="433705"/>
            <wp:effectExtent l="0" t="0" r="9525" b="4445"/>
            <wp:wrapNone/>
            <wp:docPr id="6" name="Picture 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6" name="Picture 6">
                      <a:extLst>
                        <a:ext uri="{C183D7F6-B498-43B3-948B-1728B52AA6E4}">
                          <adec:decorative xmlns:adec="http://schemas.microsoft.com/office/drawing/2017/decorative" val="1"/>
                        </a:ext>
                      </a:extLst>
                    </pic:cNvPr>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62025" cy="433705"/>
                    </a:xfrm>
                    <a:prstGeom prst="rect">
                      <a:avLst/>
                    </a:prstGeom>
                    <a:noFill/>
                    <a:ln>
                      <a:noFill/>
                    </a:ln>
                  </pic:spPr>
                </pic:pic>
              </a:graphicData>
            </a:graphic>
            <wp14:sizeRelH relativeFrom="page">
              <wp14:pctWidth>0</wp14:pctWidth>
            </wp14:sizeRelH>
            <wp14:sizeRelV relativeFrom="page">
              <wp14:pctHeight>0</wp14:pctHeight>
            </wp14:sizeRelV>
          </wp:anchor>
        </w:drawing>
      </w:r>
      <w:r w:rsidR="00AB7B53">
        <w:rPr>
          <w:noProof/>
        </w:rPr>
        <w:drawing>
          <wp:anchor distT="0" distB="0" distL="114300" distR="114300" simplePos="0" relativeHeight="251762176" behindDoc="0" locked="0" layoutInCell="1" allowOverlap="1" wp14:anchorId="7CB89BB7" wp14:editId="21D83D7F">
            <wp:simplePos x="0" y="0"/>
            <wp:positionH relativeFrom="column">
              <wp:posOffset>-714375</wp:posOffset>
            </wp:positionH>
            <wp:positionV relativeFrom="paragraph">
              <wp:posOffset>134782</wp:posOffset>
            </wp:positionV>
            <wp:extent cx="682625" cy="596900"/>
            <wp:effectExtent l="0" t="0" r="0" b="0"/>
            <wp:wrapNone/>
            <wp:docPr id="14" name="Picture 1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1"/>
                    <pic:cNvPicPr/>
                  </pic:nvPicPr>
                  <pic:blipFill rotWithShape="1">
                    <a:blip r:embed="rId9">
                      <a:extLst>
                        <a:ext uri="{BEBA8EAE-BF5A-486C-A8C5-ECC9F3942E4B}">
                          <a14:imgProps xmlns:a14="http://schemas.microsoft.com/office/drawing/2010/main">
                            <a14:imgLayer r:embed="rId10">
                              <a14:imgEffect>
                                <a14:backgroundRemoval t="27024" b="33410" l="6282" r="10384"/>
                              </a14:imgEffect>
                            </a14:imgLayer>
                          </a14:imgProps>
                        </a:ext>
                        <a:ext uri="{28A0092B-C50C-407E-A947-70E740481C1C}">
                          <a14:useLocalDpi xmlns:a14="http://schemas.microsoft.com/office/drawing/2010/main" val="0"/>
                        </a:ext>
                      </a:extLst>
                    </a:blip>
                    <a:srcRect l="5769" t="26226" r="89103" b="65792"/>
                    <a:stretch/>
                  </pic:blipFill>
                  <pic:spPr bwMode="auto">
                    <a:xfrm>
                      <a:off x="0" y="0"/>
                      <a:ext cx="682625" cy="596900"/>
                    </a:xfrm>
                    <a:prstGeom prst="rect">
                      <a:avLst/>
                    </a:prstGeom>
                    <a:ln>
                      <a:noFill/>
                    </a:ln>
                    <a:extLst>
                      <a:ext uri="{53640926-AAD7-44D8-BBD7-CCE9431645EC}">
                        <a14:shadowObscured xmlns:a14="http://schemas.microsoft.com/office/drawing/2010/main"/>
                      </a:ext>
                    </a:extLst>
                  </pic:spPr>
                </pic:pic>
              </a:graphicData>
            </a:graphic>
          </wp:anchor>
        </w:drawing>
      </w:r>
      <w:r w:rsidR="00AB7B53">
        <w:rPr>
          <w:rFonts w:ascii="Comic Sans MS" w:hAnsi="Comic Sans MS"/>
          <w:b/>
          <w:noProof/>
          <w:color w:val="002060"/>
          <w:sz w:val="28"/>
          <w:szCs w:val="28"/>
        </w:rPr>
        <mc:AlternateContent>
          <mc:Choice Requires="wps">
            <w:drawing>
              <wp:anchor distT="0" distB="0" distL="114300" distR="114300" simplePos="0" relativeHeight="251598332" behindDoc="1" locked="0" layoutInCell="1" allowOverlap="1" wp14:anchorId="52595BB0" wp14:editId="28E7F9D6">
                <wp:simplePos x="0" y="0"/>
                <wp:positionH relativeFrom="column">
                  <wp:posOffset>-924560</wp:posOffset>
                </wp:positionH>
                <wp:positionV relativeFrom="paragraph">
                  <wp:posOffset>179705</wp:posOffset>
                </wp:positionV>
                <wp:extent cx="7781290" cy="509905"/>
                <wp:effectExtent l="0" t="0" r="0" b="4445"/>
                <wp:wrapNone/>
                <wp:docPr id="9" name="Rectangle 2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81290" cy="509905"/>
                        </a:xfrm>
                        <a:prstGeom prst="rect">
                          <a:avLst/>
                        </a:prstGeom>
                        <a:solidFill>
                          <a:schemeClr val="bg1">
                            <a:lumMod val="85000"/>
                          </a:schemeClr>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FB0B05" id="Rectangle 28" o:spid="_x0000_s1026" alt="&quot;&quot;" style="position:absolute;margin-left:-72.8pt;margin-top:14.15pt;width:612.7pt;height:40.15pt;z-index:-2517181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" fillcolor="#d8d8d8 [2732]" stroked="f"/>
            </w:pict>
          </mc:Fallback>
        </mc:AlternateContent>
      </w:r>
    </w:p>
    <w:p w14:paraId="1846AD5C" w14:textId="77777777" w:rsidR="00AB7B53" w:rsidRDefault="00AB7B53" w:rsidP="00AB7B53">
      <w:pPr>
        <w:rPr>
          <w:rFonts w:ascii="Comic Sans MS" w:hAnsi="Comic Sans MS"/>
          <w:b/>
          <w:noProof/>
          <w:color w:val="1F497D" w:themeColor="text2"/>
          <w:sz w:val="28"/>
          <w:szCs w:val="28"/>
        </w:rPr>
      </w:pPr>
      <w:r>
        <w:rPr>
          <w:noProof/>
        </w:rPr>
        <w:drawing>
          <wp:anchor distT="0" distB="0" distL="114300" distR="114300" simplePos="0" relativeHeight="251758080" behindDoc="0" locked="0" layoutInCell="1" allowOverlap="1" wp14:anchorId="4213A386" wp14:editId="4C87E679">
            <wp:simplePos x="0" y="0"/>
            <wp:positionH relativeFrom="column">
              <wp:posOffset>-712470</wp:posOffset>
            </wp:positionH>
            <wp:positionV relativeFrom="paragraph">
              <wp:posOffset>328930</wp:posOffset>
            </wp:positionV>
            <wp:extent cx="635000" cy="540385"/>
            <wp:effectExtent l="0" t="0" r="0" b="0"/>
            <wp:wrapSquare wrapText="bothSides"/>
            <wp:docPr id="8" name="Picture 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2"/>
                    <pic:cNvPicPr>
                      <a:picLocks noChangeAspect="1" noChangeArrowheads="1"/>
                    </pic:cNvPicPr>
                  </pic:nvPicPr>
                  <pic:blipFill>
                    <a:blip r:embed="rId11"/>
                    <a:srcRect l="26298" t="43103" r="70290" b="51681"/>
                    <a:stretch>
                      <a:fillRect/>
                    </a:stretch>
                  </pic:blipFill>
                  <pic:spPr bwMode="auto">
                    <a:xfrm>
                      <a:off x="0" y="0"/>
                      <a:ext cx="635000" cy="540385"/>
                    </a:xfrm>
                    <a:prstGeom prst="rect">
                      <a:avLst/>
                    </a:prstGeom>
                    <a:noFill/>
                    <a:ln w="9525">
                      <a:noFill/>
                      <a:miter lim="800000"/>
                      <a:headEnd/>
                      <a:tailEnd/>
                    </a:ln>
                  </pic:spPr>
                </pic:pic>
              </a:graphicData>
            </a:graphic>
          </wp:anchor>
        </w:drawing>
      </w:r>
      <w:r w:rsidR="008075A4" w:rsidRPr="001D3BB2">
        <w:rPr>
          <w:rFonts w:ascii="Comic Sans MS" w:hAnsi="Comic Sans MS"/>
          <w:b/>
          <w:noProof/>
          <w:color w:val="002060"/>
          <w:sz w:val="28"/>
          <w:szCs w:val="28"/>
        </w:rPr>
        <w:t>Pick your goal</w:t>
      </w:r>
      <w:r w:rsidR="008075A4" w:rsidRPr="008075A4">
        <w:rPr>
          <w:rFonts w:ascii="Comic Sans MS" w:hAnsi="Comic Sans MS"/>
          <w:b/>
          <w:noProof/>
          <w:sz w:val="28"/>
          <w:szCs w:val="28"/>
        </w:rPr>
        <w:t>:</w:t>
      </w:r>
      <w:r w:rsidR="001D3BB2">
        <w:rPr>
          <w:rFonts w:ascii="Comic Sans MS" w:hAnsi="Comic Sans MS"/>
          <w:b/>
          <w:noProof/>
          <w:sz w:val="28"/>
          <w:szCs w:val="28"/>
        </w:rPr>
        <w:t xml:space="preserve"> </w:t>
      </w:r>
      <w:sdt>
        <w:sdtPr>
          <w:rPr>
            <w:rStyle w:val="Evaluation"/>
          </w:rPr>
          <w:alias w:val="Goal"/>
          <w:tag w:val="Goal"/>
          <w:id w:val="-1771224110"/>
          <w:lock w:val="sdtLocked"/>
          <w:placeholder>
            <w:docPart w:val="DefaultPlaceholder_1082065159"/>
          </w:placeholder>
          <w15:color w:val="000000"/>
          <w:dropDownList>
            <w:listItem w:displayText="Choose your goal here!" w:value="Choose your goal here!"/>
            <w:listItem w:displayText="I will include 3 reasons and 1 example." w:value="I will include 3 reasons and 1 example."/>
            <w:listItem w:displayText="I will include 3 reasons and 2 examples." w:value="I will include 3 reasons and 2 examples."/>
            <w:listItem w:displayText="I will include 3 reasons and 3 examples." w:value="I will include 3 reasons and 3 examples."/>
          </w:dropDownList>
        </w:sdtPr>
        <w:sdtEndPr>
          <w:rPr>
            <w:rStyle w:val="Evaluation"/>
          </w:rPr>
        </w:sdtEndPr>
        <w:sdtContent>
          <w:r w:rsidR="000379F8" w:rsidRPr="009162D7">
            <w:rPr>
              <w:rStyle w:val="Evaluation"/>
            </w:rPr>
            <w:t>Choose your goal here!</w:t>
          </w:r>
        </w:sdtContent>
      </w:sdt>
      <w:bookmarkStart w:id="0" w:name="CBGO"/>
      <w:bookmarkEnd w:id="0"/>
    </w:p>
    <w:p w14:paraId="6A755871" w14:textId="77777777" w:rsidR="00AB7B53" w:rsidRPr="00AB7B53" w:rsidRDefault="002F4EB9" w:rsidP="00AB7B53">
      <w:pPr>
        <w:spacing w:after="0" w:line="240" w:lineRule="auto"/>
        <w:rPr>
          <w:rStyle w:val="Hyperlink"/>
          <w:rFonts w:ascii="Comic Sans MS" w:hAnsi="Comic Sans MS"/>
          <w:b/>
          <w:noProof/>
          <w:color w:val="1F497D" w:themeColor="text2"/>
          <w:sz w:val="28"/>
          <w:szCs w:val="28"/>
        </w:rPr>
      </w:pPr>
      <w:r w:rsidRPr="003A6042">
        <w:rPr>
          <w:rFonts w:ascii="Comic Sans MS" w:hAnsi="Comic Sans MS"/>
          <w:b/>
          <w:color w:val="002060"/>
          <w:sz w:val="28"/>
          <w:szCs w:val="28"/>
        </w:rPr>
        <w:t xml:space="preserve">Fill in the chart below.  </w:t>
      </w:r>
      <w:hyperlink w:anchor="FilledCBGO" w:history="1">
        <w:r w:rsidR="000F33B6">
          <w:rPr>
            <w:rStyle w:val="Hyperlink"/>
            <w:rFonts w:ascii="Comic Sans MS" w:hAnsi="Comic Sans MS"/>
            <w:color w:val="0000FF"/>
            <w:sz w:val="28"/>
            <w:szCs w:val="28"/>
            <w:u w:val="single"/>
          </w:rPr>
          <w:t>Click here to see an</w:t>
        </w:r>
        <w:r w:rsidRPr="00582D68">
          <w:rPr>
            <w:rStyle w:val="Hyperlink"/>
            <w:rFonts w:ascii="Comic Sans MS" w:hAnsi="Comic Sans MS"/>
            <w:color w:val="0000FF"/>
            <w:sz w:val="28"/>
            <w:szCs w:val="28"/>
            <w:u w:val="single"/>
          </w:rPr>
          <w:t xml:space="preserve"> example</w:t>
        </w:r>
        <w:r w:rsidRPr="003A6042">
          <w:rPr>
            <w:rStyle w:val="Hyperlink"/>
            <w:rFonts w:ascii="Comic Sans MS" w:hAnsi="Comic Sans MS"/>
            <w:sz w:val="28"/>
            <w:szCs w:val="28"/>
          </w:rPr>
          <w:t>.</w:t>
        </w:r>
      </w:hyperlink>
      <w:r w:rsidRPr="003A6042">
        <w:rPr>
          <w:rStyle w:val="Hyperlink"/>
          <w:rFonts w:ascii="Comic Sans MS" w:hAnsi="Comic Sans MS"/>
          <w:sz w:val="28"/>
          <w:szCs w:val="28"/>
        </w:rPr>
        <w:t xml:space="preserve">   </w:t>
      </w:r>
    </w:p>
    <w:p w14:paraId="32CEE5D5" w14:textId="2923D988" w:rsidR="00AB7B53" w:rsidRDefault="00277096">
      <w:pPr>
        <w:rPr>
          <w:rStyle w:val="Hyperlink"/>
          <w:rFonts w:ascii="Comic Sans MS" w:hAnsi="Comic Sans MS"/>
          <w:sz w:val="28"/>
          <w:szCs w:val="28"/>
        </w:rPr>
      </w:pPr>
      <w:r>
        <w:rPr>
          <w:rFonts w:ascii="Comic Sans MS" w:hAnsi="Comic Sans MS"/>
          <w:noProof/>
          <w:sz w:val="28"/>
          <w:szCs w:val="28"/>
        </w:rPr>
        <w:object w:dxaOrig="1440" w:dyaOrig="1440" w14:anchorId="257CC9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2" type="#_x0000_t75" alt="Brainstorming tip" style="position:absolute;margin-left:45.45pt;margin-top:10.45pt;width:21.2pt;height:23.9pt;z-index:251829760;mso-wrap-edited:f;mso-width-percent:0;mso-height-percent:0;mso-position-horizontal-relative:text;mso-position-vertical-relative:text;mso-width-percent:0;mso-height-percent:0">
            <v:imagedata r:id="rId12" o:title="" cropbottom="30035f" cropleft="21266f" cropright="24199f"/>
          </v:shape>
          <o:OLEObject Type="Embed" ProgID="Package" ShapeID="_x0000_s1032" DrawAspect="Icon" ObjectID="_1809930075" r:id="rId13"/>
        </w:object>
      </w:r>
      <w:r w:rsidR="00AB5FE9" w:rsidRPr="00AB7B53">
        <w:rPr>
          <w:rStyle w:val="Hyperlink"/>
          <w:rFonts w:ascii="Comic Sans MS" w:hAnsi="Comic Sans MS"/>
          <w:noProof/>
          <w:sz w:val="28"/>
          <w:szCs w:val="28"/>
        </w:rPr>
        <mc:AlternateContent>
          <mc:Choice Requires="wps">
            <w:drawing>
              <wp:anchor distT="0" distB="0" distL="114300" distR="114300" simplePos="0" relativeHeight="251825664" behindDoc="0" locked="0" layoutInCell="1" allowOverlap="1" wp14:anchorId="409D8A91" wp14:editId="76D9B444">
                <wp:simplePos x="0" y="0"/>
                <wp:positionH relativeFrom="column">
                  <wp:posOffset>505430</wp:posOffset>
                </wp:positionH>
                <wp:positionV relativeFrom="paragraph">
                  <wp:posOffset>76791</wp:posOffset>
                </wp:positionV>
                <wp:extent cx="6134987" cy="977900"/>
                <wp:effectExtent l="0" t="0" r="18415" b="12700"/>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4987" cy="977900"/>
                        </a:xfrm>
                        <a:prstGeom prst="rect">
                          <a:avLst/>
                        </a:prstGeom>
                        <a:solidFill>
                          <a:srgbClr val="FFFFFF"/>
                        </a:solidFill>
                        <a:ln w="19050">
                          <a:solidFill>
                            <a:srgbClr val="000000"/>
                          </a:solidFill>
                          <a:miter lim="800000"/>
                          <a:headEnd/>
                          <a:tailEnd/>
                        </a:ln>
                      </wps:spPr>
                      <wps:txbx>
                        <w:txbxContent>
                          <w:p w14:paraId="29B00CEB" w14:textId="362BAF3D" w:rsidR="00AB7B53" w:rsidRPr="00931AE1" w:rsidRDefault="00AB5FE9" w:rsidP="00931AE1">
                            <w:pPr>
                              <w:spacing w:after="0" w:line="240" w:lineRule="auto"/>
                              <w:rPr>
                                <w:rFonts w:ascii="Times New Roman" w:hAnsi="Times New Roman" w:cs="Times New Roman"/>
                                <w:sz w:val="24"/>
                                <w:szCs w:val="24"/>
                              </w:rPr>
                            </w:pPr>
                            <w:r>
                              <w:t xml:space="preserve">        </w:t>
                            </w:r>
                            <w:hyperlink w:anchor="_top" w:tooltip="Write your ideas here. Just 1-2 words!" w:history="1">
                              <w:r w:rsidR="00AB7B53">
                                <w:rPr>
                                  <w:rStyle w:val="Hyperlink"/>
                                  <w:rFonts w:ascii="Comic Sans MS" w:hAnsi="Comic Sans MS"/>
                                  <w:b/>
                                  <w:noProof/>
                                  <w:sz w:val="28"/>
                                  <w:szCs w:val="28"/>
                                </w:rPr>
                                <w:t>Brainstorm:</w:t>
                              </w:r>
                            </w:hyperlink>
                            <w:r w:rsidR="00931AE1">
                              <w:rPr>
                                <w:rStyle w:val="Hyperlink"/>
                                <w:rFonts w:ascii="Times New Roman" w:hAnsi="Times New Roman" w:cs="Times New Roman"/>
                                <w:noProof/>
                                <w:sz w:val="24"/>
                                <w:szCs w:val="24"/>
                              </w:rPr>
                              <w:t xml:space="preserve"> </w:t>
                            </w:r>
                            <w:sdt>
                              <w:sdtPr>
                                <w:rPr>
                                  <w:rStyle w:val="Paragraph"/>
                                </w:rPr>
                                <w:alias w:val="What comes to mind when thinking about the topic?"/>
                                <w:tag w:val="What comes to mind when thinking about the topic?"/>
                                <w:id w:val="107475356"/>
                                <w:lock w:val="sdtLocked"/>
                                <w:placeholder>
                                  <w:docPart w:val="DefaultPlaceholder_-1854013440"/>
                                </w:placeholder>
                                <w:showingPlcHdr/>
                                <w15:color w:val="000000"/>
                                <w:text w:multiLine="1"/>
                              </w:sdtPr>
                              <w:sdtEndPr>
                                <w:rPr>
                                  <w:rStyle w:val="Hyperlink"/>
                                  <w:rFonts w:ascii="Times New Roman" w:hAnsi="Times New Roman" w:cs="Times New Roman"/>
                                  <w:noProof/>
                                  <w:szCs w:val="24"/>
                                </w:rPr>
                              </w:sdtEndPr>
                              <w:sdtContent>
                                <w:r w:rsidR="00EB3DC3" w:rsidRPr="00277096">
                                  <w:rPr>
                                    <w:rStyle w:val="PlaceholderText"/>
                                    <w:color w:val="000000" w:themeColor="text1"/>
                                  </w:rPr>
                                  <w:t>Click or tap here to enter text.</w:t>
                                </w:r>
                              </w:sdtContent>
                            </w:sdt>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9D8A91" id="Text Box 2" o:spid="_x0000_s1027" type="#_x0000_t202" style="position:absolute;margin-left:39.8pt;margin-top:6.05pt;width:483.05pt;height:77pt;z-index:25182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" strokeweight="1.5pt">
                <v:textbox>
                  <w:txbxContent>
                    <w:p w14:paraId="29B00CEB" w14:textId="362BAF3D" w:rsidR="00AB7B53" w:rsidRPr="00931AE1" w:rsidRDefault="00AB5FE9" w:rsidP="00931AE1">
                      <w:pPr>
                        <w:spacing w:after="0" w:line="240" w:lineRule="auto"/>
                        <w:rPr>
                          <w:rFonts w:ascii="Times New Roman" w:hAnsi="Times New Roman" w:cs="Times New Roman"/>
                          <w:sz w:val="24"/>
                          <w:szCs w:val="24"/>
                        </w:rPr>
                      </w:pPr>
                      <w:r>
                        <w:t xml:space="preserve">        </w:t>
                      </w:r>
                      <w:hyperlink w:anchor="_top" w:tooltip="Write your ideas here. Just 1-2 words!" w:history="1">
                        <w:r w:rsidR="00AB7B53">
                          <w:rPr>
                            <w:rStyle w:val="Hyperlink"/>
                            <w:rFonts w:ascii="Comic Sans MS" w:hAnsi="Comic Sans MS"/>
                            <w:b/>
                            <w:noProof/>
                            <w:sz w:val="28"/>
                            <w:szCs w:val="28"/>
                          </w:rPr>
                          <w:t>Brainstorm:</w:t>
                        </w:r>
                      </w:hyperlink>
                      <w:r w:rsidR="00931AE1">
                        <w:rPr>
                          <w:rStyle w:val="Hyperlink"/>
                          <w:rFonts w:ascii="Times New Roman" w:hAnsi="Times New Roman" w:cs="Times New Roman"/>
                          <w:noProof/>
                          <w:sz w:val="24"/>
                          <w:szCs w:val="24"/>
                        </w:rPr>
                        <w:t xml:space="preserve"> </w:t>
                      </w:r>
                      <w:sdt>
                        <w:sdtPr>
                          <w:rPr>
                            <w:rStyle w:val="Paragraph"/>
                          </w:rPr>
                          <w:alias w:val="What comes to mind when thinking about the topic?"/>
                          <w:tag w:val="What comes to mind when thinking about the topic?"/>
                          <w:id w:val="107475356"/>
                          <w:lock w:val="sdtLocked"/>
                          <w:placeholder>
                            <w:docPart w:val="DefaultPlaceholder_-1854013440"/>
                          </w:placeholder>
                          <w:showingPlcHdr/>
                          <w15:color w:val="000000"/>
                          <w:text w:multiLine="1"/>
                        </w:sdtPr>
                        <w:sdtEndPr>
                          <w:rPr>
                            <w:rStyle w:val="Hyperlink"/>
                            <w:rFonts w:ascii="Times New Roman" w:hAnsi="Times New Roman" w:cs="Times New Roman"/>
                            <w:noProof/>
                            <w:szCs w:val="24"/>
                          </w:rPr>
                        </w:sdtEndPr>
                        <w:sdtContent>
                          <w:r w:rsidR="00EB3DC3" w:rsidRPr="00277096">
                            <w:rPr>
                              <w:rStyle w:val="PlaceholderText"/>
                              <w:color w:val="000000" w:themeColor="text1"/>
                            </w:rPr>
                            <w:t>Click or tap here to enter text.</w:t>
                          </w:r>
                        </w:sdtContent>
                      </w:sdt>
                    </w:p>
                  </w:txbxContent>
                </v:textbox>
              </v:shape>
            </w:pict>
          </mc:Fallback>
        </mc:AlternateContent>
      </w:r>
    </w:p>
    <w:p w14:paraId="4653DCBE" w14:textId="77777777" w:rsidR="00AB7B53" w:rsidRDefault="00AB7B53">
      <w:pPr>
        <w:rPr>
          <w:rStyle w:val="Hyperlink"/>
          <w:rFonts w:ascii="Comic Sans MS" w:hAnsi="Comic Sans MS"/>
          <w:sz w:val="28"/>
          <w:szCs w:val="28"/>
        </w:rPr>
      </w:pPr>
    </w:p>
    <w:p w14:paraId="1A483FFD" w14:textId="43C0A90F" w:rsidR="002F4EB9" w:rsidRPr="00B9118A" w:rsidRDefault="00277096">
      <w:pPr>
        <w:rPr>
          <w:rStyle w:val="Hyperlink"/>
          <w:rFonts w:ascii="Comic Sans MS" w:hAnsi="Comic Sans MS"/>
          <w:sz w:val="28"/>
          <w:szCs w:val="28"/>
        </w:rPr>
      </w:pPr>
      <w:r>
        <w:rPr>
          <w:noProof/>
        </w:rPr>
        <w:object w:dxaOrig="1440" w:dyaOrig="1440" w14:anchorId="6C282F64">
          <v:shape id="_x0000_s1030" type="#_x0000_t75" alt="Identify your opinion tip" style="position:absolute;margin-left:-58.8pt;margin-top:94.05pt;width:27.45pt;height:28.75pt;z-index:251809280;mso-wrap-edited:f;mso-width-percent:0;mso-height-percent:0;mso-position-horizontal-relative:text;mso-position-vertical-relative:text;mso-width-percent:0;mso-height-percent:0">
            <v:imagedata r:id="rId14" o:title="" cropbottom="31462f" cropleft="20357f" cropright="24058f"/>
          </v:shape>
          <o:OLEObject Type="Embed" ProgID="Package" ShapeID="_x0000_s1030" DrawAspect="Icon" ObjectID="_1809930077" r:id="rId15"/>
        </w:object>
      </w:r>
      <w:r w:rsidR="002F4EB9" w:rsidRPr="003A6042">
        <w:rPr>
          <w:rStyle w:val="Hyperlink"/>
          <w:rFonts w:ascii="Comic Sans MS" w:hAnsi="Comic Sans MS"/>
          <w:sz w:val="28"/>
          <w:szCs w:val="28"/>
        </w:rPr>
        <w:t xml:space="preserve">  </w:t>
      </w:r>
    </w:p>
    <w:tbl>
      <w:tblPr>
        <w:tblW w:w="11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2037"/>
        <w:gridCol w:w="2520"/>
        <w:gridCol w:w="4713"/>
        <w:gridCol w:w="327"/>
        <w:gridCol w:w="2103"/>
      </w:tblGrid>
      <w:tr w:rsidR="007E08EB" w14:paraId="69215A32" w14:textId="77777777" w:rsidTr="002416DB">
        <w:trPr>
          <w:gridBefore w:val="1"/>
          <w:wBefore w:w="2037" w:type="dxa"/>
          <w:trHeight w:val="1125"/>
          <w:jc w:val="center"/>
        </w:trPr>
        <w:tc>
          <w:tcPr>
            <w:tcW w:w="2520" w:type="dxa"/>
            <w:tcBorders>
              <w:top w:val="single" w:sz="18" w:space="0" w:color="auto"/>
              <w:left w:val="single" w:sz="18" w:space="0" w:color="auto"/>
              <w:right w:val="single" w:sz="18" w:space="0" w:color="auto"/>
            </w:tcBorders>
            <w:shd w:val="clear" w:color="auto" w:fill="auto"/>
          </w:tcPr>
          <w:p w14:paraId="60CB9404" w14:textId="1DBF853C" w:rsidR="00425A18" w:rsidRDefault="00277096" w:rsidP="0033532B">
            <w:pPr>
              <w:jc w:val="center"/>
              <w:rPr>
                <w:rFonts w:ascii="Comic Sans MS" w:hAnsi="Comic Sans MS"/>
                <w:b/>
                <w:noProof/>
                <w:sz w:val="28"/>
                <w:szCs w:val="28"/>
              </w:rPr>
            </w:pPr>
            <w:bookmarkStart w:id="1" w:name="_top"/>
            <w:bookmarkEnd w:id="1"/>
            <w:r>
              <w:rPr>
                <w:rFonts w:ascii="Comic Sans MS" w:hAnsi="Comic Sans MS"/>
                <w:noProof/>
                <w:sz w:val="28"/>
                <w:szCs w:val="28"/>
              </w:rPr>
              <w:object w:dxaOrig="1440" w:dyaOrig="1440" w14:anchorId="0C2C7B97">
                <v:shape id="_x0000_s1033" type="#_x0000_t75" alt="Main points tip" style="position:absolute;left:0;text-align:left;margin-left:-5.9pt;margin-top:.75pt;width:30.65pt;height:26.15pt;z-index:251831808;mso-wrap-edited:f;mso-width-percent:0;mso-height-percent:0;mso-position-horizontal-relative:text;mso-position-vertical-relative:text;mso-width-percent:0;mso-height-percent:0">
                  <v:imagedata r:id="rId16" o:title="" cropbottom="30035f" cropleft="19066f" cropright="19799f"/>
                </v:shape>
                <o:OLEObject Type="Embed" ProgID="Package" ShapeID="_x0000_s1033" DrawAspect="Icon" ObjectID="_1809930074" r:id="rId17"/>
              </w:object>
            </w:r>
            <w:r w:rsidR="0033532B">
              <w:rPr>
                <w:rFonts w:ascii="Comic Sans MS" w:hAnsi="Comic Sans MS"/>
                <w:b/>
                <w:noProof/>
                <w:sz w:val="28"/>
                <w:szCs w:val="28"/>
              </w:rPr>
              <w:t xml:space="preserve">   </w:t>
            </w:r>
            <w:hyperlink w:anchor="_top" w:tooltip="Organize your ideas below. Copy/paste/drag from the Brainstorm box or write something new." w:history="1">
              <w:r w:rsidR="00AB7B53" w:rsidRPr="00CE68A8">
                <w:rPr>
                  <w:rStyle w:val="Hyperlink"/>
                  <w:rFonts w:ascii="Comic Sans MS" w:hAnsi="Comic Sans MS"/>
                  <w:b/>
                  <w:noProof/>
                  <w:sz w:val="28"/>
                  <w:szCs w:val="28"/>
                </w:rPr>
                <w:t>Main Points</w:t>
              </w:r>
            </w:hyperlink>
          </w:p>
          <w:p w14:paraId="7CFA45C0" w14:textId="77777777" w:rsidR="007E08EB" w:rsidRPr="00425A18" w:rsidRDefault="00425A18" w:rsidP="00425A18">
            <w:pPr>
              <w:jc w:val="center"/>
              <w:rPr>
                <w:rFonts w:ascii="Comic Sans MS" w:hAnsi="Comic Sans MS"/>
                <w:sz w:val="28"/>
                <w:szCs w:val="28"/>
              </w:rPr>
            </w:pPr>
            <w:r>
              <w:rPr>
                <w:rFonts w:ascii="Comic Sans MS" w:hAnsi="Comic Sans MS"/>
                <w:sz w:val="28"/>
                <w:szCs w:val="28"/>
              </w:rPr>
              <w:t xml:space="preserve"> </w:t>
            </w:r>
          </w:p>
        </w:tc>
        <w:tc>
          <w:tcPr>
            <w:tcW w:w="4713" w:type="dxa"/>
            <w:tcBorders>
              <w:top w:val="single" w:sz="18" w:space="0" w:color="auto"/>
              <w:left w:val="single" w:sz="18" w:space="0" w:color="auto"/>
              <w:bottom w:val="single" w:sz="36" w:space="0" w:color="F79646" w:themeColor="accent6"/>
              <w:right w:val="single" w:sz="18" w:space="0" w:color="auto"/>
            </w:tcBorders>
            <w:shd w:val="clear" w:color="auto" w:fill="FBD4B4" w:themeFill="accent6" w:themeFillTint="66"/>
          </w:tcPr>
          <w:p w14:paraId="2852D0F6" w14:textId="31ABB87F" w:rsidR="00372F60" w:rsidRDefault="00507ECC" w:rsidP="002F4EB9">
            <w:pPr>
              <w:jc w:val="center"/>
              <w:rPr>
                <w:rFonts w:ascii="Comic Sans MS" w:hAnsi="Comic Sans MS"/>
                <w:b/>
                <w:noProof/>
                <w:sz w:val="28"/>
                <w:szCs w:val="28"/>
              </w:rPr>
            </w:pPr>
            <w:r>
              <w:rPr>
                <w:rFonts w:ascii="Comic Sans MS" w:hAnsi="Comic Sans MS"/>
                <w:noProof/>
                <w:sz w:val="28"/>
                <w:szCs w:val="28"/>
              </w:rPr>
              <w:object w:dxaOrig="1440" w:dyaOrig="1440" w14:anchorId="417B21F5">
                <v:shape id="_x0000_s1031" type="#_x0000_t75" alt="Sentences tip" style="position:absolute;left:0;text-align:left;margin-left:48.75pt;margin-top:1.05pt;width:24.8pt;height:26.1pt;z-index:251833856;mso-wrap-edited:f;mso-width-percent:0;mso-height-percent:0;mso-position-horizontal-relative:text;mso-position-vertical-relative:text;mso-width-percent:0;mso-height-percent:0">
                  <v:imagedata r:id="rId18" o:title="" cropbottom="30035f" cropleft="21266f" cropright="22733f"/>
                </v:shape>
                <o:OLEObject Type="Embed" ProgID="Package" ShapeID="_x0000_s1031" DrawAspect="Icon" ObjectID="_1809930076" r:id="rId19"/>
              </w:object>
            </w:r>
            <w:hyperlink w:anchor="_top" w:tooltip="Write a complete sentence based on your idea below!" w:history="1">
              <w:r w:rsidR="007E08EB" w:rsidRPr="008C348B">
                <w:rPr>
                  <w:rStyle w:val="Hyperlink"/>
                  <w:rFonts w:ascii="Comic Sans MS" w:hAnsi="Comic Sans MS"/>
                  <w:b/>
                  <w:noProof/>
                  <w:sz w:val="28"/>
                  <w:szCs w:val="28"/>
                </w:rPr>
                <w:t>Sentence</w:t>
              </w:r>
            </w:hyperlink>
            <w:r w:rsidR="00AB7B53">
              <w:rPr>
                <w:rStyle w:val="Hyperlink"/>
                <w:rFonts w:ascii="Comic Sans MS" w:hAnsi="Comic Sans MS"/>
                <w:b/>
                <w:noProof/>
                <w:sz w:val="28"/>
                <w:szCs w:val="28"/>
              </w:rPr>
              <w:t>s</w:t>
            </w:r>
          </w:p>
          <w:p w14:paraId="0C272ABD" w14:textId="77777777" w:rsidR="007E08EB" w:rsidRPr="00372F60" w:rsidRDefault="007E08EB" w:rsidP="00372F60">
            <w:pPr>
              <w:jc w:val="right"/>
              <w:rPr>
                <w:rFonts w:ascii="Comic Sans MS" w:hAnsi="Comic Sans MS"/>
                <w:sz w:val="28"/>
                <w:szCs w:val="28"/>
              </w:rPr>
            </w:pPr>
          </w:p>
        </w:tc>
        <w:tc>
          <w:tcPr>
            <w:tcW w:w="327" w:type="dxa"/>
            <w:vMerge w:val="restart"/>
            <w:tcBorders>
              <w:top w:val="single" w:sz="18" w:space="0" w:color="auto"/>
              <w:left w:val="single" w:sz="18" w:space="0" w:color="auto"/>
            </w:tcBorders>
            <w:shd w:val="clear" w:color="auto" w:fill="BFBFBF" w:themeFill="background1" w:themeFillShade="BF"/>
          </w:tcPr>
          <w:p w14:paraId="559F3F12" w14:textId="77777777" w:rsidR="007E08EB" w:rsidRDefault="007E08EB" w:rsidP="002F4EB9">
            <w:pPr>
              <w:spacing w:after="200" w:line="276" w:lineRule="auto"/>
              <w:jc w:val="center"/>
              <w:rPr>
                <w:noProof/>
                <w:sz w:val="28"/>
                <w:szCs w:val="28"/>
              </w:rPr>
            </w:pPr>
          </w:p>
          <w:p w14:paraId="59436809" w14:textId="77777777" w:rsidR="007E08EB" w:rsidRPr="003A6042" w:rsidRDefault="007E08EB" w:rsidP="002F4EB9">
            <w:pPr>
              <w:rPr>
                <w:sz w:val="28"/>
                <w:szCs w:val="28"/>
              </w:rPr>
            </w:pPr>
          </w:p>
          <w:p w14:paraId="09FAFA96" w14:textId="77777777" w:rsidR="007E08EB" w:rsidRPr="003A6042" w:rsidRDefault="007E08EB" w:rsidP="002F4EB9">
            <w:pPr>
              <w:rPr>
                <w:sz w:val="28"/>
                <w:szCs w:val="28"/>
              </w:rPr>
            </w:pPr>
          </w:p>
          <w:p w14:paraId="7C6C13BF" w14:textId="77777777" w:rsidR="007E08EB" w:rsidRPr="003A6042" w:rsidRDefault="007E08EB" w:rsidP="002F4EB9">
            <w:pPr>
              <w:rPr>
                <w:sz w:val="28"/>
                <w:szCs w:val="28"/>
              </w:rPr>
            </w:pPr>
          </w:p>
          <w:p w14:paraId="593E7C9F" w14:textId="77777777" w:rsidR="007E08EB" w:rsidRPr="003A6042" w:rsidRDefault="007E08EB" w:rsidP="002F4EB9">
            <w:pPr>
              <w:rPr>
                <w:sz w:val="28"/>
                <w:szCs w:val="28"/>
              </w:rPr>
            </w:pPr>
          </w:p>
          <w:p w14:paraId="4D3FD1E1" w14:textId="77777777" w:rsidR="007E08EB" w:rsidRPr="003A6042" w:rsidRDefault="007E08EB" w:rsidP="002F4EB9">
            <w:pPr>
              <w:rPr>
                <w:sz w:val="28"/>
                <w:szCs w:val="28"/>
              </w:rPr>
            </w:pPr>
          </w:p>
          <w:p w14:paraId="246370B8" w14:textId="77777777" w:rsidR="007E08EB" w:rsidRPr="003A6042" w:rsidRDefault="007E08EB" w:rsidP="002F4EB9">
            <w:pPr>
              <w:rPr>
                <w:sz w:val="28"/>
                <w:szCs w:val="28"/>
              </w:rPr>
            </w:pPr>
          </w:p>
          <w:p w14:paraId="15E7FD5E" w14:textId="77777777" w:rsidR="007E08EB" w:rsidRPr="003A6042" w:rsidRDefault="007E08EB" w:rsidP="002F4EB9">
            <w:pPr>
              <w:rPr>
                <w:sz w:val="28"/>
                <w:szCs w:val="28"/>
              </w:rPr>
            </w:pPr>
          </w:p>
          <w:p w14:paraId="7FEFAD4D" w14:textId="77777777" w:rsidR="007E08EB" w:rsidRDefault="007E08EB" w:rsidP="002F4EB9">
            <w:pPr>
              <w:rPr>
                <w:sz w:val="28"/>
                <w:szCs w:val="28"/>
              </w:rPr>
            </w:pPr>
          </w:p>
          <w:p w14:paraId="28D85EFB" w14:textId="77777777" w:rsidR="007E08EB" w:rsidRPr="003A6042" w:rsidRDefault="007E08EB" w:rsidP="002F4EB9">
            <w:pPr>
              <w:rPr>
                <w:sz w:val="28"/>
                <w:szCs w:val="28"/>
              </w:rPr>
            </w:pPr>
          </w:p>
        </w:tc>
        <w:tc>
          <w:tcPr>
            <w:tcW w:w="2103" w:type="dxa"/>
            <w:tcBorders>
              <w:top w:val="single" w:sz="18" w:space="0" w:color="auto"/>
              <w:bottom w:val="single" w:sz="18" w:space="0" w:color="auto"/>
              <w:right w:val="single" w:sz="18" w:space="0" w:color="auto"/>
            </w:tcBorders>
            <w:shd w:val="clear" w:color="auto" w:fill="B8CCE4" w:themeFill="accent1" w:themeFillTint="66"/>
          </w:tcPr>
          <w:p w14:paraId="0FC08E57" w14:textId="06B87064" w:rsidR="007E08EB" w:rsidRPr="003A6042" w:rsidRDefault="00277096" w:rsidP="002F4EB9">
            <w:pPr>
              <w:spacing w:after="200" w:line="276" w:lineRule="auto"/>
              <w:jc w:val="center"/>
              <w:rPr>
                <w:rFonts w:ascii="Comic Sans MS" w:hAnsi="Comic Sans MS"/>
                <w:b/>
                <w:sz w:val="28"/>
                <w:szCs w:val="28"/>
              </w:rPr>
            </w:pPr>
            <w:r>
              <w:rPr>
                <w:rFonts w:ascii="Comic Sans MS" w:hAnsi="Comic Sans MS"/>
                <w:b/>
                <w:noProof/>
                <w:sz w:val="28"/>
                <w:szCs w:val="28"/>
              </w:rPr>
              <w:object w:dxaOrig="1440" w:dyaOrig="1440" w14:anchorId="7ADF8618">
                <v:shape id="_x0000_s1034" type="#_x0000_t75" alt="Check your work tip" style="position:absolute;left:0;text-align:left;margin-left:11.05pt;margin-top:1.2pt;width:24.05pt;height:24.05pt;z-index:251823616;mso-wrap-edited:f;mso-width-percent:0;mso-height-percent:0;mso-position-horizontal-relative:text;mso-position-vertical-relative:text;mso-width-percent:0;mso-height-percent:0">
                  <v:imagedata r:id="rId20" o:title="" cropbottom="33607f" cropleft="22207f" cropright="22670f"/>
                </v:shape>
                <o:OLEObject Type="Embed" ProgID="Package" ShapeID="_x0000_s1034" DrawAspect="Icon" ObjectID="_1809930073" r:id="rId21"/>
              </w:object>
            </w:r>
            <w:r w:rsidR="009828F5">
              <w:rPr>
                <w:rFonts w:ascii="Comic Sans MS" w:hAnsi="Comic Sans MS"/>
                <w:b/>
                <w:sz w:val="28"/>
                <w:szCs w:val="28"/>
              </w:rPr>
              <w:t xml:space="preserve"> </w:t>
            </w:r>
            <w:r w:rsidR="007C3463">
              <w:rPr>
                <w:rFonts w:ascii="Comic Sans MS" w:hAnsi="Comic Sans MS"/>
                <w:b/>
                <w:sz w:val="28"/>
                <w:szCs w:val="28"/>
              </w:rPr>
              <w:t xml:space="preserve">   </w:t>
            </w:r>
            <w:hyperlink w:anchor="_top" w:tooltip="Read each sentence and check the box if you have it in your sentence." w:history="1">
              <w:r w:rsidR="007E08EB" w:rsidRPr="00385636">
                <w:rPr>
                  <w:rStyle w:val="Hyperlink"/>
                  <w:rFonts w:ascii="Comic Sans MS" w:hAnsi="Comic Sans MS"/>
                  <w:b/>
                  <w:sz w:val="28"/>
                  <w:szCs w:val="28"/>
                </w:rPr>
                <w:t>Check your work!</w:t>
              </w:r>
            </w:hyperlink>
          </w:p>
        </w:tc>
      </w:tr>
      <w:tr w:rsidR="007E08EB" w14:paraId="163183F9" w14:textId="77777777" w:rsidTr="002416DB">
        <w:trPr>
          <w:trHeight w:val="963"/>
          <w:jc w:val="center"/>
        </w:trPr>
        <w:tc>
          <w:tcPr>
            <w:tcW w:w="2037" w:type="dxa"/>
            <w:tcBorders>
              <w:top w:val="single" w:sz="18" w:space="0" w:color="auto"/>
              <w:left w:val="single" w:sz="18" w:space="0" w:color="auto"/>
              <w:bottom w:val="single" w:sz="18" w:space="0" w:color="auto"/>
            </w:tcBorders>
            <w:shd w:val="clear" w:color="auto" w:fill="FFFFFF" w:themeFill="background1"/>
          </w:tcPr>
          <w:p w14:paraId="3F8E3204" w14:textId="7B0D9029" w:rsidR="007E08EB" w:rsidRPr="00036890" w:rsidRDefault="00657136" w:rsidP="00657136">
            <w:pPr>
              <w:keepNext/>
              <w:spacing w:after="0" w:line="240" w:lineRule="auto"/>
              <w:rPr>
                <w:color w:val="000000" w:themeColor="text1"/>
                <w:sz w:val="28"/>
                <w:szCs w:val="28"/>
              </w:rPr>
            </w:pPr>
            <w:r>
              <w:rPr>
                <w:b/>
                <w:color w:val="E36C0A" w:themeColor="accent6" w:themeShade="BF"/>
                <w:sz w:val="40"/>
                <w:szCs w:val="40"/>
              </w:rPr>
              <w:t xml:space="preserve">    </w:t>
            </w:r>
            <w:r w:rsidR="00036890">
              <w:rPr>
                <w:b/>
                <w:color w:val="E36C0A" w:themeColor="accent6" w:themeShade="BF"/>
                <w:sz w:val="40"/>
                <w:szCs w:val="40"/>
              </w:rPr>
              <w:t xml:space="preserve"> </w:t>
            </w:r>
            <w:hyperlink w:anchor="_top" w:tooltip="What do you think about the topic?" w:history="1">
              <w:r w:rsidR="007E08EB" w:rsidRPr="005C39AE">
                <w:rPr>
                  <w:rStyle w:val="Hyperlink"/>
                  <w:b/>
                  <w:color w:val="E36C0A" w:themeColor="accent6" w:themeShade="BF"/>
                  <w:sz w:val="40"/>
                  <w:szCs w:val="40"/>
                </w:rPr>
                <w:t>I</w:t>
              </w:r>
              <w:r w:rsidR="007E08EB" w:rsidRPr="005C39AE">
                <w:rPr>
                  <w:rStyle w:val="Hyperlink"/>
                  <w:sz w:val="28"/>
                  <w:szCs w:val="28"/>
                </w:rPr>
                <w:t xml:space="preserve">dentify   </w:t>
              </w:r>
              <w:r>
                <w:rPr>
                  <w:rStyle w:val="Hyperlink"/>
                  <w:sz w:val="28"/>
                  <w:szCs w:val="28"/>
                </w:rPr>
                <w:t xml:space="preserve">  </w:t>
              </w:r>
              <w:r w:rsidR="00036890">
                <w:rPr>
                  <w:rStyle w:val="Hyperlink"/>
                  <w:sz w:val="28"/>
                  <w:szCs w:val="28"/>
                </w:rPr>
                <w:t xml:space="preserve">your </w:t>
              </w:r>
              <w:r w:rsidR="007E08EB" w:rsidRPr="005C39AE">
                <w:rPr>
                  <w:rStyle w:val="Hyperlink"/>
                  <w:sz w:val="28"/>
                  <w:szCs w:val="28"/>
                </w:rPr>
                <w:t>opinion</w:t>
              </w:r>
            </w:hyperlink>
          </w:p>
        </w:tc>
        <w:sdt>
          <w:sdtPr>
            <w:rPr>
              <w:rStyle w:val="Paragraph"/>
            </w:rPr>
            <w:alias w:val="What is your opinion?"/>
            <w:tag w:val="What is your opinion?"/>
            <w:id w:val="-600190139"/>
            <w:lock w:val="sdtLocked"/>
            <w:placeholder>
              <w:docPart w:val="DefaultPlaceholder_-1854013440"/>
            </w:placeholder>
            <w:showingPlcHdr/>
            <w15:color w:val="000000"/>
            <w:text w:multiLine="1"/>
          </w:sdtPr>
          <w:sdtEndPr>
            <w:rPr>
              <w:rStyle w:val="DefaultParagraphFont"/>
              <w:rFonts w:ascii="Times New Roman" w:hAnsi="Times New Roman" w:cs="Times New Roman"/>
              <w:noProof/>
              <w:color w:val="auto"/>
              <w:szCs w:val="24"/>
            </w:rPr>
          </w:sdtEndPr>
          <w:sdtContent>
            <w:tc>
              <w:tcPr>
                <w:tcW w:w="2520" w:type="dxa"/>
                <w:tcBorders>
                  <w:top w:val="single" w:sz="18" w:space="0" w:color="auto"/>
                  <w:bottom w:val="single" w:sz="18" w:space="0" w:color="auto"/>
                  <w:right w:val="single" w:sz="36" w:space="0" w:color="F79646" w:themeColor="accent6"/>
                </w:tcBorders>
                <w:shd w:val="clear" w:color="auto" w:fill="FFFFFF" w:themeFill="background1"/>
              </w:tcPr>
              <w:p w14:paraId="4D2194FA" w14:textId="2BC53E17" w:rsidR="007E08EB" w:rsidRPr="00D84FB2" w:rsidRDefault="00EB3DC3" w:rsidP="00C84D7D">
                <w:pPr>
                  <w:spacing w:after="0" w:line="240" w:lineRule="auto"/>
                  <w:rPr>
                    <w:rFonts w:ascii="Times New Roman" w:hAnsi="Times New Roman" w:cs="Times New Roman"/>
                    <w:noProof/>
                    <w:sz w:val="24"/>
                    <w:szCs w:val="24"/>
                  </w:rPr>
                </w:pPr>
                <w:r w:rsidRPr="00277096">
                  <w:rPr>
                    <w:rStyle w:val="PlaceholderText"/>
                    <w:color w:val="auto"/>
                  </w:rPr>
                  <w:t>Click or tap here to enter text.</w:t>
                </w:r>
              </w:p>
            </w:tc>
          </w:sdtContent>
        </w:sdt>
        <w:sdt>
          <w:sdtPr>
            <w:rPr>
              <w:rStyle w:val="Paragraph"/>
            </w:rPr>
            <w:id w:val="-773785473"/>
            <w:lock w:val="sdtLocked"/>
            <w:placeholder>
              <w:docPart w:val="DefaultPlaceholder_-1854013440"/>
            </w:placeholder>
            <w:showingPlcHdr/>
            <w15:color w:val="000000"/>
            <w:text w:multiLine="1"/>
          </w:sdtPr>
          <w:sdtEndPr>
            <w:rPr>
              <w:rStyle w:val="DefaultParagraphFont"/>
              <w:rFonts w:ascii="Times New Roman" w:hAnsi="Times New Roman" w:cs="Times New Roman"/>
              <w:noProof/>
              <w:color w:val="auto"/>
              <w:szCs w:val="24"/>
            </w:rPr>
          </w:sdtEndPr>
          <w:sdtContent>
            <w:tc>
              <w:tcPr>
                <w:tcW w:w="4713" w:type="dxa"/>
                <w:tcBorders>
                  <w:top w:val="single" w:sz="36" w:space="0" w:color="F79646" w:themeColor="accent6"/>
                  <w:left w:val="single" w:sz="36" w:space="0" w:color="F79646" w:themeColor="accent6"/>
                  <w:bottom w:val="single" w:sz="18" w:space="0" w:color="auto"/>
                  <w:right w:val="single" w:sz="36" w:space="0" w:color="F79646" w:themeColor="accent6"/>
                </w:tcBorders>
                <w:shd w:val="clear" w:color="auto" w:fill="FFFFFF" w:themeFill="background1"/>
              </w:tcPr>
              <w:p w14:paraId="1C5D0647" w14:textId="459AAB09" w:rsidR="007E08EB" w:rsidRPr="00D84FB2" w:rsidRDefault="00EB3DC3" w:rsidP="00572898">
                <w:pPr>
                  <w:spacing w:after="0" w:line="240" w:lineRule="auto"/>
                  <w:rPr>
                    <w:rFonts w:ascii="Times New Roman" w:hAnsi="Times New Roman" w:cs="Times New Roman"/>
                    <w:noProof/>
                    <w:sz w:val="24"/>
                    <w:szCs w:val="24"/>
                  </w:rPr>
                </w:pPr>
                <w:r w:rsidRPr="00277096">
                  <w:rPr>
                    <w:rStyle w:val="PlaceholderText"/>
                    <w:color w:val="auto"/>
                  </w:rPr>
                  <w:t>Click or tap here to enter text.</w:t>
                </w:r>
              </w:p>
            </w:tc>
          </w:sdtContent>
        </w:sdt>
        <w:tc>
          <w:tcPr>
            <w:tcW w:w="327" w:type="dxa"/>
            <w:vMerge/>
            <w:tcBorders>
              <w:left w:val="single" w:sz="36" w:space="0" w:color="F79646" w:themeColor="accent6"/>
            </w:tcBorders>
            <w:shd w:val="clear" w:color="auto" w:fill="BFBFBF" w:themeFill="background1" w:themeFillShade="BF"/>
          </w:tcPr>
          <w:p w14:paraId="37C681E6" w14:textId="77777777" w:rsidR="007E08EB" w:rsidRPr="003A6042" w:rsidRDefault="007E08EB" w:rsidP="009828F5">
            <w:pPr>
              <w:spacing w:after="0" w:line="240" w:lineRule="auto"/>
              <w:rPr>
                <w:rFonts w:ascii="Comic Sans MS" w:hAnsi="Comic Sans MS"/>
                <w:sz w:val="24"/>
                <w:szCs w:val="24"/>
              </w:rPr>
            </w:pPr>
          </w:p>
        </w:tc>
        <w:tc>
          <w:tcPr>
            <w:tcW w:w="2103" w:type="dxa"/>
            <w:tcBorders>
              <w:top w:val="single" w:sz="18" w:space="0" w:color="auto"/>
              <w:bottom w:val="single" w:sz="18" w:space="0" w:color="auto"/>
              <w:right w:val="single" w:sz="18" w:space="0" w:color="auto"/>
            </w:tcBorders>
            <w:shd w:val="clear" w:color="auto" w:fill="auto"/>
          </w:tcPr>
          <w:p w14:paraId="55721F8F" w14:textId="6AB155D6" w:rsidR="007E08EB" w:rsidRPr="003A6042" w:rsidRDefault="00507ECC" w:rsidP="00213268">
            <w:pPr>
              <w:spacing w:after="0" w:line="240" w:lineRule="auto"/>
              <w:ind w:left="-82"/>
              <w:rPr>
                <w:rFonts w:cstheme="minorHAnsi"/>
                <w:sz w:val="24"/>
                <w:szCs w:val="24"/>
              </w:rPr>
            </w:pPr>
            <w:sdt>
              <w:sdtPr>
                <w:rPr>
                  <w:rFonts w:cstheme="minorHAnsi"/>
                  <w:sz w:val="28"/>
                  <w:szCs w:val="28"/>
                </w:rPr>
                <w:id w:val="-1675565297"/>
                <w:lock w:val="sdtLocked"/>
                <w14:checkbox>
                  <w14:checked w14:val="0"/>
                  <w14:checkedState w14:val="2612" w14:font="MS Gothic"/>
                  <w14:uncheckedState w14:val="2610" w14:font="MS Gothic"/>
                </w14:checkbox>
              </w:sdtPr>
              <w:sdtEndPr/>
              <w:sdtContent>
                <w:r w:rsidR="00943020">
                  <w:rPr>
                    <w:rFonts w:ascii="MS Gothic" w:eastAsia="MS Gothic" w:hAnsi="MS Gothic" w:cstheme="minorHAnsi" w:hint="eastAsia"/>
                    <w:sz w:val="28"/>
                    <w:szCs w:val="28"/>
                  </w:rPr>
                  <w:t>☐</w:t>
                </w:r>
              </w:sdtContent>
            </w:sdt>
            <w:r w:rsidR="00572898">
              <w:rPr>
                <w:rFonts w:cstheme="minorHAnsi"/>
                <w:sz w:val="28"/>
                <w:szCs w:val="28"/>
              </w:rPr>
              <w:t xml:space="preserve">  </w:t>
            </w:r>
            <w:r w:rsidR="007E08EB" w:rsidRPr="009828F5">
              <w:rPr>
                <w:rFonts w:cstheme="minorHAnsi"/>
                <w:sz w:val="26"/>
                <w:szCs w:val="26"/>
              </w:rPr>
              <w:t xml:space="preserve">I included my </w:t>
            </w:r>
            <w:r w:rsidR="007E08EB" w:rsidRPr="007C3463">
              <w:rPr>
                <w:rFonts w:cstheme="minorHAnsi"/>
                <w:b/>
                <w:color w:val="365F91" w:themeColor="accent1" w:themeShade="BF"/>
                <w:sz w:val="26"/>
                <w:szCs w:val="26"/>
                <w:u w:val="single"/>
              </w:rPr>
              <w:t>opinion</w:t>
            </w:r>
            <w:r w:rsidR="007E08EB" w:rsidRPr="009828F5">
              <w:rPr>
                <w:rFonts w:cstheme="minorHAnsi"/>
                <w:sz w:val="26"/>
                <w:szCs w:val="26"/>
              </w:rPr>
              <w:t>.</w:t>
            </w:r>
          </w:p>
        </w:tc>
      </w:tr>
      <w:tr w:rsidR="00A03547" w14:paraId="3F3B0A0C" w14:textId="77777777" w:rsidTr="002416DB">
        <w:trPr>
          <w:trHeight w:val="819"/>
          <w:jc w:val="center"/>
        </w:trPr>
        <w:tc>
          <w:tcPr>
            <w:tcW w:w="2037" w:type="dxa"/>
            <w:tcBorders>
              <w:top w:val="single" w:sz="18" w:space="0" w:color="auto"/>
              <w:left w:val="single" w:sz="18" w:space="0" w:color="auto"/>
              <w:bottom w:val="single" w:sz="4" w:space="0" w:color="auto"/>
            </w:tcBorders>
            <w:shd w:val="clear" w:color="auto" w:fill="FFFFFF" w:themeFill="background1"/>
          </w:tcPr>
          <w:p w14:paraId="04A0A4D4" w14:textId="0E6775BC" w:rsidR="00A03547" w:rsidRPr="003A6042" w:rsidRDefault="009162D7" w:rsidP="00931AE1">
            <w:pPr>
              <w:spacing w:after="0" w:line="240" w:lineRule="auto"/>
              <w:ind w:left="86" w:hanging="86"/>
              <w:rPr>
                <w:sz w:val="28"/>
                <w:szCs w:val="28"/>
              </w:rPr>
            </w:pPr>
            <w:r>
              <w:rPr>
                <w:rFonts w:ascii="Comic Sans MS" w:hAnsi="Comic Sans MS"/>
                <w:b/>
                <w:noProof/>
                <w:color w:val="002060"/>
                <w:sz w:val="28"/>
                <w:szCs w:val="28"/>
              </w:rPr>
              <w:object w:dxaOrig="1440" w:dyaOrig="1440" w14:anchorId="41897673">
                <v:shape id="_x0000_s1028" type="#_x0000_t75" alt="Elaboration tip" style="position:absolute;left:0;text-align:left;margin-left:-5.1pt;margin-top:42.05pt;width:27.35pt;height:26.85pt;z-index:251813376;mso-wrap-edited:f;mso-width-percent:0;mso-height-percent:0;mso-position-horizontal-relative:text;mso-position-vertical-relative:text;mso-width-percent:0;mso-height-percent:0">
                  <v:imagedata r:id="rId22" o:title="" cropbottom="32177f" cropleft="20819f" cropright="22670f"/>
                </v:shape>
                <o:OLEObject Type="Embed" ProgID="Package" ShapeID="_x0000_s1028" DrawAspect="Icon" ObjectID="_1809930079" r:id="rId23"/>
              </w:object>
            </w:r>
            <w:r w:rsidR="00507ECC">
              <w:rPr>
                <w:rFonts w:ascii="Comic Sans MS" w:hAnsi="Comic Sans MS"/>
                <w:b/>
                <w:noProof/>
                <w:color w:val="002060"/>
                <w:sz w:val="28"/>
                <w:szCs w:val="28"/>
              </w:rPr>
              <w:object w:dxaOrig="1440" w:dyaOrig="1440" w14:anchorId="5CAF0617">
                <v:shape id="_x0000_s1029" type="#_x0000_t75" alt="Determine reasons tip" style="position:absolute;left:0;text-align:left;margin-left:-3.85pt;margin-top:1.05pt;width:27.35pt;height:26.25pt;z-index:251811328;mso-wrap-edited:f;mso-width-percent:0;mso-height-percent:0;mso-position-horizontal-relative:text;mso-position-vertical-relative:text;mso-width-percent:0;mso-height-percent:0">
                  <v:imagedata r:id="rId24" o:title="" cropbottom="32177f" cropleft="20819f" cropright="22207f"/>
                </v:shape>
                <o:OLEObject Type="Embed" ProgID="Package" ShapeID="_x0000_s1029" DrawAspect="Icon" ObjectID="_1809930078" r:id="rId25"/>
              </w:object>
            </w:r>
            <w:r w:rsidR="00036890">
              <w:rPr>
                <w:b/>
                <w:color w:val="E36C0A" w:themeColor="accent6" w:themeShade="BF"/>
                <w:sz w:val="40"/>
                <w:szCs w:val="40"/>
              </w:rPr>
              <w:t xml:space="preserve">    </w:t>
            </w:r>
            <w:r w:rsidR="006A506E">
              <w:rPr>
                <w:b/>
                <w:color w:val="E36C0A" w:themeColor="accent6" w:themeShade="BF"/>
                <w:sz w:val="40"/>
                <w:szCs w:val="40"/>
              </w:rPr>
              <w:t xml:space="preserve"> </w:t>
            </w:r>
            <w:hyperlink w:anchor="_top" w:tooltip="Think of the 1st and best reason to support your opinion." w:history="1">
              <w:r w:rsidR="00A03547" w:rsidRPr="00ED0AD5">
                <w:rPr>
                  <w:rStyle w:val="Hyperlink"/>
                  <w:b/>
                  <w:color w:val="E36C0A" w:themeColor="accent6" w:themeShade="BF"/>
                  <w:sz w:val="40"/>
                  <w:szCs w:val="40"/>
                </w:rPr>
                <w:t>D</w:t>
              </w:r>
              <w:r w:rsidR="00A03547" w:rsidRPr="00ED0AD5">
                <w:rPr>
                  <w:rStyle w:val="Hyperlink"/>
                  <w:sz w:val="28"/>
                  <w:szCs w:val="28"/>
                </w:rPr>
                <w:t xml:space="preserve">etermine      </w:t>
              </w:r>
              <w:r w:rsidR="00B56B1E">
                <w:rPr>
                  <w:rStyle w:val="Hyperlink"/>
                  <w:sz w:val="28"/>
                  <w:szCs w:val="28"/>
                </w:rPr>
                <w:t>1</w:t>
              </w:r>
              <w:r w:rsidR="00B56B1E" w:rsidRPr="00B56B1E">
                <w:rPr>
                  <w:rStyle w:val="Hyperlink"/>
                  <w:sz w:val="28"/>
                  <w:szCs w:val="28"/>
                  <w:vertAlign w:val="superscript"/>
                </w:rPr>
                <w:t>st</w:t>
              </w:r>
              <w:r w:rsidR="00B56B1E">
                <w:rPr>
                  <w:rStyle w:val="Hyperlink"/>
                  <w:sz w:val="28"/>
                  <w:szCs w:val="28"/>
                </w:rPr>
                <w:t xml:space="preserve"> </w:t>
              </w:r>
              <w:r w:rsidR="00A03547" w:rsidRPr="00ED0AD5">
                <w:rPr>
                  <w:rStyle w:val="Hyperlink"/>
                  <w:sz w:val="28"/>
                  <w:szCs w:val="28"/>
                </w:rPr>
                <w:t>reason</w:t>
              </w:r>
            </w:hyperlink>
          </w:p>
        </w:tc>
        <w:sdt>
          <w:sdtPr>
            <w:rPr>
              <w:rStyle w:val="Paragraph"/>
            </w:rPr>
            <w:alias w:val="What is your 1st reason?"/>
            <w:tag w:val="What is your 1st reason?"/>
            <w:id w:val="-1195918950"/>
            <w:lock w:val="sdtLocked"/>
            <w:placeholder>
              <w:docPart w:val="DefaultPlaceholder_-1854013440"/>
            </w:placeholder>
            <w:showingPlcHdr/>
            <w15:color w:val="000000"/>
            <w:text w:multiLine="1"/>
          </w:sdtPr>
          <w:sdtEndPr>
            <w:rPr>
              <w:rStyle w:val="DefaultParagraphFont"/>
              <w:rFonts w:ascii="Times New Roman" w:hAnsi="Times New Roman" w:cs="Times New Roman"/>
              <w:noProof/>
              <w:color w:val="auto"/>
              <w:szCs w:val="24"/>
            </w:rPr>
          </w:sdtEndPr>
          <w:sdtContent>
            <w:tc>
              <w:tcPr>
                <w:tcW w:w="2520" w:type="dxa"/>
                <w:tcBorders>
                  <w:top w:val="single" w:sz="18" w:space="0" w:color="auto"/>
                  <w:bottom w:val="single" w:sz="4" w:space="0" w:color="auto"/>
                  <w:right w:val="single" w:sz="36" w:space="0" w:color="F79646" w:themeColor="accent6"/>
                </w:tcBorders>
                <w:shd w:val="clear" w:color="auto" w:fill="FFFFFF" w:themeFill="background1"/>
              </w:tcPr>
              <w:p w14:paraId="21E0036D" w14:textId="5FF92968" w:rsidR="00A03547" w:rsidRPr="00D84FB2" w:rsidRDefault="00EB3DC3" w:rsidP="00C84D7D">
                <w:pPr>
                  <w:rPr>
                    <w:rFonts w:ascii="Times New Roman" w:hAnsi="Times New Roman" w:cs="Times New Roman"/>
                    <w:noProof/>
                    <w:sz w:val="24"/>
                    <w:szCs w:val="24"/>
                  </w:rPr>
                </w:pPr>
                <w:r w:rsidRPr="00277096">
                  <w:rPr>
                    <w:rStyle w:val="PlaceholderText"/>
                    <w:color w:val="auto"/>
                  </w:rPr>
                  <w:t>Click or tap here to enter text.</w:t>
                </w:r>
              </w:p>
            </w:tc>
          </w:sdtContent>
        </w:sdt>
        <w:tc>
          <w:tcPr>
            <w:tcW w:w="4713" w:type="dxa"/>
            <w:tcBorders>
              <w:top w:val="single" w:sz="18" w:space="0" w:color="auto"/>
              <w:left w:val="single" w:sz="36" w:space="0" w:color="F79646" w:themeColor="accent6"/>
              <w:bottom w:val="single" w:sz="4" w:space="0" w:color="auto"/>
              <w:right w:val="single" w:sz="36" w:space="0" w:color="F79646" w:themeColor="accent6"/>
            </w:tcBorders>
            <w:shd w:val="clear" w:color="auto" w:fill="FFFFFF" w:themeFill="background1"/>
          </w:tcPr>
          <w:p w14:paraId="29F03F18" w14:textId="53A04135" w:rsidR="00A03547" w:rsidRPr="00D84FB2" w:rsidRDefault="00507ECC" w:rsidP="00CF6E8F">
            <w:pPr>
              <w:tabs>
                <w:tab w:val="left" w:pos="871"/>
                <w:tab w:val="left" w:pos="4064"/>
              </w:tabs>
              <w:rPr>
                <w:rFonts w:ascii="Times New Roman" w:hAnsi="Times New Roman" w:cs="Times New Roman"/>
                <w:noProof/>
                <w:sz w:val="24"/>
                <w:szCs w:val="24"/>
              </w:rPr>
            </w:pPr>
            <w:sdt>
              <w:sdtPr>
                <w:rPr>
                  <w:rStyle w:val="Paragraph"/>
                </w:rPr>
                <w:id w:val="-1359508139"/>
                <w:lock w:val="sdtLocked"/>
                <w:showingPlcHdr/>
                <w15:color w:val="000000"/>
                <w:dropDownList>
                  <w:listItem w:value="Choose an item."/>
                  <w:listItem w:displayText="First," w:value="First,"/>
                  <w:listItem w:displayText="To begin," w:value="To begin,"/>
                  <w:listItem w:displayText="In the first place," w:value="In the first place,"/>
                  <w:listItem w:displayText="Foremost," w:value="Foremost,"/>
                  <w:listItem w:displayText="To start," w:value="To start,"/>
                  <w:listItem w:displayText="One," w:value="One,"/>
                </w:dropDownList>
              </w:sdtPr>
              <w:sdtEndPr>
                <w:rPr>
                  <w:rStyle w:val="DefaultParagraphFont"/>
                  <w:rFonts w:ascii="Times New Roman" w:hAnsi="Times New Roman" w:cs="Times New Roman"/>
                  <w:szCs w:val="24"/>
                </w:rPr>
              </w:sdtEndPr>
              <w:sdtContent>
                <w:r w:rsidR="00572898" w:rsidRPr="00277096">
                  <w:rPr>
                    <w:rStyle w:val="PlaceholderText"/>
                    <w:color w:val="000000" w:themeColor="text1"/>
                  </w:rPr>
                  <w:t>Choose an item.</w:t>
                </w:r>
              </w:sdtContent>
            </w:sdt>
            <w:r w:rsidR="00CF6E8F">
              <w:rPr>
                <w:rFonts w:ascii="Times New Roman" w:hAnsi="Times New Roman" w:cs="Times New Roman"/>
                <w:sz w:val="24"/>
                <w:szCs w:val="24"/>
              </w:rPr>
              <w:t xml:space="preserve"> </w:t>
            </w:r>
            <w:sdt>
              <w:sdtPr>
                <w:rPr>
                  <w:rStyle w:val="Paragraph"/>
                </w:rPr>
                <w:id w:val="1867478064"/>
                <w:lock w:val="sdtLocked"/>
                <w:placeholder>
                  <w:docPart w:val="DefaultPlaceholder_-1854013440"/>
                </w:placeholder>
                <w:showingPlcHdr/>
                <w15:color w:val="000000"/>
                <w:text w:multiLine="1"/>
              </w:sdtPr>
              <w:sdtEndPr>
                <w:rPr>
                  <w:rStyle w:val="DefaultParagraphFont"/>
                  <w:rFonts w:ascii="Times New Roman" w:hAnsi="Times New Roman" w:cs="Times New Roman"/>
                  <w:color w:val="auto"/>
                  <w:szCs w:val="24"/>
                </w:rPr>
              </w:sdtEndPr>
              <w:sdtContent>
                <w:r w:rsidR="00EB3DC3" w:rsidRPr="00277096">
                  <w:rPr>
                    <w:rStyle w:val="PlaceholderText"/>
                    <w:color w:val="auto"/>
                  </w:rPr>
                  <w:t>Click or tap here to enter text.</w:t>
                </w:r>
              </w:sdtContent>
            </w:sdt>
            <w:r w:rsidR="00A03547" w:rsidRPr="00D84FB2">
              <w:rPr>
                <w:rFonts w:ascii="Times New Roman" w:hAnsi="Times New Roman" w:cs="Times New Roman"/>
                <w:noProof/>
                <w:sz w:val="24"/>
                <w:szCs w:val="24"/>
              </w:rPr>
              <w:tab/>
            </w:r>
          </w:p>
        </w:tc>
        <w:tc>
          <w:tcPr>
            <w:tcW w:w="327" w:type="dxa"/>
            <w:vMerge/>
            <w:tcBorders>
              <w:left w:val="single" w:sz="36" w:space="0" w:color="F79646" w:themeColor="accent6"/>
            </w:tcBorders>
            <w:shd w:val="clear" w:color="auto" w:fill="BFBFBF" w:themeFill="background1" w:themeFillShade="BF"/>
          </w:tcPr>
          <w:p w14:paraId="00B1550A" w14:textId="77777777" w:rsidR="00A03547" w:rsidRPr="003A6042" w:rsidRDefault="00A03547" w:rsidP="002F4EB9">
            <w:pPr>
              <w:spacing w:after="200" w:line="276" w:lineRule="auto"/>
              <w:rPr>
                <w:sz w:val="24"/>
                <w:szCs w:val="24"/>
              </w:rPr>
            </w:pPr>
          </w:p>
        </w:tc>
        <w:tc>
          <w:tcPr>
            <w:tcW w:w="2103" w:type="dxa"/>
            <w:vMerge w:val="restart"/>
            <w:tcBorders>
              <w:top w:val="single" w:sz="18" w:space="0" w:color="auto"/>
              <w:right w:val="single" w:sz="18" w:space="0" w:color="auto"/>
            </w:tcBorders>
            <w:shd w:val="clear" w:color="auto" w:fill="auto"/>
          </w:tcPr>
          <w:p w14:paraId="2E180187" w14:textId="270708AB" w:rsidR="00A03547" w:rsidRDefault="00507ECC" w:rsidP="00213268">
            <w:pPr>
              <w:spacing w:after="200" w:line="276" w:lineRule="auto"/>
              <w:ind w:left="-82"/>
              <w:rPr>
                <w:sz w:val="28"/>
                <w:szCs w:val="28"/>
              </w:rPr>
            </w:pPr>
            <w:sdt>
              <w:sdtPr>
                <w:rPr>
                  <w:sz w:val="28"/>
                  <w:szCs w:val="28"/>
                </w:rPr>
                <w:id w:val="-1158919018"/>
                <w:lock w:val="sdtLocked"/>
                <w14:checkbox>
                  <w14:checked w14:val="0"/>
                  <w14:checkedState w14:val="2612" w14:font="MS Gothic"/>
                  <w14:uncheckedState w14:val="2610" w14:font="MS Gothic"/>
                </w14:checkbox>
              </w:sdtPr>
              <w:sdtEndPr/>
              <w:sdtContent>
                <w:r w:rsidR="00943020">
                  <w:rPr>
                    <w:rFonts w:ascii="MS Gothic" w:eastAsia="MS Gothic" w:hAnsi="MS Gothic" w:hint="eastAsia"/>
                    <w:sz w:val="28"/>
                    <w:szCs w:val="28"/>
                  </w:rPr>
                  <w:t>☐</w:t>
                </w:r>
              </w:sdtContent>
            </w:sdt>
            <w:r w:rsidR="00572898">
              <w:rPr>
                <w:sz w:val="28"/>
                <w:szCs w:val="28"/>
              </w:rPr>
              <w:t xml:space="preserve">  </w:t>
            </w:r>
            <w:r w:rsidR="00A03547" w:rsidRPr="009828F5">
              <w:rPr>
                <w:sz w:val="26"/>
                <w:szCs w:val="26"/>
              </w:rPr>
              <w:t xml:space="preserve">I included </w:t>
            </w:r>
            <w:r w:rsidR="00A03547" w:rsidRPr="007C3463">
              <w:rPr>
                <w:b/>
                <w:color w:val="365F91" w:themeColor="accent1" w:themeShade="BF"/>
                <w:sz w:val="26"/>
                <w:szCs w:val="26"/>
                <w:u w:val="single"/>
              </w:rPr>
              <w:t>3 reasons</w:t>
            </w:r>
            <w:r w:rsidR="00A03547" w:rsidRPr="007C3463">
              <w:rPr>
                <w:color w:val="E36C0A" w:themeColor="accent6" w:themeShade="BF"/>
                <w:sz w:val="26"/>
                <w:szCs w:val="26"/>
                <w:u w:val="single"/>
              </w:rPr>
              <w:t xml:space="preserve"> </w:t>
            </w:r>
            <w:r w:rsidR="00A03547" w:rsidRPr="009828F5">
              <w:rPr>
                <w:sz w:val="26"/>
                <w:szCs w:val="26"/>
              </w:rPr>
              <w:t>to support my topic.</w:t>
            </w:r>
          </w:p>
          <w:p w14:paraId="69FF67EA" w14:textId="77777777" w:rsidR="00A03547" w:rsidRPr="003A6042" w:rsidRDefault="00A03547" w:rsidP="002F4EB9">
            <w:pPr>
              <w:spacing w:after="200" w:line="276" w:lineRule="auto"/>
              <w:rPr>
                <w:sz w:val="24"/>
                <w:szCs w:val="24"/>
              </w:rPr>
            </w:pPr>
          </w:p>
          <w:p w14:paraId="0642797B" w14:textId="62B3AFD7" w:rsidR="00A03547" w:rsidRPr="003A6042" w:rsidRDefault="00507ECC" w:rsidP="00213268">
            <w:pPr>
              <w:spacing w:after="200" w:line="276" w:lineRule="auto"/>
              <w:ind w:left="-82"/>
              <w:rPr>
                <w:sz w:val="24"/>
                <w:szCs w:val="24"/>
              </w:rPr>
            </w:pPr>
            <w:sdt>
              <w:sdtPr>
                <w:rPr>
                  <w:sz w:val="28"/>
                  <w:szCs w:val="28"/>
                </w:rPr>
                <w:id w:val="414830650"/>
                <w:lock w:val="sdtLocked"/>
                <w14:checkbox>
                  <w14:checked w14:val="0"/>
                  <w14:checkedState w14:val="2612" w14:font="MS Gothic"/>
                  <w14:uncheckedState w14:val="2610" w14:font="MS Gothic"/>
                </w14:checkbox>
              </w:sdtPr>
              <w:sdtEndPr/>
              <w:sdtContent>
                <w:r w:rsidR="00572898" w:rsidRPr="00572898">
                  <w:rPr>
                    <w:rFonts w:ascii="MS Gothic" w:eastAsia="MS Gothic" w:hAnsi="MS Gothic" w:hint="eastAsia"/>
                    <w:sz w:val="28"/>
                    <w:szCs w:val="28"/>
                  </w:rPr>
                  <w:t>☐</w:t>
                </w:r>
              </w:sdtContent>
            </w:sdt>
            <w:r w:rsidR="00A03547">
              <w:rPr>
                <w:sz w:val="24"/>
                <w:szCs w:val="24"/>
              </w:rPr>
              <w:t xml:space="preserve">  </w:t>
            </w:r>
            <w:r w:rsidR="00572898">
              <w:rPr>
                <w:sz w:val="24"/>
                <w:szCs w:val="24"/>
              </w:rPr>
              <w:t xml:space="preserve"> </w:t>
            </w:r>
            <w:r w:rsidR="00572898">
              <w:rPr>
                <w:sz w:val="26"/>
                <w:szCs w:val="26"/>
              </w:rPr>
              <w:t>I have</w:t>
            </w:r>
            <w:r w:rsidR="00A03547" w:rsidRPr="009828F5">
              <w:rPr>
                <w:sz w:val="26"/>
                <w:szCs w:val="26"/>
              </w:rPr>
              <w:t xml:space="preserve"> as many </w:t>
            </w:r>
            <w:r w:rsidR="00A03547" w:rsidRPr="007C3463">
              <w:rPr>
                <w:b/>
                <w:color w:val="365F91" w:themeColor="accent1" w:themeShade="BF"/>
                <w:sz w:val="26"/>
                <w:szCs w:val="26"/>
                <w:u w:val="single"/>
              </w:rPr>
              <w:t>examples</w:t>
            </w:r>
            <w:r w:rsidR="00A03547" w:rsidRPr="009828F5">
              <w:rPr>
                <w:sz w:val="26"/>
                <w:szCs w:val="26"/>
              </w:rPr>
              <w:t xml:space="preserve"> as I planned to have in my goal.</w:t>
            </w:r>
          </w:p>
        </w:tc>
      </w:tr>
      <w:tr w:rsidR="00A03547" w14:paraId="6C874038" w14:textId="77777777" w:rsidTr="002416DB">
        <w:trPr>
          <w:trHeight w:val="900"/>
          <w:jc w:val="center"/>
        </w:trPr>
        <w:tc>
          <w:tcPr>
            <w:tcW w:w="2037" w:type="dxa"/>
            <w:tcBorders>
              <w:top w:val="single" w:sz="4" w:space="0" w:color="auto"/>
              <w:left w:val="single" w:sz="18" w:space="0" w:color="auto"/>
            </w:tcBorders>
            <w:shd w:val="clear" w:color="auto" w:fill="D9D9D9" w:themeFill="background1" w:themeFillShade="D9"/>
          </w:tcPr>
          <w:p w14:paraId="56FD4833" w14:textId="79B4211E" w:rsidR="00A03547" w:rsidRDefault="00CE68A8" w:rsidP="00CE68A8">
            <w:pPr>
              <w:spacing w:after="0" w:line="240" w:lineRule="auto"/>
              <w:rPr>
                <w:noProof/>
                <w:sz w:val="28"/>
                <w:szCs w:val="28"/>
              </w:rPr>
            </w:pPr>
            <w:r>
              <w:rPr>
                <w:b/>
                <w:color w:val="E36C0A" w:themeColor="accent6" w:themeShade="BF"/>
                <w:sz w:val="28"/>
                <w:szCs w:val="28"/>
              </w:rPr>
              <w:t xml:space="preserve">        </w:t>
            </w:r>
            <w:hyperlink w:anchor="_top" w:tooltip="Say more about your 1st reason." w:history="1">
              <w:r w:rsidR="00A03547" w:rsidRPr="00ED0AD5">
                <w:rPr>
                  <w:rStyle w:val="Hyperlink"/>
                  <w:b/>
                  <w:color w:val="E36C0A" w:themeColor="accent6" w:themeShade="BF"/>
                  <w:sz w:val="40"/>
                  <w:szCs w:val="40"/>
                </w:rPr>
                <w:t>E</w:t>
              </w:r>
              <w:r w:rsidR="00A03547" w:rsidRPr="00ED0AD5">
                <w:rPr>
                  <w:rStyle w:val="Hyperlink"/>
                  <w:sz w:val="28"/>
                  <w:szCs w:val="28"/>
                </w:rPr>
                <w:t>laborate with examples</w:t>
              </w:r>
            </w:hyperlink>
          </w:p>
        </w:tc>
        <w:sdt>
          <w:sdtPr>
            <w:rPr>
              <w:rStyle w:val="Paragraph"/>
            </w:rPr>
            <w:alias w:val="Say more about your 1st reason."/>
            <w:tag w:val="Say more about your 1st reason."/>
            <w:id w:val="-1815326519"/>
            <w:lock w:val="sdtLocked"/>
            <w:placeholder>
              <w:docPart w:val="DefaultPlaceholder_-1854013440"/>
            </w:placeholder>
            <w:showingPlcHdr/>
            <w15:color w:val="000000"/>
            <w:text w:multiLine="1"/>
          </w:sdtPr>
          <w:sdtEndPr>
            <w:rPr>
              <w:rStyle w:val="DefaultParagraphFont"/>
              <w:rFonts w:ascii="Times New Roman" w:hAnsi="Times New Roman" w:cs="Times New Roman"/>
              <w:noProof/>
              <w:color w:val="auto"/>
              <w:szCs w:val="24"/>
            </w:rPr>
          </w:sdtEndPr>
          <w:sdtContent>
            <w:tc>
              <w:tcPr>
                <w:tcW w:w="2520" w:type="dxa"/>
                <w:tcBorders>
                  <w:top w:val="single" w:sz="4" w:space="0" w:color="auto"/>
                  <w:right w:val="single" w:sz="36" w:space="0" w:color="F79646" w:themeColor="accent6"/>
                </w:tcBorders>
                <w:shd w:val="clear" w:color="auto" w:fill="D9D9D9" w:themeFill="background1" w:themeFillShade="D9"/>
              </w:tcPr>
              <w:p w14:paraId="4DC79E33" w14:textId="3B1CE365" w:rsidR="00A03547" w:rsidRPr="00D84FB2" w:rsidRDefault="00EB3DC3" w:rsidP="00C84D7D">
                <w:pPr>
                  <w:spacing w:after="0" w:line="240" w:lineRule="auto"/>
                  <w:rPr>
                    <w:rFonts w:ascii="Times New Roman" w:hAnsi="Times New Roman" w:cs="Times New Roman"/>
                    <w:noProof/>
                    <w:sz w:val="24"/>
                    <w:szCs w:val="24"/>
                  </w:rPr>
                </w:pPr>
                <w:r w:rsidRPr="00277096">
                  <w:rPr>
                    <w:rStyle w:val="PlaceholderText"/>
                    <w:color w:val="auto"/>
                  </w:rPr>
                  <w:t>Click or tap here to enter text.</w:t>
                </w:r>
              </w:p>
            </w:tc>
          </w:sdtContent>
        </w:sdt>
        <w:tc>
          <w:tcPr>
            <w:tcW w:w="4713" w:type="dxa"/>
            <w:tcBorders>
              <w:top w:val="single" w:sz="4" w:space="0" w:color="auto"/>
              <w:left w:val="single" w:sz="36" w:space="0" w:color="F79646" w:themeColor="accent6"/>
              <w:right w:val="single" w:sz="36" w:space="0" w:color="F79646" w:themeColor="accent6"/>
            </w:tcBorders>
            <w:shd w:val="clear" w:color="auto" w:fill="D9D9D9" w:themeFill="background1" w:themeFillShade="D9"/>
          </w:tcPr>
          <w:p w14:paraId="7E0CE3EA" w14:textId="14A5876A" w:rsidR="00A03547" w:rsidRPr="00D84FB2" w:rsidRDefault="00507ECC" w:rsidP="00CF6E8F">
            <w:pPr>
              <w:tabs>
                <w:tab w:val="left" w:pos="2631"/>
                <w:tab w:val="right" w:pos="4540"/>
              </w:tabs>
              <w:spacing w:after="0" w:line="240" w:lineRule="auto"/>
              <w:rPr>
                <w:rFonts w:ascii="Times New Roman" w:hAnsi="Times New Roman" w:cs="Times New Roman"/>
                <w:noProof/>
                <w:sz w:val="24"/>
                <w:szCs w:val="24"/>
              </w:rPr>
            </w:pPr>
            <w:sdt>
              <w:sdtPr>
                <w:rPr>
                  <w:rStyle w:val="Paragraph"/>
                </w:rPr>
                <w:id w:val="1256627778"/>
                <w:lock w:val="sdtLocked"/>
                <w:showingPlcHdr/>
                <w15:color w:val="000000"/>
                <w:dropDownList>
                  <w:listItem w:value="Choose an item."/>
                  <w:listItem w:displayText="For example," w:value="For example,"/>
                  <w:listItem w:displayText="To illustrate," w:value="To illustrate,"/>
                  <w:listItem w:displayText="Specifically," w:value="Specifically,"/>
                  <w:listItem w:displayText="For instance," w:value="For instance,"/>
                </w:dropDownList>
              </w:sdtPr>
              <w:sdtEndPr>
                <w:rPr>
                  <w:rStyle w:val="DefaultParagraphFont"/>
                  <w:rFonts w:ascii="Times New Roman" w:hAnsi="Times New Roman" w:cs="Times New Roman"/>
                  <w:noProof/>
                  <w:szCs w:val="24"/>
                </w:rPr>
              </w:sdtEndPr>
              <w:sdtContent>
                <w:r w:rsidR="00572898" w:rsidRPr="00277096">
                  <w:rPr>
                    <w:rStyle w:val="PlaceholderText"/>
                    <w:color w:val="000000" w:themeColor="text1"/>
                  </w:rPr>
                  <w:t>Choose an item.</w:t>
                </w:r>
              </w:sdtContent>
            </w:sdt>
            <w:r w:rsidR="00CF6E8F">
              <w:rPr>
                <w:rFonts w:ascii="Times New Roman" w:hAnsi="Times New Roman" w:cs="Times New Roman"/>
                <w:noProof/>
                <w:sz w:val="24"/>
                <w:szCs w:val="24"/>
              </w:rPr>
              <w:t xml:space="preserve"> </w:t>
            </w:r>
            <w:sdt>
              <w:sdtPr>
                <w:rPr>
                  <w:rStyle w:val="Paragraph"/>
                </w:rPr>
                <w:id w:val="428166499"/>
                <w:lock w:val="sdtLocked"/>
                <w:placeholder>
                  <w:docPart w:val="DefaultPlaceholder_-1854013440"/>
                </w:placeholder>
                <w:showingPlcHdr/>
                <w15:color w:val="000000"/>
                <w:text w:multiLine="1"/>
              </w:sdtPr>
              <w:sdtEndPr>
                <w:rPr>
                  <w:rStyle w:val="DefaultParagraphFont"/>
                  <w:rFonts w:ascii="Times New Roman" w:hAnsi="Times New Roman" w:cs="Times New Roman"/>
                  <w:noProof/>
                  <w:color w:val="auto"/>
                  <w:szCs w:val="24"/>
                </w:rPr>
              </w:sdtEndPr>
              <w:sdtContent>
                <w:r w:rsidR="00EB3DC3" w:rsidRPr="00277096">
                  <w:rPr>
                    <w:rStyle w:val="PlaceholderText"/>
                    <w:color w:val="auto"/>
                  </w:rPr>
                  <w:t>Click or tap here to enter text.</w:t>
                </w:r>
              </w:sdtContent>
            </w:sdt>
          </w:p>
        </w:tc>
        <w:tc>
          <w:tcPr>
            <w:tcW w:w="327" w:type="dxa"/>
            <w:vMerge/>
            <w:tcBorders>
              <w:left w:val="single" w:sz="36" w:space="0" w:color="F79646" w:themeColor="accent6"/>
            </w:tcBorders>
            <w:shd w:val="clear" w:color="auto" w:fill="BFBFBF" w:themeFill="background1" w:themeFillShade="BF"/>
          </w:tcPr>
          <w:p w14:paraId="4F907C98" w14:textId="77777777" w:rsidR="00A03547" w:rsidRPr="003A6042" w:rsidRDefault="00A03547" w:rsidP="002F4EB9">
            <w:pPr>
              <w:spacing w:after="200" w:line="276" w:lineRule="auto"/>
              <w:rPr>
                <w:sz w:val="24"/>
                <w:szCs w:val="24"/>
              </w:rPr>
            </w:pPr>
          </w:p>
        </w:tc>
        <w:tc>
          <w:tcPr>
            <w:tcW w:w="2103" w:type="dxa"/>
            <w:vMerge/>
            <w:tcBorders>
              <w:top w:val="single" w:sz="18" w:space="0" w:color="auto"/>
              <w:right w:val="single" w:sz="18" w:space="0" w:color="auto"/>
            </w:tcBorders>
            <w:shd w:val="clear" w:color="auto" w:fill="auto"/>
          </w:tcPr>
          <w:p w14:paraId="7508C555" w14:textId="77777777" w:rsidR="00A03547" w:rsidRDefault="00A03547" w:rsidP="002F4EB9">
            <w:pPr>
              <w:spacing w:after="200" w:line="276" w:lineRule="auto"/>
              <w:rPr>
                <w:sz w:val="24"/>
                <w:szCs w:val="24"/>
              </w:rPr>
            </w:pPr>
          </w:p>
        </w:tc>
      </w:tr>
      <w:tr w:rsidR="00F12DE7" w14:paraId="26D518C7" w14:textId="77777777" w:rsidTr="002416DB">
        <w:trPr>
          <w:trHeight w:val="737"/>
          <w:jc w:val="center"/>
        </w:trPr>
        <w:tc>
          <w:tcPr>
            <w:tcW w:w="2037" w:type="dxa"/>
            <w:tcBorders>
              <w:left w:val="single" w:sz="18" w:space="0" w:color="000000" w:themeColor="text1"/>
              <w:bottom w:val="single" w:sz="4" w:space="0" w:color="auto"/>
            </w:tcBorders>
            <w:shd w:val="clear" w:color="auto" w:fill="FFFFFF" w:themeFill="background1"/>
            <w:vAlign w:val="bottom"/>
          </w:tcPr>
          <w:p w14:paraId="1BB78561" w14:textId="77777777" w:rsidR="00A03547" w:rsidRPr="00372F60" w:rsidRDefault="00372F60" w:rsidP="00AB7B53">
            <w:pPr>
              <w:spacing w:after="0" w:line="240" w:lineRule="auto"/>
              <w:ind w:left="432"/>
              <w:rPr>
                <w:color w:val="000000" w:themeColor="text1"/>
                <w:sz w:val="28"/>
                <w:szCs w:val="28"/>
              </w:rPr>
            </w:pPr>
            <w:hyperlink w:anchor="_top" w:tooltip="Think of the 2nd reason to support your opinion." w:history="1">
              <w:r w:rsidRPr="000006CB">
                <w:rPr>
                  <w:color w:val="E36C0A" w:themeColor="accent6" w:themeShade="BF"/>
                  <w:sz w:val="28"/>
                  <w:szCs w:val="28"/>
                </w:rPr>
                <w:t>D</w:t>
              </w:r>
              <w:r w:rsidR="000F4C2C">
                <w:rPr>
                  <w:rStyle w:val="Hyperlink"/>
                  <w:sz w:val="28"/>
                  <w:szCs w:val="28"/>
                </w:rPr>
                <w:t>etermine</w:t>
              </w:r>
              <w:r w:rsidR="000F4C2C" w:rsidRPr="00AF548B">
                <w:rPr>
                  <w:rStyle w:val="Hyperlink"/>
                  <w:sz w:val="28"/>
                  <w:szCs w:val="28"/>
                </w:rPr>
                <w:t xml:space="preserve"> </w:t>
              </w:r>
              <w:r w:rsidR="00360C5A">
                <w:rPr>
                  <w:rStyle w:val="Hyperlink"/>
                  <w:sz w:val="28"/>
                  <w:szCs w:val="28"/>
                </w:rPr>
                <w:t>2</w:t>
              </w:r>
              <w:r w:rsidR="00360C5A" w:rsidRPr="00360C5A">
                <w:rPr>
                  <w:rStyle w:val="Hyperlink"/>
                  <w:sz w:val="28"/>
                  <w:szCs w:val="28"/>
                  <w:vertAlign w:val="superscript"/>
                </w:rPr>
                <w:t>nd</w:t>
              </w:r>
              <w:r w:rsidR="00360C5A">
                <w:rPr>
                  <w:rStyle w:val="Hyperlink"/>
                  <w:sz w:val="28"/>
                  <w:szCs w:val="28"/>
                </w:rPr>
                <w:t xml:space="preserve"> </w:t>
              </w:r>
              <w:r w:rsidR="000F4C2C" w:rsidRPr="00AF548B">
                <w:rPr>
                  <w:rStyle w:val="Hyperlink"/>
                  <w:sz w:val="28"/>
                  <w:szCs w:val="28"/>
                </w:rPr>
                <w:t>reason</w:t>
              </w:r>
            </w:hyperlink>
          </w:p>
        </w:tc>
        <w:sdt>
          <w:sdtPr>
            <w:rPr>
              <w:rStyle w:val="Paragraph"/>
            </w:rPr>
            <w:alias w:val="What is your 2nd reason?"/>
            <w:tag w:val="What is your 2nd reason?"/>
            <w:id w:val="1596745300"/>
            <w:lock w:val="sdtLocked"/>
            <w:placeholder>
              <w:docPart w:val="DefaultPlaceholder_-1854013440"/>
            </w:placeholder>
            <w:showingPlcHdr/>
            <w15:color w:val="000000"/>
            <w:text w:multiLine="1"/>
          </w:sdtPr>
          <w:sdtEndPr>
            <w:rPr>
              <w:rStyle w:val="DefaultParagraphFont"/>
              <w:rFonts w:ascii="Times New Roman" w:hAnsi="Times New Roman" w:cs="Times New Roman"/>
              <w:noProof/>
              <w:color w:val="auto"/>
              <w:szCs w:val="24"/>
            </w:rPr>
          </w:sdtEndPr>
          <w:sdtContent>
            <w:tc>
              <w:tcPr>
                <w:tcW w:w="2520" w:type="dxa"/>
                <w:tcBorders>
                  <w:top w:val="single" w:sz="4" w:space="0" w:color="auto"/>
                  <w:bottom w:val="single" w:sz="4" w:space="0" w:color="auto"/>
                  <w:right w:val="single" w:sz="36" w:space="0" w:color="F79646" w:themeColor="accent6"/>
                </w:tcBorders>
                <w:shd w:val="clear" w:color="auto" w:fill="FFFFFF" w:themeFill="background1"/>
              </w:tcPr>
              <w:p w14:paraId="6A849667" w14:textId="055D0CA6" w:rsidR="00F12DE7" w:rsidRPr="00D84FB2" w:rsidRDefault="00EB3DC3" w:rsidP="00C84D7D">
                <w:pPr>
                  <w:spacing w:after="0" w:line="240" w:lineRule="auto"/>
                  <w:rPr>
                    <w:rFonts w:ascii="Times New Roman" w:hAnsi="Times New Roman" w:cs="Times New Roman"/>
                    <w:noProof/>
                    <w:sz w:val="24"/>
                    <w:szCs w:val="24"/>
                  </w:rPr>
                </w:pPr>
                <w:r w:rsidRPr="00277096">
                  <w:rPr>
                    <w:rStyle w:val="PlaceholderText"/>
                    <w:color w:val="auto"/>
                  </w:rPr>
                  <w:t>Click or tap here to enter text.</w:t>
                </w:r>
              </w:p>
            </w:tc>
          </w:sdtContent>
        </w:sdt>
        <w:tc>
          <w:tcPr>
            <w:tcW w:w="4713" w:type="dxa"/>
            <w:tcBorders>
              <w:left w:val="single" w:sz="36" w:space="0" w:color="F79646" w:themeColor="accent6"/>
              <w:bottom w:val="single" w:sz="4" w:space="0" w:color="auto"/>
              <w:right w:val="single" w:sz="36" w:space="0" w:color="F79646" w:themeColor="accent6"/>
            </w:tcBorders>
            <w:shd w:val="clear" w:color="auto" w:fill="FFFFFF" w:themeFill="background1"/>
          </w:tcPr>
          <w:p w14:paraId="7B8AE826" w14:textId="428ACD3C" w:rsidR="00F12DE7" w:rsidRPr="00D84FB2" w:rsidRDefault="00507ECC" w:rsidP="00A03547">
            <w:pPr>
              <w:tabs>
                <w:tab w:val="left" w:pos="2631"/>
                <w:tab w:val="right" w:pos="4540"/>
              </w:tabs>
              <w:spacing w:after="0" w:line="240" w:lineRule="auto"/>
              <w:rPr>
                <w:rFonts w:ascii="Times New Roman" w:hAnsi="Times New Roman" w:cs="Times New Roman"/>
                <w:noProof/>
                <w:sz w:val="24"/>
                <w:szCs w:val="24"/>
              </w:rPr>
            </w:pPr>
            <w:sdt>
              <w:sdtPr>
                <w:rPr>
                  <w:rStyle w:val="Paragraph"/>
                </w:rPr>
                <w:id w:val="647936016"/>
                <w:lock w:val="sdtLocked"/>
                <w:showingPlcHdr/>
                <w15:color w:val="000000"/>
                <w:dropDownList>
                  <w:listItem w:value="Choose an item."/>
                  <w:listItem w:displayText="Second," w:value="Second,"/>
                  <w:listItem w:displayText="Also," w:value="Also,"/>
                  <w:listItem w:displayText="Then," w:value="Then,"/>
                  <w:listItem w:displayText="Next," w:value="Next,"/>
                  <w:listItem w:displayText="Another reason," w:value="Another reason,"/>
                  <w:listItem w:displayText="Similarly," w:value="Similarly,"/>
                  <w:listItem w:displayText="Further," w:value="Further,"/>
                  <w:listItem w:displayText="Moreover," w:value="Moreover,"/>
                  <w:listItem w:displayText="In a similar way," w:value="In a similar way,"/>
                  <w:listItem w:displayText="In the same way," w:value="In the same way,"/>
                  <w:listItem w:displayText="In the second place," w:value="In the second place,"/>
                </w:dropDownList>
              </w:sdtPr>
              <w:sdtEndPr>
                <w:rPr>
                  <w:rStyle w:val="DefaultParagraphFont"/>
                  <w:rFonts w:ascii="Times New Roman" w:hAnsi="Times New Roman" w:cs="Times New Roman"/>
                  <w:noProof/>
                  <w:szCs w:val="24"/>
                </w:rPr>
              </w:sdtEndPr>
              <w:sdtContent>
                <w:r w:rsidR="00572898" w:rsidRPr="00277096">
                  <w:rPr>
                    <w:rStyle w:val="PlaceholderText"/>
                    <w:color w:val="000000" w:themeColor="text1"/>
                  </w:rPr>
                  <w:t>Choose an item.</w:t>
                </w:r>
              </w:sdtContent>
            </w:sdt>
            <w:r w:rsidR="00711923">
              <w:rPr>
                <w:rFonts w:ascii="Times New Roman" w:hAnsi="Times New Roman" w:cs="Times New Roman"/>
                <w:noProof/>
                <w:sz w:val="24"/>
                <w:szCs w:val="24"/>
              </w:rPr>
              <w:t xml:space="preserve"> </w:t>
            </w:r>
            <w:sdt>
              <w:sdtPr>
                <w:rPr>
                  <w:rStyle w:val="Paragraph"/>
                </w:rPr>
                <w:id w:val="804739674"/>
                <w:lock w:val="sdtLocked"/>
                <w:placeholder>
                  <w:docPart w:val="DefaultPlaceholder_-1854013440"/>
                </w:placeholder>
                <w:showingPlcHdr/>
                <w15:color w:val="000000"/>
                <w:text w:multiLine="1"/>
              </w:sdtPr>
              <w:sdtEndPr>
                <w:rPr>
                  <w:rStyle w:val="DefaultParagraphFont"/>
                  <w:rFonts w:ascii="Times New Roman" w:hAnsi="Times New Roman" w:cs="Times New Roman"/>
                  <w:noProof/>
                  <w:color w:val="auto"/>
                  <w:szCs w:val="24"/>
                </w:rPr>
              </w:sdtEndPr>
              <w:sdtContent>
                <w:r w:rsidR="00EB3DC3" w:rsidRPr="00277096">
                  <w:rPr>
                    <w:rStyle w:val="PlaceholderText"/>
                    <w:color w:val="auto"/>
                  </w:rPr>
                  <w:t>Click or tap here to enter text.</w:t>
                </w:r>
              </w:sdtContent>
            </w:sdt>
          </w:p>
        </w:tc>
        <w:tc>
          <w:tcPr>
            <w:tcW w:w="327" w:type="dxa"/>
            <w:vMerge/>
            <w:tcBorders>
              <w:left w:val="single" w:sz="36" w:space="0" w:color="F79646" w:themeColor="accent6"/>
            </w:tcBorders>
            <w:shd w:val="clear" w:color="auto" w:fill="BFBFBF" w:themeFill="background1" w:themeFillShade="BF"/>
          </w:tcPr>
          <w:p w14:paraId="1AF8E7E0" w14:textId="77777777" w:rsidR="00F12DE7" w:rsidRPr="003A6042" w:rsidRDefault="00F12DE7" w:rsidP="002F4EB9">
            <w:pPr>
              <w:spacing w:after="200" w:line="276" w:lineRule="auto"/>
              <w:rPr>
                <w:sz w:val="24"/>
                <w:szCs w:val="24"/>
              </w:rPr>
            </w:pPr>
          </w:p>
        </w:tc>
        <w:tc>
          <w:tcPr>
            <w:tcW w:w="2103" w:type="dxa"/>
            <w:vMerge/>
            <w:tcBorders>
              <w:right w:val="single" w:sz="18" w:space="0" w:color="auto"/>
            </w:tcBorders>
            <w:shd w:val="clear" w:color="auto" w:fill="auto"/>
          </w:tcPr>
          <w:p w14:paraId="59E44FC5" w14:textId="77777777" w:rsidR="00F12DE7" w:rsidRDefault="00F12DE7" w:rsidP="002F4EB9">
            <w:pPr>
              <w:spacing w:after="200" w:line="276" w:lineRule="auto"/>
              <w:rPr>
                <w:color w:val="808080"/>
                <w:sz w:val="24"/>
                <w:szCs w:val="24"/>
              </w:rPr>
            </w:pPr>
          </w:p>
        </w:tc>
      </w:tr>
      <w:tr w:rsidR="000F4C2C" w14:paraId="66F499D4" w14:textId="77777777" w:rsidTr="002416DB">
        <w:trPr>
          <w:trHeight w:val="692"/>
          <w:jc w:val="center"/>
        </w:trPr>
        <w:tc>
          <w:tcPr>
            <w:tcW w:w="2037" w:type="dxa"/>
            <w:tcBorders>
              <w:left w:val="single" w:sz="18" w:space="0" w:color="000000" w:themeColor="text1"/>
            </w:tcBorders>
            <w:shd w:val="clear" w:color="auto" w:fill="D9D9D9" w:themeFill="background1" w:themeFillShade="D9"/>
          </w:tcPr>
          <w:p w14:paraId="58244676" w14:textId="77777777" w:rsidR="00A03547" w:rsidRDefault="000F4C2C" w:rsidP="00AB7B53">
            <w:pPr>
              <w:spacing w:after="0" w:line="240" w:lineRule="auto"/>
              <w:ind w:left="432"/>
              <w:rPr>
                <w:noProof/>
                <w:sz w:val="28"/>
                <w:szCs w:val="28"/>
              </w:rPr>
            </w:pPr>
            <w:hyperlink w:anchor="_top" w:tooltip="Say more about your 2nd reason." w:history="1">
              <w:r w:rsidRPr="00ED0AD5">
                <w:rPr>
                  <w:rStyle w:val="Hyperlink"/>
                  <w:noProof/>
                  <w:color w:val="E36C0A" w:themeColor="accent6" w:themeShade="BF"/>
                  <w:sz w:val="28"/>
                  <w:szCs w:val="28"/>
                </w:rPr>
                <w:t>E</w:t>
              </w:r>
              <w:r w:rsidRPr="00ED0AD5">
                <w:rPr>
                  <w:rStyle w:val="Hyperlink"/>
                  <w:noProof/>
                  <w:sz w:val="28"/>
                  <w:szCs w:val="28"/>
                </w:rPr>
                <w:t>l</w:t>
              </w:r>
              <w:r w:rsidR="00A03547" w:rsidRPr="00ED0AD5">
                <w:rPr>
                  <w:rStyle w:val="Hyperlink"/>
                  <w:noProof/>
                  <w:sz w:val="28"/>
                  <w:szCs w:val="28"/>
                </w:rPr>
                <w:t xml:space="preserve">aborate </w:t>
              </w:r>
              <w:r w:rsidR="00372F60" w:rsidRPr="00ED0AD5">
                <w:rPr>
                  <w:rStyle w:val="Hyperlink"/>
                  <w:noProof/>
                  <w:sz w:val="28"/>
                  <w:szCs w:val="28"/>
                </w:rPr>
                <w:t>w/ example</w:t>
              </w:r>
            </w:hyperlink>
          </w:p>
        </w:tc>
        <w:sdt>
          <w:sdtPr>
            <w:rPr>
              <w:rStyle w:val="Paragraph"/>
            </w:rPr>
            <w:alias w:val="Say more about your 2nd reason."/>
            <w:tag w:val="Say more about your 2nd reason."/>
            <w:id w:val="105309619"/>
            <w:lock w:val="sdtLocked"/>
            <w:placeholder>
              <w:docPart w:val="DefaultPlaceholder_-1854013440"/>
            </w:placeholder>
            <w:showingPlcHdr/>
            <w15:color w:val="000000"/>
            <w:text w:multiLine="1"/>
          </w:sdtPr>
          <w:sdtEndPr>
            <w:rPr>
              <w:rStyle w:val="DefaultParagraphFont"/>
              <w:rFonts w:ascii="Times New Roman" w:hAnsi="Times New Roman" w:cs="Times New Roman"/>
              <w:noProof/>
              <w:szCs w:val="24"/>
            </w:rPr>
          </w:sdtEndPr>
          <w:sdtContent>
            <w:tc>
              <w:tcPr>
                <w:tcW w:w="2520" w:type="dxa"/>
                <w:tcBorders>
                  <w:top w:val="single" w:sz="4" w:space="0" w:color="auto"/>
                  <w:bottom w:val="single" w:sz="4" w:space="0" w:color="auto"/>
                  <w:right w:val="single" w:sz="36" w:space="0" w:color="F79646" w:themeColor="accent6"/>
                </w:tcBorders>
                <w:shd w:val="clear" w:color="auto" w:fill="D9D9D9" w:themeFill="background1" w:themeFillShade="D9"/>
              </w:tcPr>
              <w:p w14:paraId="02AFF13E" w14:textId="37E7963C" w:rsidR="00A03547" w:rsidRPr="00277096" w:rsidRDefault="00EB3DC3" w:rsidP="00A03547">
                <w:pPr>
                  <w:spacing w:after="0" w:line="240" w:lineRule="auto"/>
                  <w:rPr>
                    <w:rFonts w:ascii="Times New Roman" w:hAnsi="Times New Roman" w:cs="Times New Roman"/>
                    <w:noProof/>
                    <w:color w:val="000000" w:themeColor="text1"/>
                    <w:sz w:val="24"/>
                    <w:szCs w:val="24"/>
                  </w:rPr>
                </w:pPr>
                <w:r w:rsidRPr="00277096">
                  <w:rPr>
                    <w:rStyle w:val="PlaceholderText"/>
                    <w:color w:val="000000" w:themeColor="text1"/>
                  </w:rPr>
                  <w:t>Click or tap here to enter text.</w:t>
                </w:r>
              </w:p>
            </w:tc>
          </w:sdtContent>
        </w:sdt>
        <w:tc>
          <w:tcPr>
            <w:tcW w:w="4713" w:type="dxa"/>
            <w:tcBorders>
              <w:left w:val="single" w:sz="36" w:space="0" w:color="F79646" w:themeColor="accent6"/>
              <w:bottom w:val="single" w:sz="4" w:space="0" w:color="auto"/>
              <w:right w:val="single" w:sz="36" w:space="0" w:color="F79646" w:themeColor="accent6"/>
            </w:tcBorders>
            <w:shd w:val="clear" w:color="auto" w:fill="D9D9D9" w:themeFill="background1" w:themeFillShade="D9"/>
          </w:tcPr>
          <w:p w14:paraId="32C678DE" w14:textId="272E6F2F" w:rsidR="000F4C2C" w:rsidRPr="00D84FB2" w:rsidRDefault="00507ECC" w:rsidP="00A03547">
            <w:pPr>
              <w:tabs>
                <w:tab w:val="left" w:pos="2631"/>
                <w:tab w:val="right" w:pos="4540"/>
              </w:tabs>
              <w:spacing w:after="0" w:line="240" w:lineRule="auto"/>
              <w:rPr>
                <w:rFonts w:ascii="Times New Roman" w:hAnsi="Times New Roman" w:cs="Times New Roman"/>
                <w:noProof/>
                <w:sz w:val="24"/>
                <w:szCs w:val="24"/>
              </w:rPr>
            </w:pPr>
            <w:sdt>
              <w:sdtPr>
                <w:rPr>
                  <w:rStyle w:val="Paragraph"/>
                </w:rPr>
                <w:id w:val="1693645468"/>
                <w:lock w:val="sdtLocked"/>
                <w:showingPlcHdr/>
                <w15:color w:val="000000"/>
                <w:dropDownList>
                  <w:listItem w:value="Choose an item."/>
                  <w:listItem w:displayText="For example," w:value="For example,"/>
                  <w:listItem w:displayText="To illustrate," w:value="To illustrate,"/>
                  <w:listItem w:displayText="Specifically," w:value="Specifically,"/>
                  <w:listItem w:displayText="For instance," w:value="For instance,"/>
                </w:dropDownList>
              </w:sdtPr>
              <w:sdtEndPr>
                <w:rPr>
                  <w:rStyle w:val="DefaultParagraphFont"/>
                  <w:rFonts w:ascii="Times New Roman" w:hAnsi="Times New Roman" w:cs="Times New Roman"/>
                  <w:noProof/>
                  <w:szCs w:val="24"/>
                </w:rPr>
              </w:sdtEndPr>
              <w:sdtContent>
                <w:r w:rsidR="00572898" w:rsidRPr="00277096">
                  <w:rPr>
                    <w:rStyle w:val="PlaceholderText"/>
                    <w:color w:val="000000" w:themeColor="text1"/>
                  </w:rPr>
                  <w:t>Choose an item.</w:t>
                </w:r>
              </w:sdtContent>
            </w:sdt>
            <w:r w:rsidR="00711923">
              <w:rPr>
                <w:rFonts w:ascii="Times New Roman" w:hAnsi="Times New Roman" w:cs="Times New Roman"/>
                <w:noProof/>
                <w:sz w:val="24"/>
                <w:szCs w:val="24"/>
              </w:rPr>
              <w:t xml:space="preserve"> </w:t>
            </w:r>
            <w:sdt>
              <w:sdtPr>
                <w:rPr>
                  <w:rStyle w:val="Paragraph"/>
                </w:rPr>
                <w:id w:val="-1045057710"/>
                <w:lock w:val="sdtLocked"/>
                <w:placeholder>
                  <w:docPart w:val="DefaultPlaceholder_-1854013440"/>
                </w:placeholder>
                <w:showingPlcHdr/>
                <w15:color w:val="000000"/>
                <w:text w:multiLine="1"/>
              </w:sdtPr>
              <w:sdtEndPr>
                <w:rPr>
                  <w:rStyle w:val="DefaultParagraphFont"/>
                  <w:rFonts w:ascii="Times New Roman" w:hAnsi="Times New Roman" w:cs="Times New Roman"/>
                  <w:noProof/>
                  <w:color w:val="auto"/>
                  <w:szCs w:val="24"/>
                </w:rPr>
              </w:sdtEndPr>
              <w:sdtContent>
                <w:r w:rsidR="00EB3DC3" w:rsidRPr="00277096">
                  <w:rPr>
                    <w:rStyle w:val="PlaceholderText"/>
                    <w:color w:val="auto"/>
                  </w:rPr>
                  <w:t>Click or tap here to enter text.</w:t>
                </w:r>
              </w:sdtContent>
            </w:sdt>
          </w:p>
        </w:tc>
        <w:tc>
          <w:tcPr>
            <w:tcW w:w="327" w:type="dxa"/>
            <w:vMerge/>
            <w:tcBorders>
              <w:left w:val="single" w:sz="36" w:space="0" w:color="F79646" w:themeColor="accent6"/>
            </w:tcBorders>
            <w:shd w:val="clear" w:color="auto" w:fill="BFBFBF" w:themeFill="background1" w:themeFillShade="BF"/>
          </w:tcPr>
          <w:p w14:paraId="0317AFFA" w14:textId="77777777" w:rsidR="000F4C2C" w:rsidRPr="003A6042" w:rsidRDefault="000F4C2C" w:rsidP="002F4EB9">
            <w:pPr>
              <w:spacing w:after="200" w:line="276" w:lineRule="auto"/>
              <w:rPr>
                <w:sz w:val="24"/>
                <w:szCs w:val="24"/>
              </w:rPr>
            </w:pPr>
          </w:p>
        </w:tc>
        <w:tc>
          <w:tcPr>
            <w:tcW w:w="2103" w:type="dxa"/>
            <w:vMerge/>
            <w:tcBorders>
              <w:right w:val="single" w:sz="18" w:space="0" w:color="auto"/>
            </w:tcBorders>
            <w:shd w:val="clear" w:color="auto" w:fill="auto"/>
          </w:tcPr>
          <w:p w14:paraId="3EC6AD56" w14:textId="77777777" w:rsidR="000F4C2C" w:rsidRDefault="000F4C2C" w:rsidP="002F4EB9">
            <w:pPr>
              <w:spacing w:after="200" w:line="276" w:lineRule="auto"/>
              <w:rPr>
                <w:color w:val="808080"/>
                <w:sz w:val="24"/>
                <w:szCs w:val="24"/>
              </w:rPr>
            </w:pPr>
          </w:p>
        </w:tc>
      </w:tr>
      <w:tr w:rsidR="000F4C2C" w14:paraId="053F8FCD" w14:textId="77777777" w:rsidTr="002416DB">
        <w:trPr>
          <w:trHeight w:val="537"/>
          <w:jc w:val="center"/>
        </w:trPr>
        <w:tc>
          <w:tcPr>
            <w:tcW w:w="2037" w:type="dxa"/>
            <w:tcBorders>
              <w:left w:val="single" w:sz="18" w:space="0" w:color="000000" w:themeColor="text1"/>
              <w:bottom w:val="single" w:sz="4" w:space="0" w:color="auto"/>
            </w:tcBorders>
            <w:shd w:val="clear" w:color="auto" w:fill="FFFFFF" w:themeFill="background1"/>
          </w:tcPr>
          <w:p w14:paraId="50BE45D6" w14:textId="77777777" w:rsidR="00A03547" w:rsidRPr="00372F60" w:rsidRDefault="000F4C2C" w:rsidP="00AB7B53">
            <w:pPr>
              <w:spacing w:after="0" w:line="240" w:lineRule="auto"/>
              <w:ind w:left="432"/>
              <w:rPr>
                <w:color w:val="000000" w:themeColor="text1"/>
                <w:sz w:val="28"/>
                <w:szCs w:val="28"/>
              </w:rPr>
            </w:pPr>
            <w:hyperlink w:anchor="_top" w:tooltip="Think of the 3rd reason to support your opinion." w:history="1">
              <w:r w:rsidRPr="000006CB">
                <w:rPr>
                  <w:rStyle w:val="Hyperlink"/>
                  <w:color w:val="E36C0A" w:themeColor="accent6" w:themeShade="BF"/>
                  <w:sz w:val="28"/>
                  <w:szCs w:val="28"/>
                </w:rPr>
                <w:t>D</w:t>
              </w:r>
              <w:r>
                <w:rPr>
                  <w:rStyle w:val="Hyperlink"/>
                  <w:sz w:val="28"/>
                  <w:szCs w:val="28"/>
                </w:rPr>
                <w:t>etermine</w:t>
              </w:r>
              <w:r w:rsidRPr="00AF548B">
                <w:rPr>
                  <w:rStyle w:val="Hyperlink"/>
                  <w:sz w:val="28"/>
                  <w:szCs w:val="28"/>
                </w:rPr>
                <w:t xml:space="preserve"> </w:t>
              </w:r>
              <w:r w:rsidR="00360C5A">
                <w:rPr>
                  <w:rStyle w:val="Hyperlink"/>
                  <w:sz w:val="28"/>
                  <w:szCs w:val="28"/>
                </w:rPr>
                <w:t>3</w:t>
              </w:r>
              <w:r w:rsidR="00360C5A" w:rsidRPr="00360C5A">
                <w:rPr>
                  <w:rStyle w:val="Hyperlink"/>
                  <w:sz w:val="28"/>
                  <w:szCs w:val="28"/>
                  <w:vertAlign w:val="superscript"/>
                </w:rPr>
                <w:t>rd</w:t>
              </w:r>
              <w:r w:rsidR="00360C5A">
                <w:rPr>
                  <w:rStyle w:val="Hyperlink"/>
                  <w:sz w:val="28"/>
                  <w:szCs w:val="28"/>
                </w:rPr>
                <w:t xml:space="preserve"> </w:t>
              </w:r>
              <w:r w:rsidRPr="00AF548B">
                <w:rPr>
                  <w:rStyle w:val="Hyperlink"/>
                  <w:sz w:val="28"/>
                  <w:szCs w:val="28"/>
                </w:rPr>
                <w:t>reason</w:t>
              </w:r>
            </w:hyperlink>
          </w:p>
        </w:tc>
        <w:sdt>
          <w:sdtPr>
            <w:rPr>
              <w:rStyle w:val="Paragraph"/>
            </w:rPr>
            <w:alias w:val="What is your 3rd reason?"/>
            <w:tag w:val="What is your 3rd reason?"/>
            <w:id w:val="896701770"/>
            <w:lock w:val="sdtLocked"/>
            <w:placeholder>
              <w:docPart w:val="DefaultPlaceholder_-1854013440"/>
            </w:placeholder>
            <w:showingPlcHdr/>
            <w15:color w:val="000000"/>
            <w:text w:multiLine="1"/>
          </w:sdtPr>
          <w:sdtEndPr>
            <w:rPr>
              <w:rStyle w:val="DefaultParagraphFont"/>
              <w:rFonts w:ascii="Times New Roman" w:hAnsi="Times New Roman" w:cs="Times New Roman"/>
              <w:noProof/>
              <w:color w:val="auto"/>
              <w:szCs w:val="24"/>
            </w:rPr>
          </w:sdtEndPr>
          <w:sdtContent>
            <w:tc>
              <w:tcPr>
                <w:tcW w:w="2520" w:type="dxa"/>
                <w:tcBorders>
                  <w:top w:val="single" w:sz="4" w:space="0" w:color="auto"/>
                  <w:bottom w:val="single" w:sz="4" w:space="0" w:color="auto"/>
                  <w:right w:val="single" w:sz="36" w:space="0" w:color="F79646" w:themeColor="accent6"/>
                </w:tcBorders>
                <w:shd w:val="clear" w:color="auto" w:fill="FFFFFF" w:themeFill="background1"/>
              </w:tcPr>
              <w:p w14:paraId="2E8A0B32" w14:textId="4ED2FF79" w:rsidR="000F4C2C" w:rsidRPr="00D84FB2" w:rsidRDefault="00EB3DC3" w:rsidP="00A03547">
                <w:pPr>
                  <w:spacing w:after="0" w:line="240" w:lineRule="auto"/>
                  <w:rPr>
                    <w:rFonts w:ascii="Times New Roman" w:hAnsi="Times New Roman" w:cs="Times New Roman"/>
                    <w:noProof/>
                    <w:sz w:val="24"/>
                    <w:szCs w:val="24"/>
                  </w:rPr>
                </w:pPr>
                <w:r w:rsidRPr="00277096">
                  <w:rPr>
                    <w:rStyle w:val="PlaceholderText"/>
                    <w:color w:val="auto"/>
                  </w:rPr>
                  <w:t>Click or tap here to enter text.</w:t>
                </w:r>
              </w:p>
            </w:tc>
          </w:sdtContent>
        </w:sdt>
        <w:tc>
          <w:tcPr>
            <w:tcW w:w="4713" w:type="dxa"/>
            <w:tcBorders>
              <w:left w:val="single" w:sz="36" w:space="0" w:color="F79646" w:themeColor="accent6"/>
              <w:bottom w:val="single" w:sz="4" w:space="0" w:color="auto"/>
              <w:right w:val="single" w:sz="36" w:space="0" w:color="F79646" w:themeColor="accent6"/>
            </w:tcBorders>
            <w:shd w:val="clear" w:color="auto" w:fill="FFFFFF" w:themeFill="background1"/>
          </w:tcPr>
          <w:p w14:paraId="00DC3896" w14:textId="200A1E0D" w:rsidR="000F4C2C" w:rsidRPr="00D84FB2" w:rsidRDefault="00507ECC" w:rsidP="00A03547">
            <w:pPr>
              <w:tabs>
                <w:tab w:val="left" w:pos="2631"/>
                <w:tab w:val="right" w:pos="4540"/>
              </w:tabs>
              <w:spacing w:after="0" w:line="240" w:lineRule="auto"/>
              <w:rPr>
                <w:rFonts w:ascii="Times New Roman" w:hAnsi="Times New Roman" w:cs="Times New Roman"/>
                <w:noProof/>
                <w:sz w:val="24"/>
                <w:szCs w:val="24"/>
              </w:rPr>
            </w:pPr>
            <w:sdt>
              <w:sdtPr>
                <w:rPr>
                  <w:rFonts w:ascii="Times New Roman" w:hAnsi="Times New Roman" w:cs="Times New Roman"/>
                  <w:noProof/>
                  <w:color w:val="000000" w:themeColor="text1"/>
                  <w:sz w:val="24"/>
                  <w:szCs w:val="24"/>
                </w:rPr>
                <w:id w:val="190351637"/>
                <w:lock w:val="sdtLocked"/>
                <w:showingPlcHdr/>
                <w15:color w:val="000000"/>
                <w:dropDownList>
                  <w:listItem w:value="Choose an item."/>
                  <w:listItem w:displayText="Also," w:value="Also,"/>
                  <w:listItem w:displayText="Likewise," w:value="Likewise,"/>
                  <w:listItem w:displayText="In addition," w:value="In addition,"/>
                  <w:listItem w:displayText="Furthermore," w:value="Furthermore,"/>
                  <w:listItem w:displayText="One more," w:value="One more,"/>
                  <w:listItem w:displayText="Finally," w:value="Finally,"/>
                  <w:listItem w:displayText="Lastly," w:value="Lastly,"/>
                  <w:listItem w:displayText="Similarly," w:value="Similarly,"/>
                  <w:listItem w:displayText="Further," w:value="Further,"/>
                  <w:listItem w:displayText="Moreover," w:value="Moreover,"/>
                  <w:listItem w:displayText="In a similar way," w:value="In a similar way,"/>
                  <w:listItem w:displayText="In the same way," w:value="In the same way,"/>
                </w:dropDownList>
              </w:sdtPr>
              <w:sdtEndPr/>
              <w:sdtContent>
                <w:r w:rsidR="00572898" w:rsidRPr="00277096">
                  <w:rPr>
                    <w:rStyle w:val="PlaceholderText"/>
                    <w:color w:val="000000" w:themeColor="text1"/>
                  </w:rPr>
                  <w:t>Choose an item.</w:t>
                </w:r>
              </w:sdtContent>
            </w:sdt>
            <w:r w:rsidR="00711923">
              <w:rPr>
                <w:rFonts w:ascii="Times New Roman" w:hAnsi="Times New Roman" w:cs="Times New Roman"/>
                <w:noProof/>
                <w:sz w:val="24"/>
                <w:szCs w:val="24"/>
              </w:rPr>
              <w:t xml:space="preserve"> </w:t>
            </w:r>
            <w:sdt>
              <w:sdtPr>
                <w:rPr>
                  <w:rStyle w:val="Paragraph"/>
                </w:rPr>
                <w:id w:val="-959952397"/>
                <w:lock w:val="sdtLocked"/>
                <w:placeholder>
                  <w:docPart w:val="DefaultPlaceholder_-1854013440"/>
                </w:placeholder>
                <w:showingPlcHdr/>
                <w15:color w:val="000000"/>
                <w:text w:multiLine="1"/>
              </w:sdtPr>
              <w:sdtEndPr>
                <w:rPr>
                  <w:rStyle w:val="DefaultParagraphFont"/>
                  <w:rFonts w:ascii="Times New Roman" w:hAnsi="Times New Roman" w:cs="Times New Roman"/>
                  <w:noProof/>
                  <w:color w:val="auto"/>
                  <w:szCs w:val="24"/>
                </w:rPr>
              </w:sdtEndPr>
              <w:sdtContent>
                <w:r w:rsidR="00EB3DC3" w:rsidRPr="00277096">
                  <w:rPr>
                    <w:rStyle w:val="PlaceholderText"/>
                    <w:color w:val="auto"/>
                  </w:rPr>
                  <w:t>Click or tap here to enter text.</w:t>
                </w:r>
              </w:sdtContent>
            </w:sdt>
          </w:p>
        </w:tc>
        <w:tc>
          <w:tcPr>
            <w:tcW w:w="327" w:type="dxa"/>
            <w:vMerge/>
            <w:tcBorders>
              <w:left w:val="single" w:sz="36" w:space="0" w:color="F79646" w:themeColor="accent6"/>
            </w:tcBorders>
            <w:shd w:val="clear" w:color="auto" w:fill="BFBFBF" w:themeFill="background1" w:themeFillShade="BF"/>
          </w:tcPr>
          <w:p w14:paraId="1B73878B" w14:textId="77777777" w:rsidR="000F4C2C" w:rsidRPr="003A6042" w:rsidRDefault="000F4C2C" w:rsidP="002F4EB9">
            <w:pPr>
              <w:spacing w:after="200" w:line="276" w:lineRule="auto"/>
              <w:rPr>
                <w:sz w:val="24"/>
                <w:szCs w:val="24"/>
              </w:rPr>
            </w:pPr>
          </w:p>
        </w:tc>
        <w:tc>
          <w:tcPr>
            <w:tcW w:w="2103" w:type="dxa"/>
            <w:vMerge/>
            <w:tcBorders>
              <w:right w:val="single" w:sz="18" w:space="0" w:color="auto"/>
            </w:tcBorders>
            <w:shd w:val="clear" w:color="auto" w:fill="auto"/>
          </w:tcPr>
          <w:p w14:paraId="3A23AA0D" w14:textId="77777777" w:rsidR="000F4C2C" w:rsidRDefault="000F4C2C" w:rsidP="002F4EB9">
            <w:pPr>
              <w:spacing w:after="200" w:line="276" w:lineRule="auto"/>
              <w:rPr>
                <w:color w:val="808080"/>
                <w:sz w:val="24"/>
                <w:szCs w:val="24"/>
              </w:rPr>
            </w:pPr>
          </w:p>
        </w:tc>
      </w:tr>
      <w:tr w:rsidR="00F12DE7" w14:paraId="719C859A" w14:textId="77777777" w:rsidTr="002416DB">
        <w:trPr>
          <w:trHeight w:val="358"/>
          <w:jc w:val="center"/>
        </w:trPr>
        <w:tc>
          <w:tcPr>
            <w:tcW w:w="2037" w:type="dxa"/>
            <w:tcBorders>
              <w:left w:val="single" w:sz="18" w:space="0" w:color="000000" w:themeColor="text1"/>
              <w:bottom w:val="single" w:sz="18" w:space="0" w:color="000000" w:themeColor="text1"/>
            </w:tcBorders>
            <w:shd w:val="clear" w:color="auto" w:fill="D9D9D9" w:themeFill="background1" w:themeFillShade="D9"/>
          </w:tcPr>
          <w:p w14:paraId="727C69CF" w14:textId="77777777" w:rsidR="00F12DE7" w:rsidRPr="003A6042" w:rsidRDefault="000F4C2C" w:rsidP="00AB7B53">
            <w:pPr>
              <w:spacing w:after="0" w:line="240" w:lineRule="auto"/>
              <w:ind w:left="432"/>
              <w:rPr>
                <w:noProof/>
                <w:sz w:val="28"/>
                <w:szCs w:val="28"/>
              </w:rPr>
            </w:pPr>
            <w:hyperlink w:anchor="_top" w:tooltip="Say more about your 3rd reason." w:history="1">
              <w:r w:rsidRPr="00ED0AD5">
                <w:rPr>
                  <w:rStyle w:val="Hyperlink"/>
                  <w:noProof/>
                  <w:color w:val="E36C0A" w:themeColor="accent6" w:themeShade="BF"/>
                  <w:sz w:val="28"/>
                  <w:szCs w:val="28"/>
                </w:rPr>
                <w:t>E</w:t>
              </w:r>
              <w:r w:rsidRPr="00ED0AD5">
                <w:rPr>
                  <w:rStyle w:val="Hyperlink"/>
                  <w:noProof/>
                  <w:sz w:val="28"/>
                  <w:szCs w:val="28"/>
                </w:rPr>
                <w:t xml:space="preserve">laborate </w:t>
              </w:r>
              <w:r w:rsidR="00A03547" w:rsidRPr="00ED0AD5">
                <w:rPr>
                  <w:rStyle w:val="Hyperlink"/>
                  <w:noProof/>
                  <w:sz w:val="28"/>
                  <w:szCs w:val="28"/>
                </w:rPr>
                <w:t>w</w:t>
              </w:r>
              <w:r w:rsidR="00372F60" w:rsidRPr="00ED0AD5">
                <w:rPr>
                  <w:rStyle w:val="Hyperlink"/>
                  <w:noProof/>
                  <w:sz w:val="28"/>
                  <w:szCs w:val="28"/>
                </w:rPr>
                <w:t>/ example</w:t>
              </w:r>
            </w:hyperlink>
          </w:p>
        </w:tc>
        <w:sdt>
          <w:sdtPr>
            <w:rPr>
              <w:rStyle w:val="Paragraph"/>
            </w:rPr>
            <w:alias w:val="Say more about your 3rd reason."/>
            <w:tag w:val="Say more about your 3rd reason."/>
            <w:id w:val="1931465412"/>
            <w:lock w:val="sdtLocked"/>
            <w:placeholder>
              <w:docPart w:val="DefaultPlaceholder_-1854013440"/>
            </w:placeholder>
            <w:showingPlcHdr/>
            <w15:color w:val="000000"/>
            <w:text w:multiLine="1"/>
          </w:sdtPr>
          <w:sdtEndPr>
            <w:rPr>
              <w:rStyle w:val="DefaultParagraphFont"/>
              <w:rFonts w:ascii="Times New Roman" w:hAnsi="Times New Roman" w:cs="Times New Roman"/>
              <w:noProof/>
              <w:color w:val="auto"/>
              <w:szCs w:val="24"/>
            </w:rPr>
          </w:sdtEndPr>
          <w:sdtContent>
            <w:tc>
              <w:tcPr>
                <w:tcW w:w="2520" w:type="dxa"/>
                <w:tcBorders>
                  <w:top w:val="single" w:sz="4" w:space="0" w:color="auto"/>
                  <w:bottom w:val="single" w:sz="18" w:space="0" w:color="000000" w:themeColor="text1"/>
                  <w:right w:val="single" w:sz="36" w:space="0" w:color="F79646" w:themeColor="accent6"/>
                </w:tcBorders>
                <w:shd w:val="clear" w:color="auto" w:fill="D9D9D9" w:themeFill="background1" w:themeFillShade="D9"/>
              </w:tcPr>
              <w:p w14:paraId="29F42F33" w14:textId="001D97DF" w:rsidR="00F12DE7" w:rsidRPr="00D84FB2" w:rsidRDefault="00EB3DC3" w:rsidP="00A03547">
                <w:pPr>
                  <w:spacing w:after="0" w:line="240" w:lineRule="auto"/>
                  <w:rPr>
                    <w:rFonts w:ascii="Times New Roman" w:hAnsi="Times New Roman" w:cs="Times New Roman"/>
                    <w:noProof/>
                    <w:sz w:val="24"/>
                    <w:szCs w:val="24"/>
                  </w:rPr>
                </w:pPr>
                <w:r w:rsidRPr="00277096">
                  <w:rPr>
                    <w:rStyle w:val="PlaceholderText"/>
                    <w:color w:val="auto"/>
                  </w:rPr>
                  <w:t>Click or tap here to enter text.</w:t>
                </w:r>
              </w:p>
            </w:tc>
          </w:sdtContent>
        </w:sdt>
        <w:tc>
          <w:tcPr>
            <w:tcW w:w="4713" w:type="dxa"/>
            <w:tcBorders>
              <w:left w:val="single" w:sz="36" w:space="0" w:color="F79646" w:themeColor="accent6"/>
              <w:bottom w:val="single" w:sz="18" w:space="0" w:color="000000" w:themeColor="text1"/>
              <w:right w:val="single" w:sz="36" w:space="0" w:color="F79646" w:themeColor="accent6"/>
            </w:tcBorders>
            <w:shd w:val="clear" w:color="auto" w:fill="D9D9D9" w:themeFill="background1" w:themeFillShade="D9"/>
          </w:tcPr>
          <w:p w14:paraId="17C37AE4" w14:textId="26F3EF63" w:rsidR="00F12DE7" w:rsidRPr="00D84FB2" w:rsidRDefault="00507ECC" w:rsidP="00A03547">
            <w:pPr>
              <w:tabs>
                <w:tab w:val="left" w:pos="2631"/>
                <w:tab w:val="right" w:pos="4540"/>
              </w:tabs>
              <w:spacing w:after="0" w:line="240" w:lineRule="auto"/>
              <w:rPr>
                <w:rFonts w:ascii="Times New Roman" w:hAnsi="Times New Roman" w:cs="Times New Roman"/>
                <w:noProof/>
                <w:sz w:val="24"/>
                <w:szCs w:val="24"/>
              </w:rPr>
            </w:pPr>
            <w:sdt>
              <w:sdtPr>
                <w:rPr>
                  <w:rStyle w:val="Paragraph"/>
                </w:rPr>
                <w:id w:val="2041009241"/>
                <w:lock w:val="sdtLocked"/>
                <w:showingPlcHdr/>
                <w15:color w:val="000000"/>
                <w:dropDownList>
                  <w:listItem w:value="Choose an item."/>
                  <w:listItem w:displayText="For example," w:value="For example,"/>
                  <w:listItem w:displayText="To illustrate," w:value="To illustrate,"/>
                  <w:listItem w:displayText="Specifically," w:value="Specifically,"/>
                  <w:listItem w:displayText="For instance," w:value="For instance,"/>
                </w:dropDownList>
              </w:sdtPr>
              <w:sdtEndPr>
                <w:rPr>
                  <w:rStyle w:val="DefaultParagraphFont"/>
                  <w:rFonts w:ascii="Times New Roman" w:hAnsi="Times New Roman" w:cs="Times New Roman"/>
                  <w:noProof/>
                  <w:szCs w:val="24"/>
                </w:rPr>
              </w:sdtEndPr>
              <w:sdtContent>
                <w:r w:rsidR="00572898" w:rsidRPr="00277096">
                  <w:rPr>
                    <w:rStyle w:val="PlaceholderText"/>
                    <w:color w:val="000000" w:themeColor="text1"/>
                  </w:rPr>
                  <w:t>Choose an item.</w:t>
                </w:r>
              </w:sdtContent>
            </w:sdt>
            <w:r w:rsidR="00711923">
              <w:rPr>
                <w:rFonts w:ascii="Times New Roman" w:hAnsi="Times New Roman" w:cs="Times New Roman"/>
                <w:noProof/>
                <w:sz w:val="24"/>
                <w:szCs w:val="24"/>
              </w:rPr>
              <w:t xml:space="preserve"> </w:t>
            </w:r>
            <w:sdt>
              <w:sdtPr>
                <w:rPr>
                  <w:rStyle w:val="Paragraph"/>
                </w:rPr>
                <w:id w:val="-862822299"/>
                <w:lock w:val="sdtLocked"/>
                <w:placeholder>
                  <w:docPart w:val="DefaultPlaceholder_-1854013440"/>
                </w:placeholder>
                <w:showingPlcHdr/>
                <w15:color w:val="000000"/>
                <w:text w:multiLine="1"/>
              </w:sdtPr>
              <w:sdtEndPr>
                <w:rPr>
                  <w:rStyle w:val="DefaultParagraphFont"/>
                  <w:rFonts w:ascii="Times New Roman" w:hAnsi="Times New Roman" w:cs="Times New Roman"/>
                  <w:noProof/>
                  <w:color w:val="auto"/>
                  <w:szCs w:val="24"/>
                </w:rPr>
              </w:sdtEndPr>
              <w:sdtContent>
                <w:r w:rsidR="00EB3DC3" w:rsidRPr="00277096">
                  <w:rPr>
                    <w:rStyle w:val="PlaceholderText"/>
                    <w:color w:val="auto"/>
                  </w:rPr>
                  <w:t>Click or tap here to enter text.</w:t>
                </w:r>
              </w:sdtContent>
            </w:sdt>
          </w:p>
        </w:tc>
        <w:tc>
          <w:tcPr>
            <w:tcW w:w="327" w:type="dxa"/>
            <w:vMerge/>
            <w:tcBorders>
              <w:left w:val="single" w:sz="36" w:space="0" w:color="F79646" w:themeColor="accent6"/>
            </w:tcBorders>
            <w:shd w:val="clear" w:color="auto" w:fill="BFBFBF" w:themeFill="background1" w:themeFillShade="BF"/>
          </w:tcPr>
          <w:p w14:paraId="414E3B9E" w14:textId="77777777" w:rsidR="00F12DE7" w:rsidRPr="003A6042" w:rsidRDefault="00F12DE7" w:rsidP="002F4EB9">
            <w:pPr>
              <w:spacing w:after="200" w:line="276" w:lineRule="auto"/>
              <w:rPr>
                <w:sz w:val="24"/>
                <w:szCs w:val="24"/>
              </w:rPr>
            </w:pPr>
          </w:p>
        </w:tc>
        <w:tc>
          <w:tcPr>
            <w:tcW w:w="2103" w:type="dxa"/>
            <w:vMerge/>
            <w:tcBorders>
              <w:bottom w:val="single" w:sz="18" w:space="0" w:color="auto"/>
              <w:right w:val="single" w:sz="18" w:space="0" w:color="auto"/>
            </w:tcBorders>
            <w:shd w:val="clear" w:color="auto" w:fill="auto"/>
          </w:tcPr>
          <w:p w14:paraId="7151FE7A" w14:textId="77777777" w:rsidR="00F12DE7" w:rsidRDefault="00F12DE7" w:rsidP="002F4EB9">
            <w:pPr>
              <w:spacing w:after="200" w:line="276" w:lineRule="auto"/>
              <w:rPr>
                <w:color w:val="808080"/>
                <w:sz w:val="24"/>
                <w:szCs w:val="24"/>
              </w:rPr>
            </w:pPr>
          </w:p>
        </w:tc>
      </w:tr>
      <w:tr w:rsidR="008C0A39" w14:paraId="44CD8565" w14:textId="77777777" w:rsidTr="002416DB">
        <w:trPr>
          <w:trHeight w:val="864"/>
          <w:jc w:val="center"/>
        </w:trPr>
        <w:tc>
          <w:tcPr>
            <w:tcW w:w="4557" w:type="dxa"/>
            <w:gridSpan w:val="2"/>
            <w:tcBorders>
              <w:top w:val="single" w:sz="18" w:space="0" w:color="000000" w:themeColor="text1"/>
              <w:left w:val="single" w:sz="18" w:space="0" w:color="000000" w:themeColor="text1"/>
              <w:bottom w:val="single" w:sz="18" w:space="0" w:color="000000" w:themeColor="text1"/>
              <w:right w:val="single" w:sz="36" w:space="0" w:color="F79646" w:themeColor="accent6"/>
            </w:tcBorders>
            <w:shd w:val="clear" w:color="auto" w:fill="auto"/>
          </w:tcPr>
          <w:p w14:paraId="1CBE6BBE" w14:textId="77777777" w:rsidR="008C0A39" w:rsidRPr="00D84FB2" w:rsidRDefault="00507ECC" w:rsidP="002F4EB9">
            <w:pPr>
              <w:rPr>
                <w:rFonts w:ascii="Times New Roman" w:hAnsi="Times New Roman" w:cs="Times New Roman"/>
                <w:noProof/>
                <w:sz w:val="24"/>
                <w:szCs w:val="24"/>
              </w:rPr>
            </w:pPr>
            <w:r>
              <w:rPr>
                <w:rFonts w:ascii="Comic Sans MS" w:hAnsi="Comic Sans MS"/>
                <w:b/>
                <w:noProof/>
                <w:color w:val="002060"/>
                <w:sz w:val="28"/>
                <w:szCs w:val="28"/>
              </w:rPr>
              <w:object w:dxaOrig="1440" w:dyaOrig="1440" w14:anchorId="5191E84D">
                <v:shape id="_x0000_s1027" type="#_x0000_t75" alt="Transition words tip" style="position:absolute;margin-left:-3.35pt;margin-top:-.05pt;width:26.1pt;height:24.2pt;z-index:251815424;mso-wrap-edited:f;mso-width-percent:0;mso-height-percent:0;mso-position-horizontal-relative:text;mso-position-vertical-relative:text;mso-width-percent:0;mso-height-percent:0">
                  <v:imagedata r:id="rId26" o:title="" cropbottom="34322f" cropleft="21745f" cropright="21745f"/>
                </v:shape>
                <o:OLEObject Type="Embed" ProgID="Package" ShapeID="_x0000_s1027" DrawAspect="Icon" ObjectID="_1809930080" r:id="rId27"/>
              </w:object>
            </w:r>
            <w:r w:rsidR="002D71B3">
              <w:rPr>
                <w:b/>
                <w:color w:val="E36C0A" w:themeColor="accent6" w:themeShade="BF"/>
                <w:sz w:val="28"/>
                <w:szCs w:val="28"/>
              </w:rPr>
              <w:t xml:space="preserve"> </w:t>
            </w:r>
            <w:r w:rsidR="008C0A39">
              <w:rPr>
                <w:b/>
                <w:color w:val="E36C0A" w:themeColor="accent6" w:themeShade="BF"/>
                <w:sz w:val="28"/>
                <w:szCs w:val="28"/>
              </w:rPr>
              <w:t xml:space="preserve">      </w:t>
            </w:r>
            <w:hyperlink w:anchor="_top" w:tooltip="Select transition words from the drop-down menu as you go!" w:history="1">
              <w:r w:rsidR="008C0A39" w:rsidRPr="00F66142">
                <w:rPr>
                  <w:rStyle w:val="Hyperlink"/>
                  <w:b/>
                  <w:color w:val="E36C0A" w:themeColor="accent6" w:themeShade="BF"/>
                  <w:sz w:val="40"/>
                  <w:szCs w:val="40"/>
                </w:rPr>
                <w:t>A</w:t>
              </w:r>
              <w:r w:rsidR="008C0A39" w:rsidRPr="00F66142">
                <w:rPr>
                  <w:rStyle w:val="Hyperlink"/>
                  <w:sz w:val="28"/>
                  <w:szCs w:val="28"/>
                </w:rPr>
                <w:t>dd transition words</w:t>
              </w:r>
              <w:r w:rsidR="008C0A39" w:rsidRPr="00F66142">
                <w:rPr>
                  <w:rStyle w:val="Hyperlink"/>
                  <w:i/>
                  <w:sz w:val="28"/>
                  <w:szCs w:val="28"/>
                </w:rPr>
                <w:t xml:space="preserve"> as you go</w:t>
              </w:r>
            </w:hyperlink>
            <w:r w:rsidR="008C0A39" w:rsidRPr="008C0A39">
              <w:rPr>
                <w:rStyle w:val="Hyperlink"/>
                <w:i/>
                <w:sz w:val="28"/>
                <w:szCs w:val="28"/>
              </w:rPr>
              <w:t>!</w:t>
            </w:r>
          </w:p>
        </w:tc>
        <w:tc>
          <w:tcPr>
            <w:tcW w:w="4713" w:type="dxa"/>
            <w:tcBorders>
              <w:top w:val="single" w:sz="18" w:space="0" w:color="000000" w:themeColor="text1"/>
              <w:left w:val="single" w:sz="36" w:space="0" w:color="F79646" w:themeColor="accent6"/>
              <w:bottom w:val="single" w:sz="18" w:space="0" w:color="000000" w:themeColor="text1"/>
              <w:right w:val="single" w:sz="36" w:space="0" w:color="F79646" w:themeColor="accent6"/>
            </w:tcBorders>
            <w:shd w:val="reverseDiagStripe" w:color="auto" w:fill="auto"/>
          </w:tcPr>
          <w:p w14:paraId="5038292C" w14:textId="77777777" w:rsidR="008C0A39" w:rsidRPr="00D84FB2" w:rsidRDefault="008C0A39" w:rsidP="002F4EB9">
            <w:pPr>
              <w:rPr>
                <w:rFonts w:ascii="Times New Roman" w:hAnsi="Times New Roman" w:cs="Times New Roman"/>
                <w:noProof/>
                <w:sz w:val="24"/>
                <w:szCs w:val="24"/>
              </w:rPr>
            </w:pPr>
          </w:p>
        </w:tc>
        <w:tc>
          <w:tcPr>
            <w:tcW w:w="327" w:type="dxa"/>
            <w:vMerge/>
            <w:tcBorders>
              <w:left w:val="single" w:sz="36" w:space="0" w:color="F79646" w:themeColor="accent6"/>
            </w:tcBorders>
            <w:shd w:val="clear" w:color="auto" w:fill="BFBFBF" w:themeFill="background1" w:themeFillShade="BF"/>
          </w:tcPr>
          <w:p w14:paraId="15904BF6" w14:textId="77777777" w:rsidR="008C0A39" w:rsidRPr="003A6042" w:rsidRDefault="008C0A39" w:rsidP="002F4EB9">
            <w:pPr>
              <w:spacing w:after="200" w:line="276" w:lineRule="auto"/>
              <w:rPr>
                <w:sz w:val="24"/>
                <w:szCs w:val="24"/>
              </w:rPr>
            </w:pPr>
          </w:p>
        </w:tc>
        <w:tc>
          <w:tcPr>
            <w:tcW w:w="2103" w:type="dxa"/>
            <w:tcBorders>
              <w:top w:val="single" w:sz="18" w:space="0" w:color="auto"/>
              <w:bottom w:val="single" w:sz="18" w:space="0" w:color="auto"/>
              <w:right w:val="single" w:sz="18" w:space="0" w:color="auto"/>
            </w:tcBorders>
            <w:shd w:val="clear" w:color="auto" w:fill="auto"/>
          </w:tcPr>
          <w:p w14:paraId="5BBEE113" w14:textId="1FDE66E5" w:rsidR="008C0A39" w:rsidRPr="003A6042" w:rsidRDefault="00507ECC" w:rsidP="00AB7B53">
            <w:pPr>
              <w:tabs>
                <w:tab w:val="left" w:pos="2438"/>
              </w:tabs>
              <w:spacing w:after="0" w:line="276" w:lineRule="auto"/>
              <w:ind w:left="-86" w:right="-115"/>
              <w:rPr>
                <w:sz w:val="24"/>
                <w:szCs w:val="24"/>
              </w:rPr>
            </w:pPr>
            <w:sdt>
              <w:sdtPr>
                <w:rPr>
                  <w:rFonts w:ascii="MS Gothic" w:eastAsia="MS Gothic" w:hAnsi="MS Gothic" w:cstheme="minorHAnsi"/>
                  <w:sz w:val="28"/>
                  <w:szCs w:val="28"/>
                </w:rPr>
                <w:id w:val="1893461680"/>
                <w:lock w:val="sdtLocked"/>
                <w14:checkbox>
                  <w14:checked w14:val="0"/>
                  <w14:checkedState w14:val="2612" w14:font="MS Gothic"/>
                  <w14:uncheckedState w14:val="2610" w14:font="MS Gothic"/>
                </w14:checkbox>
              </w:sdtPr>
              <w:sdtEndPr/>
              <w:sdtContent>
                <w:r w:rsidR="00572898">
                  <w:rPr>
                    <w:rFonts w:ascii="MS Gothic" w:eastAsia="MS Gothic" w:hAnsi="MS Gothic" w:cstheme="minorHAnsi" w:hint="eastAsia"/>
                    <w:sz w:val="28"/>
                    <w:szCs w:val="28"/>
                  </w:rPr>
                  <w:t>☐</w:t>
                </w:r>
              </w:sdtContent>
            </w:sdt>
            <w:r w:rsidR="00572898">
              <w:rPr>
                <w:rFonts w:ascii="MS Gothic" w:eastAsia="MS Gothic" w:hAnsi="MS Gothic" w:cstheme="minorHAnsi"/>
                <w:sz w:val="28"/>
                <w:szCs w:val="28"/>
              </w:rPr>
              <w:t xml:space="preserve"> </w:t>
            </w:r>
            <w:r w:rsidR="00213268" w:rsidRPr="000006CB">
              <w:rPr>
                <w:sz w:val="26"/>
                <w:szCs w:val="26"/>
              </w:rPr>
              <w:t xml:space="preserve">I have proper </w:t>
            </w:r>
            <w:r w:rsidR="00213268" w:rsidRPr="007C3463">
              <w:rPr>
                <w:b/>
                <w:color w:val="365F91" w:themeColor="accent1" w:themeShade="BF"/>
                <w:sz w:val="26"/>
                <w:szCs w:val="26"/>
                <w:u w:val="single"/>
              </w:rPr>
              <w:t>transition words</w:t>
            </w:r>
            <w:r w:rsidR="00213268" w:rsidRPr="00764127">
              <w:rPr>
                <w:sz w:val="24"/>
                <w:szCs w:val="24"/>
              </w:rPr>
              <w:t>.</w:t>
            </w:r>
          </w:p>
        </w:tc>
      </w:tr>
      <w:tr w:rsidR="008075A4" w14:paraId="36D03E70" w14:textId="77777777" w:rsidTr="002416DB">
        <w:trPr>
          <w:trHeight w:val="936"/>
          <w:jc w:val="center"/>
        </w:trPr>
        <w:tc>
          <w:tcPr>
            <w:tcW w:w="2037" w:type="dxa"/>
            <w:tcBorders>
              <w:top w:val="single" w:sz="18" w:space="0" w:color="000000" w:themeColor="text1"/>
              <w:left w:val="single" w:sz="18" w:space="0" w:color="000000" w:themeColor="text1"/>
              <w:bottom w:val="single" w:sz="18" w:space="0" w:color="000000" w:themeColor="text1"/>
            </w:tcBorders>
            <w:shd w:val="clear" w:color="auto" w:fill="auto"/>
          </w:tcPr>
          <w:p w14:paraId="1B835853" w14:textId="5062F165" w:rsidR="008C0A39" w:rsidRPr="008C0A39" w:rsidRDefault="00507ECC" w:rsidP="008C0A39">
            <w:pPr>
              <w:ind w:right="-148"/>
              <w:rPr>
                <w:color w:val="000000" w:themeColor="text1"/>
                <w:sz w:val="28"/>
                <w:szCs w:val="28"/>
              </w:rPr>
            </w:pPr>
            <w:r>
              <w:rPr>
                <w:rFonts w:ascii="Comic Sans MS" w:hAnsi="Comic Sans MS"/>
                <w:b/>
                <w:noProof/>
                <w:color w:val="002060"/>
                <w:sz w:val="28"/>
                <w:szCs w:val="28"/>
              </w:rPr>
              <w:object w:dxaOrig="1440" w:dyaOrig="1440" w14:anchorId="5CE6EA8E">
                <v:shape id="_x0000_s1026" type="#_x0000_t75" alt="Summarize tip" style="position:absolute;margin-left:-3.85pt;margin-top:.75pt;width:24.85pt;height:26pt;z-index:251836928;mso-wrap-edited:f;mso-width-percent:0;mso-height-percent:0;mso-position-horizontal-relative:text;mso-position-vertical-relative:text;mso-width-percent:0;mso-height-percent:0">
                  <v:imagedata r:id="rId28" o:title="" cropbottom="30035f" cropleft="20533f" cropright="23466f"/>
                </v:shape>
                <o:OLEObject Type="Embed" ProgID="Package" ShapeID="_x0000_s1026" DrawAspect="Icon" ObjectID="_1809930081" r:id="rId29"/>
              </w:object>
            </w:r>
            <w:r w:rsidR="000065B9">
              <w:rPr>
                <w:b/>
                <w:noProof/>
                <w:color w:val="E36C0A" w:themeColor="accent6" w:themeShade="BF"/>
                <w:sz w:val="40"/>
                <w:szCs w:val="40"/>
              </w:rPr>
              <mc:AlternateContent>
                <mc:Choice Requires="wps">
                  <w:drawing>
                    <wp:anchor distT="0" distB="0" distL="114300" distR="114300" simplePos="0" relativeHeight="251752960" behindDoc="0" locked="0" layoutInCell="1" allowOverlap="1" wp14:anchorId="6FA20470" wp14:editId="4BF51552">
                      <wp:simplePos x="0" y="0"/>
                      <wp:positionH relativeFrom="column">
                        <wp:posOffset>607060</wp:posOffset>
                      </wp:positionH>
                      <wp:positionV relativeFrom="paragraph">
                        <wp:posOffset>5765800</wp:posOffset>
                      </wp:positionV>
                      <wp:extent cx="3076575" cy="4619625"/>
                      <wp:effectExtent l="22860" t="33655" r="34290" b="61595"/>
                      <wp:wrapNone/>
                      <wp:docPr id="4" name="AutoShape 2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EditPoints="1" noChangeArrowheads="1"/>
                            </wps:cNvSpPr>
                            <wps:spPr bwMode="auto">
                              <a:xfrm>
                                <a:off x="0" y="0"/>
                                <a:ext cx="3076575" cy="4619625"/>
                              </a:xfrm>
                              <a:custGeom>
                                <a:avLst/>
                                <a:gdLst>
                                  <a:gd name="T0" fmla="*/ 2147483647 w 21600"/>
                                  <a:gd name="T1" fmla="*/ 0 h 21600"/>
                                  <a:gd name="T2" fmla="*/ 2147483647 w 21600"/>
                                  <a:gd name="T3" fmla="*/ 2147483647 h 21600"/>
                                  <a:gd name="T4" fmla="*/ 0 w 21600"/>
                                  <a:gd name="T5" fmla="*/ 2147483647 h 21600"/>
                                  <a:gd name="T6" fmla="*/ 2147483647 w 21600"/>
                                  <a:gd name="T7" fmla="*/ 2147483647 h 21600"/>
                                  <a:gd name="T8" fmla="*/ 0 60000 65536"/>
                                  <a:gd name="T9" fmla="*/ 0 60000 65536"/>
                                  <a:gd name="T10" fmla="*/ 0 60000 65536"/>
                                  <a:gd name="T11" fmla="*/ 0 60000 65536"/>
                                  <a:gd name="T12" fmla="*/ 3556 w 21600"/>
                                  <a:gd name="T13" fmla="*/ 2188 h 21600"/>
                                  <a:gd name="T14" fmla="*/ 18277 w 21600"/>
                                  <a:gd name="T15" fmla="*/ 9282 h 21600"/>
                                </a:gdLst>
                                <a:ahLst/>
                                <a:cxnLst>
                                  <a:cxn ang="T8">
                                    <a:pos x="T0" y="T1"/>
                                  </a:cxn>
                                  <a:cxn ang="T9">
                                    <a:pos x="T2" y="T3"/>
                                  </a:cxn>
                                  <a:cxn ang="T10">
                                    <a:pos x="T4" y="T5"/>
                                  </a:cxn>
                                  <a:cxn ang="T11">
                                    <a:pos x="T6" y="T7"/>
                                  </a:cxn>
                                </a:cxnLst>
                                <a:rect l="T12" t="T13" r="T14" b="T15"/>
                                <a:pathLst>
                                  <a:path w="21600" h="21600" extrusionOk="0">
                                    <a:moveTo>
                                      <a:pt x="10825" y="21723"/>
                                    </a:moveTo>
                                    <a:lnTo>
                                      <a:pt x="11215" y="21723"/>
                                    </a:lnTo>
                                    <a:lnTo>
                                      <a:pt x="11552" y="21688"/>
                                    </a:lnTo>
                                    <a:lnTo>
                                      <a:pt x="11916" y="21617"/>
                                    </a:lnTo>
                                    <a:lnTo>
                                      <a:pt x="12253" y="21547"/>
                                    </a:lnTo>
                                    <a:lnTo>
                                      <a:pt x="12617" y="21441"/>
                                    </a:lnTo>
                                    <a:lnTo>
                                      <a:pt x="12902" y="21317"/>
                                    </a:lnTo>
                                    <a:lnTo>
                                      <a:pt x="13162" y="21176"/>
                                    </a:lnTo>
                                    <a:lnTo>
                                      <a:pt x="13396" y="21000"/>
                                    </a:lnTo>
                                    <a:lnTo>
                                      <a:pt x="13655" y="20841"/>
                                    </a:lnTo>
                                    <a:lnTo>
                                      <a:pt x="13863" y="20629"/>
                                    </a:lnTo>
                                    <a:lnTo>
                                      <a:pt x="14045" y="20435"/>
                                    </a:lnTo>
                                    <a:lnTo>
                                      <a:pt x="14200" y="20223"/>
                                    </a:lnTo>
                                    <a:lnTo>
                                      <a:pt x="14356" y="19994"/>
                                    </a:lnTo>
                                    <a:lnTo>
                                      <a:pt x="14460" y="19747"/>
                                    </a:lnTo>
                                    <a:lnTo>
                                      <a:pt x="14512" y="19482"/>
                                    </a:lnTo>
                                    <a:lnTo>
                                      <a:pt x="14512" y="19235"/>
                                    </a:lnTo>
                                    <a:lnTo>
                                      <a:pt x="14512" y="19147"/>
                                    </a:lnTo>
                                    <a:lnTo>
                                      <a:pt x="14512" y="18900"/>
                                    </a:lnTo>
                                    <a:lnTo>
                                      <a:pt x="14512" y="18529"/>
                                    </a:lnTo>
                                    <a:lnTo>
                                      <a:pt x="14512" y="18052"/>
                                    </a:lnTo>
                                    <a:lnTo>
                                      <a:pt x="14512" y="17505"/>
                                    </a:lnTo>
                                    <a:lnTo>
                                      <a:pt x="14512" y="16976"/>
                                    </a:lnTo>
                                    <a:lnTo>
                                      <a:pt x="14512" y="16464"/>
                                    </a:lnTo>
                                    <a:lnTo>
                                      <a:pt x="14512" y="15952"/>
                                    </a:lnTo>
                                    <a:lnTo>
                                      <a:pt x="14512" y="15758"/>
                                    </a:lnTo>
                                    <a:lnTo>
                                      <a:pt x="14616" y="15547"/>
                                    </a:lnTo>
                                    <a:lnTo>
                                      <a:pt x="14694" y="15352"/>
                                    </a:lnTo>
                                    <a:lnTo>
                                      <a:pt x="14798" y="15141"/>
                                    </a:lnTo>
                                    <a:lnTo>
                                      <a:pt x="15161" y="14735"/>
                                    </a:lnTo>
                                    <a:lnTo>
                                      <a:pt x="15602" y="14329"/>
                                    </a:lnTo>
                                    <a:lnTo>
                                      <a:pt x="16745" y="13552"/>
                                    </a:lnTo>
                                    <a:lnTo>
                                      <a:pt x="18043" y="12670"/>
                                    </a:lnTo>
                                    <a:lnTo>
                                      <a:pt x="18744" y="12194"/>
                                    </a:lnTo>
                                    <a:lnTo>
                                      <a:pt x="19341" y="11647"/>
                                    </a:lnTo>
                                    <a:lnTo>
                                      <a:pt x="19938" y="11099"/>
                                    </a:lnTo>
                                    <a:lnTo>
                                      <a:pt x="20483" y="10464"/>
                                    </a:lnTo>
                                    <a:lnTo>
                                      <a:pt x="20743" y="10164"/>
                                    </a:lnTo>
                                    <a:lnTo>
                                      <a:pt x="20950" y="9794"/>
                                    </a:lnTo>
                                    <a:lnTo>
                                      <a:pt x="21132" y="9441"/>
                                    </a:lnTo>
                                    <a:lnTo>
                                      <a:pt x="21288" y="9035"/>
                                    </a:lnTo>
                                    <a:lnTo>
                                      <a:pt x="21444" y="8664"/>
                                    </a:lnTo>
                                    <a:lnTo>
                                      <a:pt x="21548" y="8223"/>
                                    </a:lnTo>
                                    <a:lnTo>
                                      <a:pt x="21600" y="7782"/>
                                    </a:lnTo>
                                    <a:lnTo>
                                      <a:pt x="21600" y="7341"/>
                                    </a:lnTo>
                                    <a:lnTo>
                                      <a:pt x="21600" y="6935"/>
                                    </a:lnTo>
                                    <a:lnTo>
                                      <a:pt x="21548" y="6564"/>
                                    </a:lnTo>
                                    <a:lnTo>
                                      <a:pt x="21496" y="6229"/>
                                    </a:lnTo>
                                    <a:lnTo>
                                      <a:pt x="21392" y="5858"/>
                                    </a:lnTo>
                                    <a:lnTo>
                                      <a:pt x="21288" y="5523"/>
                                    </a:lnTo>
                                    <a:lnTo>
                                      <a:pt x="21132" y="5135"/>
                                    </a:lnTo>
                                    <a:lnTo>
                                      <a:pt x="20950" y="4800"/>
                                    </a:lnTo>
                                    <a:lnTo>
                                      <a:pt x="20743" y="4464"/>
                                    </a:lnTo>
                                    <a:lnTo>
                                      <a:pt x="20535" y="4164"/>
                                    </a:lnTo>
                                    <a:lnTo>
                                      <a:pt x="20301" y="3847"/>
                                    </a:lnTo>
                                    <a:lnTo>
                                      <a:pt x="20042" y="3547"/>
                                    </a:lnTo>
                                    <a:lnTo>
                                      <a:pt x="19782" y="3247"/>
                                    </a:lnTo>
                                    <a:lnTo>
                                      <a:pt x="19133" y="2664"/>
                                    </a:lnTo>
                                    <a:lnTo>
                                      <a:pt x="18458" y="2152"/>
                                    </a:lnTo>
                                    <a:lnTo>
                                      <a:pt x="17705" y="1694"/>
                                    </a:lnTo>
                                    <a:lnTo>
                                      <a:pt x="16849" y="1252"/>
                                    </a:lnTo>
                                    <a:lnTo>
                                      <a:pt x="16407" y="1076"/>
                                    </a:lnTo>
                                    <a:lnTo>
                                      <a:pt x="15940" y="900"/>
                                    </a:lnTo>
                                    <a:lnTo>
                                      <a:pt x="15499" y="741"/>
                                    </a:lnTo>
                                    <a:lnTo>
                                      <a:pt x="15057" y="600"/>
                                    </a:lnTo>
                                    <a:lnTo>
                                      <a:pt x="14564" y="458"/>
                                    </a:lnTo>
                                    <a:lnTo>
                                      <a:pt x="14045" y="335"/>
                                    </a:lnTo>
                                    <a:lnTo>
                                      <a:pt x="13500" y="229"/>
                                    </a:lnTo>
                                    <a:lnTo>
                                      <a:pt x="13006" y="158"/>
                                    </a:lnTo>
                                    <a:lnTo>
                                      <a:pt x="12461" y="88"/>
                                    </a:lnTo>
                                    <a:lnTo>
                                      <a:pt x="11968" y="52"/>
                                    </a:lnTo>
                                    <a:lnTo>
                                      <a:pt x="11423" y="17"/>
                                    </a:lnTo>
                                    <a:lnTo>
                                      <a:pt x="10825" y="17"/>
                                    </a:lnTo>
                                    <a:lnTo>
                                      <a:pt x="10254" y="17"/>
                                    </a:lnTo>
                                    <a:lnTo>
                                      <a:pt x="9709" y="52"/>
                                    </a:lnTo>
                                    <a:lnTo>
                                      <a:pt x="9216" y="88"/>
                                    </a:lnTo>
                                    <a:lnTo>
                                      <a:pt x="8671" y="158"/>
                                    </a:lnTo>
                                    <a:lnTo>
                                      <a:pt x="8177" y="229"/>
                                    </a:lnTo>
                                    <a:lnTo>
                                      <a:pt x="7632" y="335"/>
                                    </a:lnTo>
                                    <a:lnTo>
                                      <a:pt x="7113" y="458"/>
                                    </a:lnTo>
                                    <a:lnTo>
                                      <a:pt x="6620" y="600"/>
                                    </a:lnTo>
                                    <a:lnTo>
                                      <a:pt x="6178" y="741"/>
                                    </a:lnTo>
                                    <a:lnTo>
                                      <a:pt x="5737" y="900"/>
                                    </a:lnTo>
                                    <a:lnTo>
                                      <a:pt x="5270" y="1076"/>
                                    </a:lnTo>
                                    <a:lnTo>
                                      <a:pt x="4828" y="1252"/>
                                    </a:lnTo>
                                    <a:lnTo>
                                      <a:pt x="3972" y="1694"/>
                                    </a:lnTo>
                                    <a:lnTo>
                                      <a:pt x="3219" y="2152"/>
                                    </a:lnTo>
                                    <a:lnTo>
                                      <a:pt x="2544" y="2664"/>
                                    </a:lnTo>
                                    <a:lnTo>
                                      <a:pt x="1895" y="3247"/>
                                    </a:lnTo>
                                    <a:lnTo>
                                      <a:pt x="1635" y="3547"/>
                                    </a:lnTo>
                                    <a:lnTo>
                                      <a:pt x="1375" y="3847"/>
                                    </a:lnTo>
                                    <a:lnTo>
                                      <a:pt x="1142" y="4164"/>
                                    </a:lnTo>
                                    <a:lnTo>
                                      <a:pt x="934" y="4464"/>
                                    </a:lnTo>
                                    <a:lnTo>
                                      <a:pt x="726" y="4800"/>
                                    </a:lnTo>
                                    <a:lnTo>
                                      <a:pt x="545" y="5135"/>
                                    </a:lnTo>
                                    <a:lnTo>
                                      <a:pt x="389" y="5523"/>
                                    </a:lnTo>
                                    <a:lnTo>
                                      <a:pt x="285" y="5858"/>
                                    </a:lnTo>
                                    <a:lnTo>
                                      <a:pt x="181" y="6229"/>
                                    </a:lnTo>
                                    <a:lnTo>
                                      <a:pt x="129" y="6564"/>
                                    </a:lnTo>
                                    <a:lnTo>
                                      <a:pt x="77" y="6935"/>
                                    </a:lnTo>
                                    <a:lnTo>
                                      <a:pt x="77" y="7341"/>
                                    </a:lnTo>
                                    <a:lnTo>
                                      <a:pt x="77" y="7782"/>
                                    </a:lnTo>
                                    <a:lnTo>
                                      <a:pt x="129" y="8223"/>
                                    </a:lnTo>
                                    <a:lnTo>
                                      <a:pt x="233" y="8664"/>
                                    </a:lnTo>
                                    <a:lnTo>
                                      <a:pt x="389" y="9035"/>
                                    </a:lnTo>
                                    <a:lnTo>
                                      <a:pt x="545" y="9441"/>
                                    </a:lnTo>
                                    <a:lnTo>
                                      <a:pt x="726" y="9794"/>
                                    </a:lnTo>
                                    <a:lnTo>
                                      <a:pt x="934" y="10164"/>
                                    </a:lnTo>
                                    <a:lnTo>
                                      <a:pt x="1194" y="10464"/>
                                    </a:lnTo>
                                    <a:lnTo>
                                      <a:pt x="1739" y="11099"/>
                                    </a:lnTo>
                                    <a:lnTo>
                                      <a:pt x="2336" y="11647"/>
                                    </a:lnTo>
                                    <a:lnTo>
                                      <a:pt x="2933" y="12194"/>
                                    </a:lnTo>
                                    <a:lnTo>
                                      <a:pt x="3634" y="12670"/>
                                    </a:lnTo>
                                    <a:lnTo>
                                      <a:pt x="4932" y="13552"/>
                                    </a:lnTo>
                                    <a:lnTo>
                                      <a:pt x="6075" y="14329"/>
                                    </a:lnTo>
                                    <a:lnTo>
                                      <a:pt x="6516" y="14735"/>
                                    </a:lnTo>
                                    <a:lnTo>
                                      <a:pt x="6879" y="15141"/>
                                    </a:lnTo>
                                    <a:lnTo>
                                      <a:pt x="6983" y="15352"/>
                                    </a:lnTo>
                                    <a:lnTo>
                                      <a:pt x="7061" y="15547"/>
                                    </a:lnTo>
                                    <a:lnTo>
                                      <a:pt x="7165" y="15758"/>
                                    </a:lnTo>
                                    <a:lnTo>
                                      <a:pt x="7165" y="15952"/>
                                    </a:lnTo>
                                    <a:lnTo>
                                      <a:pt x="7165" y="16464"/>
                                    </a:lnTo>
                                    <a:lnTo>
                                      <a:pt x="7165" y="16976"/>
                                    </a:lnTo>
                                    <a:lnTo>
                                      <a:pt x="7165" y="17505"/>
                                    </a:lnTo>
                                    <a:lnTo>
                                      <a:pt x="7165" y="18052"/>
                                    </a:lnTo>
                                    <a:lnTo>
                                      <a:pt x="7165" y="18529"/>
                                    </a:lnTo>
                                    <a:lnTo>
                                      <a:pt x="7165" y="18900"/>
                                    </a:lnTo>
                                    <a:lnTo>
                                      <a:pt x="7165" y="19147"/>
                                    </a:lnTo>
                                    <a:lnTo>
                                      <a:pt x="7165" y="19235"/>
                                    </a:lnTo>
                                    <a:lnTo>
                                      <a:pt x="7165" y="19482"/>
                                    </a:lnTo>
                                    <a:lnTo>
                                      <a:pt x="7217" y="19747"/>
                                    </a:lnTo>
                                    <a:lnTo>
                                      <a:pt x="7321" y="19994"/>
                                    </a:lnTo>
                                    <a:lnTo>
                                      <a:pt x="7476" y="20223"/>
                                    </a:lnTo>
                                    <a:lnTo>
                                      <a:pt x="7632" y="20435"/>
                                    </a:lnTo>
                                    <a:lnTo>
                                      <a:pt x="7814" y="20629"/>
                                    </a:lnTo>
                                    <a:lnTo>
                                      <a:pt x="8022" y="20841"/>
                                    </a:lnTo>
                                    <a:lnTo>
                                      <a:pt x="8281" y="21000"/>
                                    </a:lnTo>
                                    <a:lnTo>
                                      <a:pt x="8515" y="21176"/>
                                    </a:lnTo>
                                    <a:lnTo>
                                      <a:pt x="8775" y="21317"/>
                                    </a:lnTo>
                                    <a:lnTo>
                                      <a:pt x="9060" y="21441"/>
                                    </a:lnTo>
                                    <a:lnTo>
                                      <a:pt x="9424" y="21547"/>
                                    </a:lnTo>
                                    <a:lnTo>
                                      <a:pt x="9761" y="21617"/>
                                    </a:lnTo>
                                    <a:lnTo>
                                      <a:pt x="10125" y="21688"/>
                                    </a:lnTo>
                                    <a:lnTo>
                                      <a:pt x="10462" y="21723"/>
                                    </a:lnTo>
                                    <a:lnTo>
                                      <a:pt x="10825" y="21723"/>
                                    </a:lnTo>
                                    <a:close/>
                                  </a:path>
                                  <a:path w="21600" h="21600" extrusionOk="0">
                                    <a:moveTo>
                                      <a:pt x="9242" y="14417"/>
                                    </a:moveTo>
                                    <a:lnTo>
                                      <a:pt x="8541" y="12035"/>
                                    </a:lnTo>
                                    <a:lnTo>
                                      <a:pt x="7295" y="10129"/>
                                    </a:lnTo>
                                    <a:lnTo>
                                      <a:pt x="6905" y="9652"/>
                                    </a:lnTo>
                                    <a:lnTo>
                                      <a:pt x="8541" y="10182"/>
                                    </a:lnTo>
                                    <a:lnTo>
                                      <a:pt x="9787" y="9547"/>
                                    </a:lnTo>
                                    <a:lnTo>
                                      <a:pt x="11189" y="10129"/>
                                    </a:lnTo>
                                    <a:lnTo>
                                      <a:pt x="12279" y="9547"/>
                                    </a:lnTo>
                                    <a:lnTo>
                                      <a:pt x="13370" y="10076"/>
                                    </a:lnTo>
                                    <a:lnTo>
                                      <a:pt x="14850" y="9652"/>
                                    </a:lnTo>
                                    <a:lnTo>
                                      <a:pt x="12902" y="12247"/>
                                    </a:lnTo>
                                    <a:lnTo>
                                      <a:pt x="12357" y="14417"/>
                                    </a:lnTo>
                                    <a:moveTo>
                                      <a:pt x="7191" y="15952"/>
                                    </a:moveTo>
                                    <a:lnTo>
                                      <a:pt x="14512" y="15952"/>
                                    </a:lnTo>
                                    <a:lnTo>
                                      <a:pt x="14512" y="17064"/>
                                    </a:lnTo>
                                    <a:lnTo>
                                      <a:pt x="7191" y="17047"/>
                                    </a:lnTo>
                                    <a:lnTo>
                                      <a:pt x="7191" y="18123"/>
                                    </a:lnTo>
                                    <a:lnTo>
                                      <a:pt x="14512" y="18158"/>
                                    </a:lnTo>
                                    <a:lnTo>
                                      <a:pt x="14538" y="19182"/>
                                    </a:lnTo>
                                    <a:lnTo>
                                      <a:pt x="7217" y="19182"/>
                                    </a:lnTo>
                                  </a:path>
                                </a:pathLst>
                              </a:custGeom>
                              <a:solidFill>
                                <a:srgbClr val="FFFFCC"/>
                              </a:solidFill>
                              <a:ln w="5715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5ABA0F" id="AutoShape 27" o:spid="_x0000_s1026" alt="&quot;&quot;" style="position:absolute;margin-left:47.8pt;margin-top:454pt;width:242.25pt;height:363.75pt;z-index:2517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" path="m10825,21723r390,l11552,21688r364,-71l12253,21547r364,-106l12902,21317r260,-141l13396,21000r259,-159l13863,20629r182,-194l14200,20223r156,-229l14460,19747r52,-265l14512,19235r,-88l14512,18900r,-371l14512,18052r,-547l14512,16976r,-512l14512,15952r,-194l14616,15547r78,-195l14798,15141r363,-406l15602,14329r1143,-777l18043,12670r701,-476l19341,11647r597,-548l20483,10464r260,-300l20950,9794r182,-353l21288,9035r156,-371l21548,8223r52,-441l21600,7341r,-406l21548,6564r-52,-335l21392,5858r-104,-335l21132,5135r-182,-335l20743,4464r-208,-300l20301,3847r-259,-300l19782,3247r-649,-583l18458,2152r-753,-458l16849,1252r-442,-176l15940,900,15499,741,15057,600,14564,458,14045,335,13500,229r-494,-71l12461,88,11968,52,11423,17r-598,l10254,17,9709,52,9216,88r-545,70l8177,229,7632,335,7113,458,6620,600,6178,741,5737,900r-467,176l4828,1252r-856,442l3219,2152r-675,512l1895,3247r-260,300l1375,3847r-233,317l934,4464,726,4800,545,5135,389,5523,285,5858,181,6229r-52,335l77,6935r,406l77,7782r52,441l233,8664r156,371l545,9441r181,353l934,10164r260,300l1739,11099r597,548l2933,12194r701,476l4932,13552r1143,777l6516,14735r363,406l6983,15352r78,195l7165,15758r,194l7165,16464r,512l7165,17505r,547l7165,18529r,371l7165,19147r,88l7165,19482r52,265l7321,19994r155,229l7632,20435r182,194l8022,20841r259,159l8515,21176r260,141l9060,21441r364,106l9761,21617r364,71l10462,21723r363,xem9242,14417l8541,12035,7295,10129,6905,9652r1636,530l9787,9547r1402,582l12279,9547r1091,529l14850,9652r-1948,2595l12357,14417m7191,15952r7321,l14512,17064r-7321,-17l7191,18123r7321,35l14538,19182r-7321,e" fillcolor="#ffc" strokeweight="4.5pt">
                      <v:stroke joinstyle="miter"/>
                      <v:path o:extrusionok="f" o:connecttype="custom" o:connectlocs="2147483646,0;2147483646,2147483646;0,2147483646;2147483646,2147483646" o:connectangles="0,0,0,0" textboxrect="3556,2188,18277,9282"/>
                      <o:lock v:ext="edit" verticies="t"/>
                    </v:shape>
                  </w:pict>
                </mc:Fallback>
              </mc:AlternateContent>
            </w:r>
            <w:r w:rsidR="000065B9">
              <w:rPr>
                <w:b/>
                <w:noProof/>
                <w:color w:val="E36C0A" w:themeColor="accent6" w:themeShade="BF"/>
                <w:sz w:val="40"/>
                <w:szCs w:val="40"/>
              </w:rPr>
              <mc:AlternateContent>
                <mc:Choice Requires="wps">
                  <w:drawing>
                    <wp:anchor distT="0" distB="0" distL="114300" distR="114300" simplePos="0" relativeHeight="251751936" behindDoc="0" locked="0" layoutInCell="1" allowOverlap="1" wp14:anchorId="1B61BC0D" wp14:editId="6CB4EE2D">
                      <wp:simplePos x="0" y="0"/>
                      <wp:positionH relativeFrom="column">
                        <wp:posOffset>607060</wp:posOffset>
                      </wp:positionH>
                      <wp:positionV relativeFrom="paragraph">
                        <wp:posOffset>5448300</wp:posOffset>
                      </wp:positionV>
                      <wp:extent cx="3076575" cy="4619625"/>
                      <wp:effectExtent l="22860" t="30480" r="34290" b="55245"/>
                      <wp:wrapNone/>
                      <wp:docPr id="1" name="Litebulb">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EditPoints="1" noChangeArrowheads="1"/>
                            </wps:cNvSpPr>
                            <wps:spPr bwMode="auto">
                              <a:xfrm>
                                <a:off x="0" y="0"/>
                                <a:ext cx="3076575" cy="4619625"/>
                              </a:xfrm>
                              <a:custGeom>
                                <a:avLst/>
                                <a:gdLst>
                                  <a:gd name="T0" fmla="*/ 2147483647 w 21600"/>
                                  <a:gd name="T1" fmla="*/ 0 h 21600"/>
                                  <a:gd name="T2" fmla="*/ 2147483647 w 21600"/>
                                  <a:gd name="T3" fmla="*/ 2147483647 h 21600"/>
                                  <a:gd name="T4" fmla="*/ 0 w 21600"/>
                                  <a:gd name="T5" fmla="*/ 2147483647 h 21600"/>
                                  <a:gd name="T6" fmla="*/ 2147483647 w 21600"/>
                                  <a:gd name="T7" fmla="*/ 2147483647 h 21600"/>
                                  <a:gd name="T8" fmla="*/ 0 60000 65536"/>
                                  <a:gd name="T9" fmla="*/ 0 60000 65536"/>
                                  <a:gd name="T10" fmla="*/ 0 60000 65536"/>
                                  <a:gd name="T11" fmla="*/ 0 60000 65536"/>
                                  <a:gd name="T12" fmla="*/ 3556 w 21600"/>
                                  <a:gd name="T13" fmla="*/ 2188 h 21600"/>
                                  <a:gd name="T14" fmla="*/ 18277 w 21600"/>
                                  <a:gd name="T15" fmla="*/ 9282 h 21600"/>
                                </a:gdLst>
                                <a:ahLst/>
                                <a:cxnLst>
                                  <a:cxn ang="T8">
                                    <a:pos x="T0" y="T1"/>
                                  </a:cxn>
                                  <a:cxn ang="T9">
                                    <a:pos x="T2" y="T3"/>
                                  </a:cxn>
                                  <a:cxn ang="T10">
                                    <a:pos x="T4" y="T5"/>
                                  </a:cxn>
                                  <a:cxn ang="T11">
                                    <a:pos x="T6" y="T7"/>
                                  </a:cxn>
                                </a:cxnLst>
                                <a:rect l="T12" t="T13" r="T14" b="T15"/>
                                <a:pathLst>
                                  <a:path w="21600" h="21600" extrusionOk="0">
                                    <a:moveTo>
                                      <a:pt x="10825" y="21723"/>
                                    </a:moveTo>
                                    <a:lnTo>
                                      <a:pt x="11215" y="21723"/>
                                    </a:lnTo>
                                    <a:lnTo>
                                      <a:pt x="11552" y="21688"/>
                                    </a:lnTo>
                                    <a:lnTo>
                                      <a:pt x="11916" y="21617"/>
                                    </a:lnTo>
                                    <a:lnTo>
                                      <a:pt x="12253" y="21547"/>
                                    </a:lnTo>
                                    <a:lnTo>
                                      <a:pt x="12617" y="21441"/>
                                    </a:lnTo>
                                    <a:lnTo>
                                      <a:pt x="12902" y="21317"/>
                                    </a:lnTo>
                                    <a:lnTo>
                                      <a:pt x="13162" y="21176"/>
                                    </a:lnTo>
                                    <a:lnTo>
                                      <a:pt x="13396" y="21000"/>
                                    </a:lnTo>
                                    <a:lnTo>
                                      <a:pt x="13655" y="20841"/>
                                    </a:lnTo>
                                    <a:lnTo>
                                      <a:pt x="13863" y="20629"/>
                                    </a:lnTo>
                                    <a:lnTo>
                                      <a:pt x="14045" y="20435"/>
                                    </a:lnTo>
                                    <a:lnTo>
                                      <a:pt x="14200" y="20223"/>
                                    </a:lnTo>
                                    <a:lnTo>
                                      <a:pt x="14356" y="19994"/>
                                    </a:lnTo>
                                    <a:lnTo>
                                      <a:pt x="14460" y="19747"/>
                                    </a:lnTo>
                                    <a:lnTo>
                                      <a:pt x="14512" y="19482"/>
                                    </a:lnTo>
                                    <a:lnTo>
                                      <a:pt x="14512" y="19235"/>
                                    </a:lnTo>
                                    <a:lnTo>
                                      <a:pt x="14512" y="19147"/>
                                    </a:lnTo>
                                    <a:lnTo>
                                      <a:pt x="14512" y="18900"/>
                                    </a:lnTo>
                                    <a:lnTo>
                                      <a:pt x="14512" y="18529"/>
                                    </a:lnTo>
                                    <a:lnTo>
                                      <a:pt x="14512" y="18052"/>
                                    </a:lnTo>
                                    <a:lnTo>
                                      <a:pt x="14512" y="17505"/>
                                    </a:lnTo>
                                    <a:lnTo>
                                      <a:pt x="14512" y="16976"/>
                                    </a:lnTo>
                                    <a:lnTo>
                                      <a:pt x="14512" y="16464"/>
                                    </a:lnTo>
                                    <a:lnTo>
                                      <a:pt x="14512" y="15952"/>
                                    </a:lnTo>
                                    <a:lnTo>
                                      <a:pt x="14512" y="15758"/>
                                    </a:lnTo>
                                    <a:lnTo>
                                      <a:pt x="14616" y="15547"/>
                                    </a:lnTo>
                                    <a:lnTo>
                                      <a:pt x="14694" y="15352"/>
                                    </a:lnTo>
                                    <a:lnTo>
                                      <a:pt x="14798" y="15141"/>
                                    </a:lnTo>
                                    <a:lnTo>
                                      <a:pt x="15161" y="14735"/>
                                    </a:lnTo>
                                    <a:lnTo>
                                      <a:pt x="15602" y="14329"/>
                                    </a:lnTo>
                                    <a:lnTo>
                                      <a:pt x="16745" y="13552"/>
                                    </a:lnTo>
                                    <a:lnTo>
                                      <a:pt x="18043" y="12670"/>
                                    </a:lnTo>
                                    <a:lnTo>
                                      <a:pt x="18744" y="12194"/>
                                    </a:lnTo>
                                    <a:lnTo>
                                      <a:pt x="19341" y="11647"/>
                                    </a:lnTo>
                                    <a:lnTo>
                                      <a:pt x="19938" y="11099"/>
                                    </a:lnTo>
                                    <a:lnTo>
                                      <a:pt x="20483" y="10464"/>
                                    </a:lnTo>
                                    <a:lnTo>
                                      <a:pt x="20743" y="10164"/>
                                    </a:lnTo>
                                    <a:lnTo>
                                      <a:pt x="20950" y="9794"/>
                                    </a:lnTo>
                                    <a:lnTo>
                                      <a:pt x="21132" y="9441"/>
                                    </a:lnTo>
                                    <a:lnTo>
                                      <a:pt x="21288" y="9035"/>
                                    </a:lnTo>
                                    <a:lnTo>
                                      <a:pt x="21444" y="8664"/>
                                    </a:lnTo>
                                    <a:lnTo>
                                      <a:pt x="21548" y="8223"/>
                                    </a:lnTo>
                                    <a:lnTo>
                                      <a:pt x="21600" y="7782"/>
                                    </a:lnTo>
                                    <a:lnTo>
                                      <a:pt x="21600" y="7341"/>
                                    </a:lnTo>
                                    <a:lnTo>
                                      <a:pt x="21600" y="6935"/>
                                    </a:lnTo>
                                    <a:lnTo>
                                      <a:pt x="21548" y="6564"/>
                                    </a:lnTo>
                                    <a:lnTo>
                                      <a:pt x="21496" y="6229"/>
                                    </a:lnTo>
                                    <a:lnTo>
                                      <a:pt x="21392" y="5858"/>
                                    </a:lnTo>
                                    <a:lnTo>
                                      <a:pt x="21288" y="5523"/>
                                    </a:lnTo>
                                    <a:lnTo>
                                      <a:pt x="21132" y="5135"/>
                                    </a:lnTo>
                                    <a:lnTo>
                                      <a:pt x="20950" y="4800"/>
                                    </a:lnTo>
                                    <a:lnTo>
                                      <a:pt x="20743" y="4464"/>
                                    </a:lnTo>
                                    <a:lnTo>
                                      <a:pt x="20535" y="4164"/>
                                    </a:lnTo>
                                    <a:lnTo>
                                      <a:pt x="20301" y="3847"/>
                                    </a:lnTo>
                                    <a:lnTo>
                                      <a:pt x="20042" y="3547"/>
                                    </a:lnTo>
                                    <a:lnTo>
                                      <a:pt x="19782" y="3247"/>
                                    </a:lnTo>
                                    <a:lnTo>
                                      <a:pt x="19133" y="2664"/>
                                    </a:lnTo>
                                    <a:lnTo>
                                      <a:pt x="18458" y="2152"/>
                                    </a:lnTo>
                                    <a:lnTo>
                                      <a:pt x="17705" y="1694"/>
                                    </a:lnTo>
                                    <a:lnTo>
                                      <a:pt x="16849" y="1252"/>
                                    </a:lnTo>
                                    <a:lnTo>
                                      <a:pt x="16407" y="1076"/>
                                    </a:lnTo>
                                    <a:lnTo>
                                      <a:pt x="15940" y="900"/>
                                    </a:lnTo>
                                    <a:lnTo>
                                      <a:pt x="15499" y="741"/>
                                    </a:lnTo>
                                    <a:lnTo>
                                      <a:pt x="15057" y="600"/>
                                    </a:lnTo>
                                    <a:lnTo>
                                      <a:pt x="14564" y="458"/>
                                    </a:lnTo>
                                    <a:lnTo>
                                      <a:pt x="14045" y="335"/>
                                    </a:lnTo>
                                    <a:lnTo>
                                      <a:pt x="13500" y="229"/>
                                    </a:lnTo>
                                    <a:lnTo>
                                      <a:pt x="13006" y="158"/>
                                    </a:lnTo>
                                    <a:lnTo>
                                      <a:pt x="12461" y="88"/>
                                    </a:lnTo>
                                    <a:lnTo>
                                      <a:pt x="11968" y="52"/>
                                    </a:lnTo>
                                    <a:lnTo>
                                      <a:pt x="11423" y="17"/>
                                    </a:lnTo>
                                    <a:lnTo>
                                      <a:pt x="10825" y="17"/>
                                    </a:lnTo>
                                    <a:lnTo>
                                      <a:pt x="10254" y="17"/>
                                    </a:lnTo>
                                    <a:lnTo>
                                      <a:pt x="9709" y="52"/>
                                    </a:lnTo>
                                    <a:lnTo>
                                      <a:pt x="9216" y="88"/>
                                    </a:lnTo>
                                    <a:lnTo>
                                      <a:pt x="8671" y="158"/>
                                    </a:lnTo>
                                    <a:lnTo>
                                      <a:pt x="8177" y="229"/>
                                    </a:lnTo>
                                    <a:lnTo>
                                      <a:pt x="7632" y="335"/>
                                    </a:lnTo>
                                    <a:lnTo>
                                      <a:pt x="7113" y="458"/>
                                    </a:lnTo>
                                    <a:lnTo>
                                      <a:pt x="6620" y="600"/>
                                    </a:lnTo>
                                    <a:lnTo>
                                      <a:pt x="6178" y="741"/>
                                    </a:lnTo>
                                    <a:lnTo>
                                      <a:pt x="5737" y="900"/>
                                    </a:lnTo>
                                    <a:lnTo>
                                      <a:pt x="5270" y="1076"/>
                                    </a:lnTo>
                                    <a:lnTo>
                                      <a:pt x="4828" y="1252"/>
                                    </a:lnTo>
                                    <a:lnTo>
                                      <a:pt x="3972" y="1694"/>
                                    </a:lnTo>
                                    <a:lnTo>
                                      <a:pt x="3219" y="2152"/>
                                    </a:lnTo>
                                    <a:lnTo>
                                      <a:pt x="2544" y="2664"/>
                                    </a:lnTo>
                                    <a:lnTo>
                                      <a:pt x="1895" y="3247"/>
                                    </a:lnTo>
                                    <a:lnTo>
                                      <a:pt x="1635" y="3547"/>
                                    </a:lnTo>
                                    <a:lnTo>
                                      <a:pt x="1375" y="3847"/>
                                    </a:lnTo>
                                    <a:lnTo>
                                      <a:pt x="1142" y="4164"/>
                                    </a:lnTo>
                                    <a:lnTo>
                                      <a:pt x="934" y="4464"/>
                                    </a:lnTo>
                                    <a:lnTo>
                                      <a:pt x="726" y="4800"/>
                                    </a:lnTo>
                                    <a:lnTo>
                                      <a:pt x="545" y="5135"/>
                                    </a:lnTo>
                                    <a:lnTo>
                                      <a:pt x="389" y="5523"/>
                                    </a:lnTo>
                                    <a:lnTo>
                                      <a:pt x="285" y="5858"/>
                                    </a:lnTo>
                                    <a:lnTo>
                                      <a:pt x="181" y="6229"/>
                                    </a:lnTo>
                                    <a:lnTo>
                                      <a:pt x="129" y="6564"/>
                                    </a:lnTo>
                                    <a:lnTo>
                                      <a:pt x="77" y="6935"/>
                                    </a:lnTo>
                                    <a:lnTo>
                                      <a:pt x="77" y="7341"/>
                                    </a:lnTo>
                                    <a:lnTo>
                                      <a:pt x="77" y="7782"/>
                                    </a:lnTo>
                                    <a:lnTo>
                                      <a:pt x="129" y="8223"/>
                                    </a:lnTo>
                                    <a:lnTo>
                                      <a:pt x="233" y="8664"/>
                                    </a:lnTo>
                                    <a:lnTo>
                                      <a:pt x="389" y="9035"/>
                                    </a:lnTo>
                                    <a:lnTo>
                                      <a:pt x="545" y="9441"/>
                                    </a:lnTo>
                                    <a:lnTo>
                                      <a:pt x="726" y="9794"/>
                                    </a:lnTo>
                                    <a:lnTo>
                                      <a:pt x="934" y="10164"/>
                                    </a:lnTo>
                                    <a:lnTo>
                                      <a:pt x="1194" y="10464"/>
                                    </a:lnTo>
                                    <a:lnTo>
                                      <a:pt x="1739" y="11099"/>
                                    </a:lnTo>
                                    <a:lnTo>
                                      <a:pt x="2336" y="11647"/>
                                    </a:lnTo>
                                    <a:lnTo>
                                      <a:pt x="2933" y="12194"/>
                                    </a:lnTo>
                                    <a:lnTo>
                                      <a:pt x="3634" y="12670"/>
                                    </a:lnTo>
                                    <a:lnTo>
                                      <a:pt x="4932" y="13552"/>
                                    </a:lnTo>
                                    <a:lnTo>
                                      <a:pt x="6075" y="14329"/>
                                    </a:lnTo>
                                    <a:lnTo>
                                      <a:pt x="6516" y="14735"/>
                                    </a:lnTo>
                                    <a:lnTo>
                                      <a:pt x="6879" y="15141"/>
                                    </a:lnTo>
                                    <a:lnTo>
                                      <a:pt x="6983" y="15352"/>
                                    </a:lnTo>
                                    <a:lnTo>
                                      <a:pt x="7061" y="15547"/>
                                    </a:lnTo>
                                    <a:lnTo>
                                      <a:pt x="7165" y="15758"/>
                                    </a:lnTo>
                                    <a:lnTo>
                                      <a:pt x="7165" y="15952"/>
                                    </a:lnTo>
                                    <a:lnTo>
                                      <a:pt x="7165" y="16464"/>
                                    </a:lnTo>
                                    <a:lnTo>
                                      <a:pt x="7165" y="16976"/>
                                    </a:lnTo>
                                    <a:lnTo>
                                      <a:pt x="7165" y="17505"/>
                                    </a:lnTo>
                                    <a:lnTo>
                                      <a:pt x="7165" y="18052"/>
                                    </a:lnTo>
                                    <a:lnTo>
                                      <a:pt x="7165" y="18529"/>
                                    </a:lnTo>
                                    <a:lnTo>
                                      <a:pt x="7165" y="18900"/>
                                    </a:lnTo>
                                    <a:lnTo>
                                      <a:pt x="7165" y="19147"/>
                                    </a:lnTo>
                                    <a:lnTo>
                                      <a:pt x="7165" y="19235"/>
                                    </a:lnTo>
                                    <a:lnTo>
                                      <a:pt x="7165" y="19482"/>
                                    </a:lnTo>
                                    <a:lnTo>
                                      <a:pt x="7217" y="19747"/>
                                    </a:lnTo>
                                    <a:lnTo>
                                      <a:pt x="7321" y="19994"/>
                                    </a:lnTo>
                                    <a:lnTo>
                                      <a:pt x="7476" y="20223"/>
                                    </a:lnTo>
                                    <a:lnTo>
                                      <a:pt x="7632" y="20435"/>
                                    </a:lnTo>
                                    <a:lnTo>
                                      <a:pt x="7814" y="20629"/>
                                    </a:lnTo>
                                    <a:lnTo>
                                      <a:pt x="8022" y="20841"/>
                                    </a:lnTo>
                                    <a:lnTo>
                                      <a:pt x="8281" y="21000"/>
                                    </a:lnTo>
                                    <a:lnTo>
                                      <a:pt x="8515" y="21176"/>
                                    </a:lnTo>
                                    <a:lnTo>
                                      <a:pt x="8775" y="21317"/>
                                    </a:lnTo>
                                    <a:lnTo>
                                      <a:pt x="9060" y="21441"/>
                                    </a:lnTo>
                                    <a:lnTo>
                                      <a:pt x="9424" y="21547"/>
                                    </a:lnTo>
                                    <a:lnTo>
                                      <a:pt x="9761" y="21617"/>
                                    </a:lnTo>
                                    <a:lnTo>
                                      <a:pt x="10125" y="21688"/>
                                    </a:lnTo>
                                    <a:lnTo>
                                      <a:pt x="10462" y="21723"/>
                                    </a:lnTo>
                                    <a:lnTo>
                                      <a:pt x="10825" y="21723"/>
                                    </a:lnTo>
                                    <a:close/>
                                  </a:path>
                                  <a:path w="21600" h="21600" extrusionOk="0">
                                    <a:moveTo>
                                      <a:pt x="9242" y="14417"/>
                                    </a:moveTo>
                                    <a:lnTo>
                                      <a:pt x="8541" y="12035"/>
                                    </a:lnTo>
                                    <a:lnTo>
                                      <a:pt x="7295" y="10129"/>
                                    </a:lnTo>
                                    <a:lnTo>
                                      <a:pt x="6905" y="9652"/>
                                    </a:lnTo>
                                    <a:lnTo>
                                      <a:pt x="8541" y="10182"/>
                                    </a:lnTo>
                                    <a:lnTo>
                                      <a:pt x="9787" y="9547"/>
                                    </a:lnTo>
                                    <a:lnTo>
                                      <a:pt x="11189" y="10129"/>
                                    </a:lnTo>
                                    <a:lnTo>
                                      <a:pt x="12279" y="9547"/>
                                    </a:lnTo>
                                    <a:lnTo>
                                      <a:pt x="13370" y="10076"/>
                                    </a:lnTo>
                                    <a:lnTo>
                                      <a:pt x="14850" y="9652"/>
                                    </a:lnTo>
                                    <a:lnTo>
                                      <a:pt x="12902" y="12247"/>
                                    </a:lnTo>
                                    <a:lnTo>
                                      <a:pt x="12357" y="14417"/>
                                    </a:lnTo>
                                    <a:moveTo>
                                      <a:pt x="7191" y="15952"/>
                                    </a:moveTo>
                                    <a:lnTo>
                                      <a:pt x="14512" y="15952"/>
                                    </a:lnTo>
                                    <a:lnTo>
                                      <a:pt x="14512" y="17064"/>
                                    </a:lnTo>
                                    <a:lnTo>
                                      <a:pt x="7191" y="17047"/>
                                    </a:lnTo>
                                    <a:lnTo>
                                      <a:pt x="7191" y="18123"/>
                                    </a:lnTo>
                                    <a:lnTo>
                                      <a:pt x="14512" y="18158"/>
                                    </a:lnTo>
                                    <a:lnTo>
                                      <a:pt x="14538" y="19182"/>
                                    </a:lnTo>
                                    <a:lnTo>
                                      <a:pt x="7217" y="19182"/>
                                    </a:lnTo>
                                  </a:path>
                                </a:pathLst>
                              </a:custGeom>
                              <a:solidFill>
                                <a:srgbClr val="FFFFCC"/>
                              </a:solidFill>
                              <a:ln w="5715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94C084" id="Litebulb" o:spid="_x0000_s1026" alt="&quot;&quot;" style="position:absolute;margin-left:47.8pt;margin-top:429pt;width:242.25pt;height:363.75pt;z-index:2517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" path="m10825,21723r390,l11552,21688r364,-71l12253,21547r364,-106l12902,21317r260,-141l13396,21000r259,-159l13863,20629r182,-194l14200,20223r156,-229l14460,19747r52,-265l14512,19235r,-88l14512,18900r,-371l14512,18052r,-547l14512,16976r,-512l14512,15952r,-194l14616,15547r78,-195l14798,15141r363,-406l15602,14329r1143,-777l18043,12670r701,-476l19341,11647r597,-548l20483,10464r260,-300l20950,9794r182,-353l21288,9035r156,-371l21548,8223r52,-441l21600,7341r,-406l21548,6564r-52,-335l21392,5858r-104,-335l21132,5135r-182,-335l20743,4464r-208,-300l20301,3847r-259,-300l19782,3247r-649,-583l18458,2152r-753,-458l16849,1252r-442,-176l15940,900,15499,741,15057,600,14564,458,14045,335,13500,229r-494,-71l12461,88,11968,52,11423,17r-598,l10254,17,9709,52,9216,88r-545,70l8177,229,7632,335,7113,458,6620,600,6178,741,5737,900r-467,176l4828,1252r-856,442l3219,2152r-675,512l1895,3247r-260,300l1375,3847r-233,317l934,4464,726,4800,545,5135,389,5523,285,5858,181,6229r-52,335l77,6935r,406l77,7782r52,441l233,8664r156,371l545,9441r181,353l934,10164r260,300l1739,11099r597,548l2933,12194r701,476l4932,13552r1143,777l6516,14735r363,406l6983,15352r78,195l7165,15758r,194l7165,16464r,512l7165,17505r,547l7165,18529r,371l7165,19147r,88l7165,19482r52,265l7321,19994r155,229l7632,20435r182,194l8022,20841r259,159l8515,21176r260,141l9060,21441r364,106l9761,21617r364,71l10462,21723r363,xem9242,14417l8541,12035,7295,10129,6905,9652r1636,530l9787,9547r1402,582l12279,9547r1091,529l14850,9652r-1948,2595l12357,14417m7191,15952r7321,l14512,17064r-7321,-17l7191,18123r7321,35l14538,19182r-7321,e" fillcolor="#ffc" strokeweight="4.5pt">
                      <v:stroke joinstyle="miter"/>
                      <v:path o:extrusionok="f" o:connecttype="custom" o:connectlocs="2147483646,0;2147483646,2147483646;0,2147483646;2147483646,2147483646" o:connectangles="0,0,0,0" textboxrect="3556,2188,18277,9282"/>
                      <o:lock v:ext="edit" verticies="t"/>
                    </v:shape>
                  </w:pict>
                </mc:Fallback>
              </mc:AlternateContent>
            </w:r>
            <w:r w:rsidR="00B713AC">
              <w:rPr>
                <w:b/>
                <w:color w:val="E36C0A" w:themeColor="accent6" w:themeShade="BF"/>
                <w:sz w:val="40"/>
                <w:szCs w:val="40"/>
              </w:rPr>
              <w:t xml:space="preserve"> </w:t>
            </w:r>
            <w:r w:rsidR="00036890">
              <w:rPr>
                <w:b/>
                <w:color w:val="E36C0A" w:themeColor="accent6" w:themeShade="BF"/>
                <w:sz w:val="40"/>
                <w:szCs w:val="40"/>
              </w:rPr>
              <w:t xml:space="preserve">    </w:t>
            </w:r>
            <w:hyperlink w:anchor="_top" w:tooltip="State your opinion again." w:history="1">
              <w:r w:rsidR="008C0A39">
                <w:rPr>
                  <w:rStyle w:val="Hyperlink"/>
                  <w:b/>
                  <w:color w:val="E36C0A" w:themeColor="accent6" w:themeShade="BF"/>
                  <w:sz w:val="40"/>
                  <w:szCs w:val="40"/>
                </w:rPr>
                <w:t>S</w:t>
              </w:r>
              <w:r w:rsidR="008C0A39">
                <w:rPr>
                  <w:rStyle w:val="Hyperlink"/>
                  <w:sz w:val="28"/>
                  <w:szCs w:val="28"/>
                </w:rPr>
                <w:t>ummarize</w:t>
              </w:r>
            </w:hyperlink>
          </w:p>
        </w:tc>
        <w:sdt>
          <w:sdtPr>
            <w:rPr>
              <w:rStyle w:val="Paragraph"/>
            </w:rPr>
            <w:alias w:val="So what is your opinion?"/>
            <w:tag w:val="So what is your opinion?"/>
            <w:id w:val="-1781557779"/>
            <w:lock w:val="sdtLocked"/>
            <w:placeholder>
              <w:docPart w:val="DefaultPlaceholder_-1854013440"/>
            </w:placeholder>
            <w:showingPlcHdr/>
            <w15:color w:val="000000"/>
            <w:text w:multiLine="1"/>
          </w:sdtPr>
          <w:sdtEndPr>
            <w:rPr>
              <w:rStyle w:val="DefaultParagraphFont"/>
              <w:noProof/>
              <w:color w:val="auto"/>
              <w:sz w:val="28"/>
              <w:szCs w:val="28"/>
            </w:rPr>
          </w:sdtEndPr>
          <w:sdtContent>
            <w:tc>
              <w:tcPr>
                <w:tcW w:w="2520" w:type="dxa"/>
                <w:tcBorders>
                  <w:top w:val="single" w:sz="18" w:space="0" w:color="000000" w:themeColor="text1"/>
                  <w:bottom w:val="single" w:sz="18" w:space="0" w:color="000000" w:themeColor="text1"/>
                  <w:right w:val="single" w:sz="36" w:space="0" w:color="F79646" w:themeColor="accent6"/>
                </w:tcBorders>
                <w:shd w:val="clear" w:color="auto" w:fill="auto"/>
              </w:tcPr>
              <w:p w14:paraId="18E01975" w14:textId="00DF8DE9" w:rsidR="008075A4" w:rsidRPr="003A6042" w:rsidRDefault="00EB3DC3" w:rsidP="002F4EB9">
                <w:pPr>
                  <w:rPr>
                    <w:noProof/>
                    <w:sz w:val="28"/>
                    <w:szCs w:val="28"/>
                  </w:rPr>
                </w:pPr>
                <w:r w:rsidRPr="00277096">
                  <w:rPr>
                    <w:rStyle w:val="PlaceholderText"/>
                    <w:color w:val="auto"/>
                  </w:rPr>
                  <w:t>Click or tap here to enter text.</w:t>
                </w:r>
              </w:p>
            </w:tc>
          </w:sdtContent>
        </w:sdt>
        <w:tc>
          <w:tcPr>
            <w:tcW w:w="4713" w:type="dxa"/>
            <w:tcBorders>
              <w:top w:val="single" w:sz="18" w:space="0" w:color="000000" w:themeColor="text1"/>
              <w:left w:val="single" w:sz="36" w:space="0" w:color="F79646" w:themeColor="accent6"/>
              <w:bottom w:val="single" w:sz="36" w:space="0" w:color="F79646" w:themeColor="accent6"/>
              <w:right w:val="single" w:sz="36" w:space="0" w:color="F79646" w:themeColor="accent6"/>
            </w:tcBorders>
            <w:shd w:val="clear" w:color="auto" w:fill="auto"/>
          </w:tcPr>
          <w:p w14:paraId="683D64E9" w14:textId="08ED02FF" w:rsidR="008075A4" w:rsidRPr="003A6042" w:rsidRDefault="00507ECC" w:rsidP="009828F5">
            <w:pPr>
              <w:tabs>
                <w:tab w:val="center" w:pos="2135"/>
              </w:tabs>
              <w:rPr>
                <w:noProof/>
                <w:sz w:val="28"/>
                <w:szCs w:val="28"/>
              </w:rPr>
            </w:pPr>
            <w:sdt>
              <w:sdtPr>
                <w:rPr>
                  <w:rStyle w:val="Paragraph"/>
                </w:rPr>
                <w:id w:val="-1766997915"/>
                <w:lock w:val="sdtLocked"/>
                <w:showingPlcHdr/>
                <w15:color w:val="000000"/>
                <w:dropDownList>
                  <w:listItem w:value="Choose an item."/>
                  <w:listItem w:displayText="In conclusion," w:value="In conclusion,"/>
                  <w:listItem w:displayText="To summarize," w:value="To summarize,"/>
                  <w:listItem w:displayText="Therefore," w:value="Therefore,"/>
                  <w:listItem w:displayText="To sum up," w:value="To sum up,"/>
                  <w:listItem w:displayText="To rephrase," w:value="To rephrase,"/>
                  <w:listItem w:displayText="Clearly," w:value="Clearly,"/>
                  <w:listItem w:displayText="In summary," w:value="In summary,"/>
                  <w:listItem w:displayText="In fact," w:value="In fact,"/>
                  <w:listItem w:displayText="Again," w:value="Again,"/>
                  <w:listItem w:displayText="Though some would argue ..." w:value="Though some would argue ..."/>
                  <w:listItem w:displayText="Although some people think ..." w:value="Although some people think ..."/>
                  <w:listItem w:displayText="Despite the opinion that ..." w:value="Despite the opinion that ..."/>
                  <w:listItem w:displayText="While others would argue ..." w:value="While others would argue ..."/>
                </w:dropDownList>
              </w:sdtPr>
              <w:sdtEndPr>
                <w:rPr>
                  <w:rStyle w:val="DefaultParagraphFont"/>
                  <w:rFonts w:ascii="Times New Roman" w:hAnsi="Times New Roman" w:cs="Times New Roman"/>
                  <w:noProof/>
                  <w:szCs w:val="24"/>
                </w:rPr>
              </w:sdtEndPr>
              <w:sdtContent>
                <w:r w:rsidR="00AE4E52" w:rsidRPr="00277096">
                  <w:rPr>
                    <w:rStyle w:val="PlaceholderText"/>
                    <w:color w:val="000000" w:themeColor="text1"/>
                  </w:rPr>
                  <w:t>Choose an item.</w:t>
                </w:r>
              </w:sdtContent>
            </w:sdt>
            <w:r w:rsidR="00AE4E52">
              <w:rPr>
                <w:rFonts w:ascii="Times New Roman" w:hAnsi="Times New Roman" w:cs="Times New Roman"/>
                <w:noProof/>
                <w:sz w:val="24"/>
                <w:szCs w:val="24"/>
              </w:rPr>
              <w:t xml:space="preserve"> </w:t>
            </w:r>
            <w:sdt>
              <w:sdtPr>
                <w:rPr>
                  <w:rStyle w:val="Paragraph"/>
                </w:rPr>
                <w:id w:val="421080710"/>
                <w:lock w:val="sdtLocked"/>
                <w:placeholder>
                  <w:docPart w:val="DefaultPlaceholder_-1854013440"/>
                </w:placeholder>
                <w:showingPlcHdr/>
                <w15:color w:val="000000"/>
                <w:text w:multiLine="1"/>
              </w:sdtPr>
              <w:sdtEndPr>
                <w:rPr>
                  <w:rStyle w:val="DefaultParagraphFont"/>
                  <w:rFonts w:ascii="Times New Roman" w:hAnsi="Times New Roman" w:cs="Times New Roman"/>
                  <w:noProof/>
                  <w:color w:val="auto"/>
                  <w:szCs w:val="24"/>
                </w:rPr>
              </w:sdtEndPr>
              <w:sdtContent>
                <w:r w:rsidR="00EB3DC3" w:rsidRPr="00277096">
                  <w:rPr>
                    <w:rStyle w:val="PlaceholderText"/>
                    <w:color w:val="auto"/>
                  </w:rPr>
                  <w:t>Click or tap here to enter text.</w:t>
                </w:r>
              </w:sdtContent>
            </w:sdt>
          </w:p>
        </w:tc>
        <w:tc>
          <w:tcPr>
            <w:tcW w:w="327" w:type="dxa"/>
            <w:vMerge/>
            <w:tcBorders>
              <w:left w:val="single" w:sz="36" w:space="0" w:color="F79646" w:themeColor="accent6"/>
              <w:bottom w:val="single" w:sz="18" w:space="0" w:color="auto"/>
            </w:tcBorders>
            <w:shd w:val="clear" w:color="auto" w:fill="BFBFBF" w:themeFill="background1" w:themeFillShade="BF"/>
          </w:tcPr>
          <w:p w14:paraId="16551C75" w14:textId="77777777" w:rsidR="008075A4" w:rsidRPr="003A6042" w:rsidRDefault="008075A4" w:rsidP="002F4EB9">
            <w:pPr>
              <w:spacing w:after="200" w:line="276" w:lineRule="auto"/>
              <w:rPr>
                <w:sz w:val="24"/>
                <w:szCs w:val="24"/>
              </w:rPr>
            </w:pPr>
          </w:p>
        </w:tc>
        <w:tc>
          <w:tcPr>
            <w:tcW w:w="2103" w:type="dxa"/>
            <w:tcBorders>
              <w:top w:val="single" w:sz="18" w:space="0" w:color="auto"/>
              <w:bottom w:val="single" w:sz="18" w:space="0" w:color="auto"/>
              <w:right w:val="single" w:sz="18" w:space="0" w:color="auto"/>
            </w:tcBorders>
            <w:shd w:val="clear" w:color="auto" w:fill="auto"/>
          </w:tcPr>
          <w:p w14:paraId="5A3177DD" w14:textId="655ECD70" w:rsidR="008075A4" w:rsidRPr="003A6042" w:rsidRDefault="00507ECC" w:rsidP="00AB7B53">
            <w:pPr>
              <w:spacing w:after="0" w:line="276" w:lineRule="auto"/>
              <w:ind w:left="-86" w:right="-115"/>
              <w:rPr>
                <w:sz w:val="24"/>
                <w:szCs w:val="24"/>
              </w:rPr>
            </w:pPr>
            <w:sdt>
              <w:sdtPr>
                <w:rPr>
                  <w:rFonts w:ascii="MS Gothic" w:eastAsia="MS Gothic" w:hAnsi="MS Gothic" w:cstheme="minorHAnsi"/>
                  <w:sz w:val="28"/>
                  <w:szCs w:val="28"/>
                </w:rPr>
                <w:id w:val="-280959283"/>
                <w:lock w:val="sdtLocked"/>
                <w14:checkbox>
                  <w14:checked w14:val="0"/>
                  <w14:checkedState w14:val="2612" w14:font="MS Gothic"/>
                  <w14:uncheckedState w14:val="2610" w14:font="MS Gothic"/>
                </w14:checkbox>
              </w:sdtPr>
              <w:sdtEndPr/>
              <w:sdtContent>
                <w:r w:rsidR="00AE4E52">
                  <w:rPr>
                    <w:rFonts w:ascii="MS Gothic" w:eastAsia="MS Gothic" w:hAnsi="MS Gothic" w:cstheme="minorHAnsi" w:hint="eastAsia"/>
                    <w:sz w:val="28"/>
                    <w:szCs w:val="28"/>
                  </w:rPr>
                  <w:t>☐</w:t>
                </w:r>
              </w:sdtContent>
            </w:sdt>
            <w:r w:rsidR="00572898">
              <w:rPr>
                <w:rFonts w:ascii="MS Gothic" w:eastAsia="MS Gothic" w:hAnsi="MS Gothic" w:cstheme="minorHAnsi"/>
                <w:sz w:val="28"/>
                <w:szCs w:val="28"/>
              </w:rPr>
              <w:t xml:space="preserve"> </w:t>
            </w:r>
            <w:r w:rsidR="00213268" w:rsidRPr="009828F5">
              <w:rPr>
                <w:sz w:val="26"/>
                <w:szCs w:val="26"/>
              </w:rPr>
              <w:t xml:space="preserve">I </w:t>
            </w:r>
            <w:r w:rsidR="00213268" w:rsidRPr="00D84FB2">
              <w:rPr>
                <w:b/>
                <w:color w:val="365F91" w:themeColor="accent1" w:themeShade="BF"/>
                <w:sz w:val="26"/>
                <w:szCs w:val="26"/>
                <w:u w:val="single"/>
              </w:rPr>
              <w:t>summ</w:t>
            </w:r>
            <w:r w:rsidR="00C70AD7">
              <w:rPr>
                <w:b/>
                <w:color w:val="365F91" w:themeColor="accent1" w:themeShade="BF"/>
                <w:sz w:val="26"/>
                <w:szCs w:val="26"/>
                <w:u w:val="single"/>
              </w:rPr>
              <w:t>arized</w:t>
            </w:r>
            <w:r w:rsidR="00213268" w:rsidRPr="007C3463">
              <w:rPr>
                <w:color w:val="365F91" w:themeColor="accent1" w:themeShade="BF"/>
                <w:sz w:val="26"/>
                <w:szCs w:val="26"/>
              </w:rPr>
              <w:t xml:space="preserve"> </w:t>
            </w:r>
            <w:r w:rsidR="00213268" w:rsidRPr="009828F5">
              <w:rPr>
                <w:sz w:val="26"/>
                <w:szCs w:val="26"/>
              </w:rPr>
              <w:t>my opinion.</w:t>
            </w:r>
          </w:p>
        </w:tc>
      </w:tr>
    </w:tbl>
    <w:p w14:paraId="6DF830C4" w14:textId="56492D7D" w:rsidR="000309A8" w:rsidRDefault="000309A8" w:rsidP="00AB5FE9">
      <w:pPr>
        <w:spacing w:after="0" w:line="276" w:lineRule="auto"/>
        <w:rPr>
          <w:rFonts w:ascii="Comic Sans MS" w:hAnsi="Comic Sans MS"/>
          <w:b/>
          <w:color w:val="002060"/>
          <w:sz w:val="28"/>
          <w:szCs w:val="28"/>
        </w:rPr>
      </w:pPr>
    </w:p>
    <w:p w14:paraId="6573C67D" w14:textId="77777777" w:rsidR="00EC0EFF" w:rsidRPr="00AB5FE9" w:rsidRDefault="00BE4170">
      <w:pPr>
        <w:spacing w:after="200" w:line="276" w:lineRule="auto"/>
      </w:pPr>
      <w:r>
        <w:rPr>
          <w:noProof/>
        </w:rPr>
        <w:drawing>
          <wp:anchor distT="0" distB="0" distL="114300" distR="114300" simplePos="0" relativeHeight="251755008" behindDoc="0" locked="0" layoutInCell="1" allowOverlap="1" wp14:anchorId="0723453F" wp14:editId="0C013C7D">
            <wp:simplePos x="0" y="0"/>
            <wp:positionH relativeFrom="column">
              <wp:posOffset>-645160</wp:posOffset>
            </wp:positionH>
            <wp:positionV relativeFrom="paragraph">
              <wp:posOffset>-123825</wp:posOffset>
            </wp:positionV>
            <wp:extent cx="481330" cy="490855"/>
            <wp:effectExtent l="19050" t="0" r="0" b="0"/>
            <wp:wrapSquare wrapText="bothSides"/>
            <wp:docPr id="3" name="Picture 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descr="3"/>
                    <pic:cNvPicPr>
                      <a:picLocks noChangeAspect="1" noChangeArrowheads="1"/>
                    </pic:cNvPicPr>
                  </pic:nvPicPr>
                  <pic:blipFill>
                    <a:blip r:embed="rId30"/>
                    <a:srcRect l="21591" t="32853" r="74347" b="59891"/>
                    <a:stretch>
                      <a:fillRect/>
                    </a:stretch>
                  </pic:blipFill>
                  <pic:spPr bwMode="auto">
                    <a:xfrm>
                      <a:off x="0" y="0"/>
                      <a:ext cx="481330" cy="490855"/>
                    </a:xfrm>
                    <a:prstGeom prst="rect">
                      <a:avLst/>
                    </a:prstGeom>
                    <a:noFill/>
                    <a:ln w="9525">
                      <a:noFill/>
                      <a:miter lim="800000"/>
                      <a:headEnd/>
                      <a:tailEnd/>
                    </a:ln>
                  </pic:spPr>
                </pic:pic>
              </a:graphicData>
            </a:graphic>
          </wp:anchor>
        </w:drawing>
      </w:r>
      <w:r w:rsidR="00B713AC">
        <w:rPr>
          <w:rFonts w:ascii="Comic Sans MS" w:hAnsi="Comic Sans MS"/>
          <w:b/>
          <w:color w:val="002060"/>
          <w:sz w:val="28"/>
          <w:szCs w:val="28"/>
        </w:rPr>
        <w:t>Next,</w:t>
      </w:r>
      <w:r w:rsidR="002F4EB9" w:rsidRPr="00310F14">
        <w:rPr>
          <w:rFonts w:ascii="Comic Sans MS" w:hAnsi="Comic Sans MS"/>
          <w:b/>
          <w:color w:val="002060"/>
          <w:sz w:val="28"/>
          <w:szCs w:val="28"/>
        </w:rPr>
        <w:t xml:space="preserve"> </w:t>
      </w:r>
      <w:r w:rsidR="002F4EB9" w:rsidRPr="00BE4170">
        <w:rPr>
          <w:rFonts w:ascii="Comic Sans MS" w:hAnsi="Comic Sans MS"/>
          <w:b/>
          <w:color w:val="002060"/>
          <w:sz w:val="28"/>
          <w:szCs w:val="28"/>
          <w:u w:val="single"/>
        </w:rPr>
        <w:t>copy</w:t>
      </w:r>
      <w:r w:rsidR="002F4EB9" w:rsidRPr="00310F14">
        <w:rPr>
          <w:rFonts w:ascii="Comic Sans MS" w:hAnsi="Comic Sans MS"/>
          <w:b/>
          <w:color w:val="002060"/>
          <w:sz w:val="28"/>
          <w:szCs w:val="28"/>
        </w:rPr>
        <w:t xml:space="preserve"> </w:t>
      </w:r>
      <w:r>
        <w:rPr>
          <w:rFonts w:ascii="Comic Sans MS" w:hAnsi="Comic Sans MS"/>
          <w:b/>
          <w:color w:val="002060"/>
          <w:sz w:val="28"/>
          <w:szCs w:val="28"/>
        </w:rPr>
        <w:t xml:space="preserve">the text in the </w:t>
      </w:r>
      <w:r w:rsidRPr="00972921">
        <w:rPr>
          <w:rFonts w:ascii="Comic Sans MS" w:hAnsi="Comic Sans MS"/>
          <w:b/>
          <w:color w:val="E36C0A" w:themeColor="accent6" w:themeShade="BF"/>
          <w:sz w:val="28"/>
          <w:szCs w:val="28"/>
        </w:rPr>
        <w:t>orange</w:t>
      </w:r>
      <w:r>
        <w:rPr>
          <w:rFonts w:ascii="Comic Sans MS" w:hAnsi="Comic Sans MS"/>
          <w:b/>
          <w:color w:val="002060"/>
          <w:sz w:val="28"/>
          <w:szCs w:val="28"/>
        </w:rPr>
        <w:t xml:space="preserve"> box</w:t>
      </w:r>
      <w:r w:rsidR="00AB5FE9">
        <w:rPr>
          <w:rFonts w:ascii="Comic Sans MS" w:hAnsi="Comic Sans MS"/>
          <w:b/>
          <w:color w:val="002060"/>
          <w:sz w:val="28"/>
          <w:szCs w:val="28"/>
        </w:rPr>
        <w:t xml:space="preserve">. </w:t>
      </w:r>
    </w:p>
    <w:p w14:paraId="259289D8" w14:textId="77777777" w:rsidR="00BE4170" w:rsidRDefault="00385636" w:rsidP="00385636">
      <w:pPr>
        <w:ind w:right="-630"/>
        <w:rPr>
          <w:rFonts w:ascii="Comic Sans MS" w:hAnsi="Comic Sans MS"/>
          <w:b/>
          <w:color w:val="002060"/>
          <w:sz w:val="28"/>
          <w:szCs w:val="28"/>
        </w:rPr>
      </w:pPr>
      <w:r>
        <w:rPr>
          <w:noProof/>
        </w:rPr>
        <w:lastRenderedPageBreak/>
        <w:drawing>
          <wp:anchor distT="0" distB="0" distL="114300" distR="114300" simplePos="0" relativeHeight="251785728" behindDoc="0" locked="0" layoutInCell="1" allowOverlap="1" wp14:anchorId="5C2596B0" wp14:editId="2DFA07F6">
            <wp:simplePos x="0" y="0"/>
            <wp:positionH relativeFrom="column">
              <wp:posOffset>604520</wp:posOffset>
            </wp:positionH>
            <wp:positionV relativeFrom="paragraph">
              <wp:posOffset>11430</wp:posOffset>
            </wp:positionV>
            <wp:extent cx="251460" cy="257175"/>
            <wp:effectExtent l="0" t="0" r="0" b="9525"/>
            <wp:wrapNone/>
            <wp:docPr id="10" name="Picture 10" descr="Paste without format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Paste without formatting"/>
                    <pic:cNvPicPr/>
                  </pic:nvPicPr>
                  <pic:blipFill>
                    <a:blip r:embed="rId31"/>
                    <a:srcRect t="81" b="81"/>
                    <a:stretch>
                      <a:fillRect/>
                    </a:stretch>
                  </pic:blipFill>
                  <pic:spPr bwMode="auto">
                    <a:xfrm>
                      <a:off x="0" y="0"/>
                      <a:ext cx="251460" cy="257175"/>
                    </a:xfrm>
                    <a:prstGeom prst="rect">
                      <a:avLst/>
                    </a:prstGeom>
                    <a:ln>
                      <a:noFill/>
                    </a:ln>
                    <a:extLst>
                      <a:ext uri="{53640926-AAD7-44D8-BBD7-CCE9431645EC}">
                        <a14:shadowObscured xmlns:a14="http://schemas.microsoft.com/office/drawing/2010/main"/>
                      </a:ext>
                    </a:extLst>
                  </pic:spPr>
                </pic:pic>
              </a:graphicData>
            </a:graphic>
          </wp:anchor>
        </w:drawing>
      </w:r>
      <w:r w:rsidR="00EC0EFF">
        <w:rPr>
          <w:noProof/>
        </w:rPr>
        <w:drawing>
          <wp:anchor distT="0" distB="0" distL="114300" distR="114300" simplePos="0" relativeHeight="251759104" behindDoc="0" locked="0" layoutInCell="1" allowOverlap="1" wp14:anchorId="4F5D50BD" wp14:editId="1CC72DF5">
            <wp:simplePos x="0" y="0"/>
            <wp:positionH relativeFrom="column">
              <wp:posOffset>-635635</wp:posOffset>
            </wp:positionH>
            <wp:positionV relativeFrom="paragraph">
              <wp:posOffset>-111760</wp:posOffset>
            </wp:positionV>
            <wp:extent cx="539115" cy="490855"/>
            <wp:effectExtent l="0" t="0" r="0" b="4445"/>
            <wp:wrapSquare wrapText="bothSides"/>
            <wp:docPr id="11" name="Picture 1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6" descr="4"/>
                    <pic:cNvPicPr>
                      <a:picLocks noChangeAspect="1" noChangeArrowheads="1"/>
                    </pic:cNvPicPr>
                  </pic:nvPicPr>
                  <pic:blipFill>
                    <a:blip r:embed="rId32"/>
                    <a:srcRect l="26623" t="50862" r="69478" b="42778"/>
                    <a:stretch>
                      <a:fillRect/>
                    </a:stretch>
                  </pic:blipFill>
                  <pic:spPr bwMode="auto">
                    <a:xfrm>
                      <a:off x="0" y="0"/>
                      <a:ext cx="539115" cy="490855"/>
                    </a:xfrm>
                    <a:prstGeom prst="rect">
                      <a:avLst/>
                    </a:prstGeom>
                    <a:noFill/>
                    <a:ln w="9525">
                      <a:noFill/>
                      <a:miter lim="800000"/>
                      <a:headEnd/>
                      <a:tailEnd/>
                    </a:ln>
                  </pic:spPr>
                </pic:pic>
              </a:graphicData>
            </a:graphic>
          </wp:anchor>
        </w:drawing>
      </w:r>
      <w:r w:rsidR="00BE4170" w:rsidRPr="00BE4170">
        <w:rPr>
          <w:rFonts w:ascii="Comic Sans MS" w:hAnsi="Comic Sans MS"/>
          <w:b/>
          <w:color w:val="002060"/>
          <w:sz w:val="28"/>
          <w:szCs w:val="28"/>
          <w:u w:val="single"/>
        </w:rPr>
        <w:t>Paste</w:t>
      </w:r>
      <w:r w:rsidR="00BE4170" w:rsidRPr="00287CFD">
        <w:rPr>
          <w:rFonts w:ascii="Comic Sans MS" w:hAnsi="Comic Sans MS"/>
          <w:b/>
          <w:color w:val="002060"/>
          <w:sz w:val="28"/>
          <w:szCs w:val="28"/>
        </w:rPr>
        <w:t xml:space="preserve"> </w:t>
      </w:r>
      <w:proofErr w:type="gramStart"/>
      <w:r>
        <w:rPr>
          <w:rFonts w:ascii="Comic Sans MS" w:hAnsi="Comic Sans MS"/>
          <w:b/>
          <w:color w:val="002060"/>
          <w:sz w:val="28"/>
          <w:szCs w:val="28"/>
        </w:rPr>
        <w:t xml:space="preserve">(  </w:t>
      </w:r>
      <w:proofErr w:type="gramEnd"/>
      <w:r>
        <w:rPr>
          <w:rFonts w:ascii="Comic Sans MS" w:hAnsi="Comic Sans MS"/>
          <w:b/>
          <w:color w:val="002060"/>
          <w:sz w:val="28"/>
          <w:szCs w:val="28"/>
        </w:rPr>
        <w:t xml:space="preserve"> ) </w:t>
      </w:r>
      <w:r w:rsidR="00BE4170" w:rsidRPr="00287CFD">
        <w:rPr>
          <w:rFonts w:ascii="Comic Sans MS" w:hAnsi="Comic Sans MS"/>
          <w:b/>
          <w:color w:val="002060"/>
          <w:sz w:val="28"/>
          <w:szCs w:val="28"/>
        </w:rPr>
        <w:t xml:space="preserve">the text into the box below. </w:t>
      </w:r>
      <w:r w:rsidR="00BE4170" w:rsidRPr="00D23012">
        <w:rPr>
          <w:rFonts w:ascii="Comic Sans MS" w:hAnsi="Comic Sans MS"/>
          <w:b/>
          <w:color w:val="002060"/>
          <w:sz w:val="28"/>
          <w:szCs w:val="28"/>
          <w:u w:val="single"/>
        </w:rPr>
        <w:t>Read</w:t>
      </w:r>
      <w:r w:rsidR="00BE4170">
        <w:rPr>
          <w:rFonts w:ascii="Comic Sans MS" w:hAnsi="Comic Sans MS"/>
          <w:b/>
          <w:color w:val="002060"/>
          <w:sz w:val="28"/>
          <w:szCs w:val="28"/>
        </w:rPr>
        <w:t xml:space="preserve"> your essay and </w:t>
      </w:r>
      <w:r w:rsidR="00BE4170" w:rsidRPr="00D23012">
        <w:rPr>
          <w:rFonts w:ascii="Comic Sans MS" w:hAnsi="Comic Sans MS"/>
          <w:b/>
          <w:color w:val="002060"/>
          <w:sz w:val="28"/>
          <w:szCs w:val="28"/>
          <w:u w:val="single"/>
        </w:rPr>
        <w:t>edit</w:t>
      </w:r>
      <w:r w:rsidR="00BE4170">
        <w:rPr>
          <w:rFonts w:ascii="Comic Sans MS" w:hAnsi="Comic Sans MS"/>
          <w:b/>
          <w:color w:val="002060"/>
          <w:sz w:val="28"/>
          <w:szCs w:val="28"/>
        </w:rPr>
        <w:t xml:space="preserve"> it. </w:t>
      </w:r>
    </w:p>
    <w:p w14:paraId="01BEF48C" w14:textId="77777777" w:rsidR="00BE4170" w:rsidRPr="00F646A6" w:rsidRDefault="000065B9" w:rsidP="00BE4170">
      <w:bookmarkStart w:id="2" w:name="Paragraph"/>
      <w:bookmarkEnd w:id="2"/>
      <w:r>
        <w:rPr>
          <w:noProof/>
        </w:rPr>
        <mc:AlternateContent>
          <mc:Choice Requires="wps">
            <w:drawing>
              <wp:anchor distT="0" distB="0" distL="114300" distR="114300" simplePos="0" relativeHeight="251760128" behindDoc="1" locked="0" layoutInCell="1" allowOverlap="1" wp14:anchorId="7AEDC0CA" wp14:editId="464762BF">
                <wp:simplePos x="0" y="0"/>
                <wp:positionH relativeFrom="column">
                  <wp:posOffset>-539115</wp:posOffset>
                </wp:positionH>
                <wp:positionV relativeFrom="paragraph">
                  <wp:posOffset>334010</wp:posOffset>
                </wp:positionV>
                <wp:extent cx="6779895" cy="4770120"/>
                <wp:effectExtent l="38100" t="38100" r="40005" b="30480"/>
                <wp:wrapNone/>
                <wp:docPr id="2" name="Rectangle 2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79895" cy="4770120"/>
                        </a:xfrm>
                        <a:prstGeom prst="rect">
                          <a:avLst/>
                        </a:prstGeom>
                        <a:noFill/>
                        <a:ln w="76200">
                          <a:solidFill>
                            <a:schemeClr val="accent6">
                              <a:lumMod val="7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E54D1A" id="Rectangle 23" o:spid="_x0000_s1026" alt="&quot;&quot;" style="position:absolute;margin-left:-42.45pt;margin-top:26.3pt;width:533.85pt;height:375.6pt;z-index:-25155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" filled="f" strokecolor="#e36c0a [2409]" strokeweight="6pt"/>
            </w:pict>
          </mc:Fallback>
        </mc:AlternateContent>
      </w:r>
      <w:r w:rsidR="00BE4170" w:rsidRPr="00287CFD">
        <w:rPr>
          <w:rFonts w:ascii="Comic Sans MS" w:hAnsi="Comic Sans MS"/>
          <w:b/>
          <w:color w:val="002060"/>
          <w:sz w:val="28"/>
          <w:szCs w:val="28"/>
        </w:rPr>
        <w:t xml:space="preserve">Click </w:t>
      </w:r>
      <w:hyperlink w:anchor="ParagraphExample" w:history="1">
        <w:r w:rsidR="00BE4170" w:rsidRPr="00582D68">
          <w:rPr>
            <w:rStyle w:val="Hyperlink"/>
            <w:rFonts w:ascii="Comic Sans MS" w:hAnsi="Comic Sans MS"/>
            <w:b/>
            <w:color w:val="0000FF"/>
            <w:sz w:val="28"/>
            <w:szCs w:val="28"/>
            <w:u w:val="single"/>
          </w:rPr>
          <w:t>here</w:t>
        </w:r>
      </w:hyperlink>
      <w:r w:rsidR="00BE4170" w:rsidRPr="00287CFD">
        <w:rPr>
          <w:rFonts w:ascii="Comic Sans MS" w:hAnsi="Comic Sans MS"/>
          <w:b/>
          <w:color w:val="002060"/>
          <w:sz w:val="28"/>
          <w:szCs w:val="28"/>
        </w:rPr>
        <w:t xml:space="preserve"> to see how your final paragraph should look.</w:t>
      </w:r>
    </w:p>
    <w:p w14:paraId="49AD4F31" w14:textId="4B34B810" w:rsidR="005A7BD5" w:rsidRPr="005A7BD5" w:rsidRDefault="005A7BD5" w:rsidP="005A7BD5">
      <w:pPr>
        <w:ind w:left="720" w:hanging="720"/>
        <w:rPr>
          <w:sz w:val="24"/>
          <w:szCs w:val="24"/>
        </w:rPr>
      </w:pPr>
    </w:p>
    <w:sdt>
      <w:sdtPr>
        <w:rPr>
          <w:rStyle w:val="Paragraph"/>
        </w:rPr>
        <w:id w:val="1133451109"/>
        <w:lock w:val="sdtLocked"/>
        <w:placeholder>
          <w:docPart w:val="DefaultPlaceholder_-1854013440"/>
        </w:placeholder>
        <w:showingPlcHdr/>
        <w15:color w:val="000000"/>
        <w:text w:multiLine="1"/>
      </w:sdtPr>
      <w:sdtEndPr>
        <w:rPr>
          <w:rStyle w:val="DefaultParagraphFont"/>
          <w:rFonts w:ascii="Times New Roman" w:hAnsi="Times New Roman" w:cs="Times New Roman"/>
          <w:color w:val="auto"/>
          <w:szCs w:val="24"/>
        </w:rPr>
      </w:sdtEndPr>
      <w:sdtContent>
        <w:p w14:paraId="310C45EC" w14:textId="69E75B52" w:rsidR="00727DDE" w:rsidRDefault="00EB3DC3" w:rsidP="0038796F">
          <w:pPr>
            <w:tabs>
              <w:tab w:val="left" w:pos="720"/>
            </w:tabs>
            <w:spacing w:after="200" w:line="276" w:lineRule="auto"/>
            <w:ind w:firstLine="720"/>
            <w:rPr>
              <w:rFonts w:ascii="Times New Roman" w:hAnsi="Times New Roman" w:cs="Times New Roman"/>
              <w:sz w:val="24"/>
              <w:szCs w:val="24"/>
            </w:rPr>
          </w:pPr>
          <w:r w:rsidRPr="00277096">
            <w:rPr>
              <w:rStyle w:val="PlaceholderText"/>
              <w:color w:val="auto"/>
            </w:rPr>
            <w:t>Click or tap here to enter text.</w:t>
          </w:r>
        </w:p>
      </w:sdtContent>
    </w:sdt>
    <w:p w14:paraId="0F0A556D" w14:textId="57AA7860" w:rsidR="00C623C9" w:rsidRPr="0015222A" w:rsidRDefault="000065B9">
      <w:pPr>
        <w:spacing w:after="200" w:line="276" w:lineRule="auto"/>
        <w:rPr>
          <w:rFonts w:ascii="Times New Roman" w:hAnsi="Times New Roman" w:cs="Times New Roman"/>
          <w:sz w:val="24"/>
          <w:szCs w:val="24"/>
        </w:rPr>
      </w:pPr>
      <w:r w:rsidRPr="00AE4E52">
        <w:rPr>
          <w:rFonts w:ascii="Times New Roman" w:hAnsi="Times New Roman" w:cs="Times New Roman"/>
          <w:noProof/>
          <w:sz w:val="24"/>
          <w:szCs w:val="24"/>
        </w:rPr>
        <mc:AlternateContent>
          <mc:Choice Requires="wpg">
            <w:drawing>
              <wp:anchor distT="0" distB="0" distL="114300" distR="114300" simplePos="0" relativeHeight="251786752" behindDoc="0" locked="0" layoutInCell="1" allowOverlap="1" wp14:anchorId="2ED8FC05" wp14:editId="1F7FB562">
                <wp:simplePos x="0" y="0"/>
                <wp:positionH relativeFrom="column">
                  <wp:posOffset>-935915</wp:posOffset>
                </wp:positionH>
                <wp:positionV relativeFrom="page">
                  <wp:posOffset>6045798</wp:posOffset>
                </wp:positionV>
                <wp:extent cx="7800339" cy="4011294"/>
                <wp:effectExtent l="0" t="0" r="10795" b="27940"/>
                <wp:wrapNone/>
                <wp:docPr id="20" name="Group 2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800339" cy="4011294"/>
                          <a:chOff x="0" y="0"/>
                          <a:chExt cx="7801481" cy="4037552"/>
                        </a:xfrm>
                      </wpg:grpSpPr>
                      <wps:wsp>
                        <wps:cNvPr id="307" name="Text Box 2"/>
                        <wps:cNvSpPr txBox="1">
                          <a:spLocks noChangeArrowheads="1"/>
                        </wps:cNvSpPr>
                        <wps:spPr bwMode="auto">
                          <a:xfrm>
                            <a:off x="0" y="0"/>
                            <a:ext cx="7801481" cy="4037552"/>
                          </a:xfrm>
                          <a:prstGeom prst="rect">
                            <a:avLst/>
                          </a:prstGeom>
                          <a:solidFill>
                            <a:schemeClr val="accent1">
                              <a:lumMod val="40000"/>
                              <a:lumOff val="60000"/>
                            </a:schemeClr>
                          </a:solidFill>
                          <a:ln w="9525">
                            <a:solidFill>
                              <a:srgbClr val="000000"/>
                            </a:solidFill>
                            <a:miter lim="800000"/>
                            <a:headEnd/>
                            <a:tailEnd/>
                          </a:ln>
                        </wps:spPr>
                        <wps:txbx>
                          <w:txbxContent>
                            <w:p w14:paraId="7D4EE1CB" w14:textId="77777777" w:rsidR="00C5059F" w:rsidRDefault="003F5D00" w:rsidP="00D639D8">
                              <w:pPr>
                                <w:spacing w:after="0" w:line="276" w:lineRule="auto"/>
                                <w:ind w:left="720" w:firstLine="720"/>
                                <w:rPr>
                                  <w:rFonts w:ascii="Comic Sans MS" w:hAnsi="Comic Sans MS"/>
                                  <w:b/>
                                  <w:color w:val="002060"/>
                                  <w:sz w:val="28"/>
                                  <w:szCs w:val="28"/>
                                </w:rPr>
                              </w:pPr>
                              <w:r>
                                <w:rPr>
                                  <w:rFonts w:ascii="Comic Sans MS" w:hAnsi="Comic Sans MS"/>
                                  <w:b/>
                                  <w:color w:val="002060"/>
                                  <w:sz w:val="28"/>
                                  <w:szCs w:val="28"/>
                                </w:rPr>
                                <w:t>Evaluate</w:t>
                              </w:r>
                              <w:r w:rsidR="00C5059F" w:rsidRPr="007C3463">
                                <w:rPr>
                                  <w:rFonts w:ascii="Comic Sans MS" w:hAnsi="Comic Sans MS"/>
                                  <w:b/>
                                  <w:color w:val="002060"/>
                                  <w:sz w:val="28"/>
                                  <w:szCs w:val="28"/>
                                </w:rPr>
                                <w:t>:</w:t>
                              </w:r>
                            </w:p>
                            <w:p w14:paraId="563910E5" w14:textId="1866E2AF" w:rsidR="00C5059F" w:rsidRDefault="00C5059F" w:rsidP="00D639D8">
                              <w:pPr>
                                <w:pStyle w:val="ListParagraph"/>
                                <w:numPr>
                                  <w:ilvl w:val="0"/>
                                  <w:numId w:val="1"/>
                                </w:numPr>
                                <w:spacing w:after="0" w:line="360" w:lineRule="auto"/>
                                <w:ind w:left="2070"/>
                                <w:rPr>
                                  <w:b/>
                                  <w:sz w:val="28"/>
                                  <w:szCs w:val="28"/>
                                </w:rPr>
                              </w:pPr>
                              <w:r w:rsidRPr="00C754F1">
                                <w:rPr>
                                  <w:b/>
                                  <w:sz w:val="28"/>
                                  <w:szCs w:val="28"/>
                                </w:rPr>
                                <w:t xml:space="preserve">How many words do I have in my essay? </w:t>
                              </w:r>
                              <w:sdt>
                                <w:sdtPr>
                                  <w:rPr>
                                    <w:rStyle w:val="Evaluation"/>
                                  </w:rPr>
                                  <w:id w:val="-1309934911"/>
                                  <w:lock w:val="sdtLocked"/>
                                  <w:placeholder>
                                    <w:docPart w:val="DefaultPlaceholder_-1854013440"/>
                                  </w:placeholder>
                                  <w:showingPlcHdr/>
                                  <w15:color w:val="000000"/>
                                  <w:text/>
                                </w:sdtPr>
                                <w:sdtEndPr>
                                  <w:rPr>
                                    <w:rStyle w:val="DefaultParagraphFont"/>
                                    <w:b/>
                                    <w:szCs w:val="28"/>
                                    <w:u w:val="none"/>
                                  </w:rPr>
                                </w:sdtEndPr>
                                <w:sdtContent>
                                  <w:r w:rsidR="00277096" w:rsidRPr="00277096">
                                    <w:rPr>
                                      <w:rStyle w:val="PlaceholderText"/>
                                      <w:color w:val="000000" w:themeColor="text1"/>
                                    </w:rPr>
                                    <w:t>Click or tap here to enter text.</w:t>
                                  </w:r>
                                </w:sdtContent>
                              </w:sdt>
                            </w:p>
                            <w:p w14:paraId="664A0D9C" w14:textId="50BB1B7F" w:rsidR="00C5059F" w:rsidRPr="00C754F1" w:rsidRDefault="00C5059F" w:rsidP="00D639D8">
                              <w:pPr>
                                <w:pStyle w:val="ListParagraph"/>
                                <w:numPr>
                                  <w:ilvl w:val="0"/>
                                  <w:numId w:val="1"/>
                                </w:numPr>
                                <w:spacing w:after="0" w:line="360" w:lineRule="auto"/>
                                <w:ind w:left="2070"/>
                                <w:rPr>
                                  <w:b/>
                                  <w:sz w:val="28"/>
                                  <w:szCs w:val="28"/>
                                </w:rPr>
                              </w:pPr>
                              <w:r w:rsidRPr="00C754F1">
                                <w:rPr>
                                  <w:b/>
                                  <w:sz w:val="28"/>
                                  <w:szCs w:val="28"/>
                                </w:rPr>
                                <w:t xml:space="preserve">How many sentences do I have in my essay? </w:t>
                              </w:r>
                              <w:sdt>
                                <w:sdtPr>
                                  <w:rPr>
                                    <w:rStyle w:val="Evaluation"/>
                                  </w:rPr>
                                  <w:id w:val="1938248342"/>
                                  <w:lock w:val="sdtLocked"/>
                                  <w:placeholder>
                                    <w:docPart w:val="DefaultPlaceholder_-1854013440"/>
                                  </w:placeholder>
                                  <w:showingPlcHdr/>
                                  <w15:color w:val="000000"/>
                                  <w:text/>
                                </w:sdtPr>
                                <w:sdtEndPr>
                                  <w:rPr>
                                    <w:rStyle w:val="DefaultParagraphFont"/>
                                    <w:b/>
                                    <w:szCs w:val="28"/>
                                    <w:u w:val="none"/>
                                  </w:rPr>
                                </w:sdtEndPr>
                                <w:sdtContent>
                                  <w:r w:rsidR="00277096" w:rsidRPr="00277096">
                                    <w:rPr>
                                      <w:rStyle w:val="PlaceholderText"/>
                                      <w:color w:val="000000" w:themeColor="text1"/>
                                    </w:rPr>
                                    <w:t>Click or tap here to enter text.</w:t>
                                  </w:r>
                                </w:sdtContent>
                              </w:sdt>
                            </w:p>
                            <w:p w14:paraId="41F91381" w14:textId="0D95F4A9" w:rsidR="00C5059F" w:rsidRDefault="00C5059F" w:rsidP="00D639D8">
                              <w:pPr>
                                <w:pStyle w:val="ListParagraph"/>
                                <w:numPr>
                                  <w:ilvl w:val="0"/>
                                  <w:numId w:val="1"/>
                                </w:numPr>
                                <w:spacing w:after="0" w:line="360" w:lineRule="auto"/>
                                <w:ind w:left="2070"/>
                                <w:rPr>
                                  <w:b/>
                                  <w:sz w:val="28"/>
                                  <w:szCs w:val="28"/>
                                </w:rPr>
                              </w:pPr>
                              <w:r>
                                <w:rPr>
                                  <w:b/>
                                  <w:sz w:val="28"/>
                                  <w:szCs w:val="28"/>
                                </w:rPr>
                                <w:t xml:space="preserve">How many reasons do I have in my essay? </w:t>
                              </w:r>
                              <w:sdt>
                                <w:sdtPr>
                                  <w:rPr>
                                    <w:rStyle w:val="Evaluation"/>
                                  </w:rPr>
                                  <w:id w:val="824237128"/>
                                  <w:lock w:val="sdtLocked"/>
                                  <w:placeholder>
                                    <w:docPart w:val="DefaultPlaceholder_-1854013440"/>
                                  </w:placeholder>
                                  <w:showingPlcHdr/>
                                  <w15:color w:val="000000"/>
                                  <w:text/>
                                </w:sdtPr>
                                <w:sdtEndPr>
                                  <w:rPr>
                                    <w:rStyle w:val="DefaultParagraphFont"/>
                                    <w:b/>
                                    <w:szCs w:val="28"/>
                                    <w:u w:val="none"/>
                                  </w:rPr>
                                </w:sdtEndPr>
                                <w:sdtContent>
                                  <w:r w:rsidR="00277096" w:rsidRPr="00277096">
                                    <w:rPr>
                                      <w:rStyle w:val="PlaceholderText"/>
                                      <w:color w:val="000000" w:themeColor="text1"/>
                                    </w:rPr>
                                    <w:t>Click or tap here to enter text.</w:t>
                                  </w:r>
                                </w:sdtContent>
                              </w:sdt>
                            </w:p>
                            <w:p w14:paraId="0B6E230B" w14:textId="40A6C5BA" w:rsidR="00C5059F" w:rsidRDefault="00C5059F" w:rsidP="00D639D8">
                              <w:pPr>
                                <w:pStyle w:val="ListParagraph"/>
                                <w:numPr>
                                  <w:ilvl w:val="0"/>
                                  <w:numId w:val="1"/>
                                </w:numPr>
                                <w:spacing w:after="0" w:line="360" w:lineRule="auto"/>
                                <w:ind w:left="2070"/>
                                <w:rPr>
                                  <w:b/>
                                  <w:sz w:val="28"/>
                                  <w:szCs w:val="28"/>
                                </w:rPr>
                              </w:pPr>
                              <w:r>
                                <w:rPr>
                                  <w:b/>
                                  <w:sz w:val="28"/>
                                  <w:szCs w:val="28"/>
                                </w:rPr>
                                <w:t xml:space="preserve">How many examples do I have in my essay? </w:t>
                              </w:r>
                              <w:sdt>
                                <w:sdtPr>
                                  <w:rPr>
                                    <w:rStyle w:val="Evaluation"/>
                                  </w:rPr>
                                  <w:id w:val="852686327"/>
                                  <w:lock w:val="sdtLocked"/>
                                  <w:placeholder>
                                    <w:docPart w:val="DefaultPlaceholder_-1854013440"/>
                                  </w:placeholder>
                                  <w:showingPlcHdr/>
                                  <w15:color w:val="000000"/>
                                  <w:text/>
                                </w:sdtPr>
                                <w:sdtEndPr>
                                  <w:rPr>
                                    <w:rStyle w:val="DefaultParagraphFont"/>
                                    <w:b/>
                                    <w:szCs w:val="28"/>
                                    <w:u w:val="none"/>
                                  </w:rPr>
                                </w:sdtEndPr>
                                <w:sdtContent>
                                  <w:r w:rsidR="00277096" w:rsidRPr="00277096">
                                    <w:rPr>
                                      <w:rStyle w:val="PlaceholderText"/>
                                      <w:color w:val="000000" w:themeColor="text1"/>
                                    </w:rPr>
                                    <w:t>Click or tap here to enter text.</w:t>
                                  </w:r>
                                </w:sdtContent>
                              </w:sdt>
                            </w:p>
                            <w:p w14:paraId="1B43150C" w14:textId="77777777" w:rsidR="00C5059F" w:rsidRDefault="00C5059F" w:rsidP="00D639D8">
                              <w:pPr>
                                <w:pStyle w:val="ListParagraph"/>
                                <w:numPr>
                                  <w:ilvl w:val="0"/>
                                  <w:numId w:val="1"/>
                                </w:numPr>
                                <w:spacing w:after="0" w:line="360" w:lineRule="auto"/>
                                <w:ind w:left="2070"/>
                                <w:rPr>
                                  <w:b/>
                                  <w:sz w:val="28"/>
                                  <w:szCs w:val="28"/>
                                </w:rPr>
                              </w:pPr>
                              <w:r>
                                <w:rPr>
                                  <w:b/>
                                  <w:sz w:val="28"/>
                                  <w:szCs w:val="28"/>
                                </w:rPr>
                                <w:t xml:space="preserve">Do all my sentences make sense? </w:t>
                              </w:r>
                              <w:sdt>
                                <w:sdtPr>
                                  <w:rPr>
                                    <w:rStyle w:val="Evaluation"/>
                                  </w:rPr>
                                  <w:id w:val="-880941856"/>
                                  <w:lock w:val="sdtLocked"/>
                                  <w:showingPlcHdr/>
                                  <w15:color w:val="000000"/>
                                  <w:dropDownList>
                                    <w:listItem w:value="Choose an item."/>
                                    <w:listItem w:displayText="Yes, all my sentences make sense." w:value="Yes, all my sentences make sense."/>
                                    <w:listItem w:displayText="No, not all my sentences make sense." w:value="No, not all my sentences make sense."/>
                                    <w:listItem w:displayText="I edited my essay to make sense." w:value="I edited my essay to make sense."/>
                                  </w:dropDownList>
                                </w:sdtPr>
                                <w:sdtEndPr>
                                  <w:rPr>
                                    <w:rStyle w:val="DefaultParagraphFont"/>
                                    <w:szCs w:val="28"/>
                                    <w:u w:val="none"/>
                                  </w:rPr>
                                </w:sdtEndPr>
                                <w:sdtContent>
                                  <w:r w:rsidRPr="00277096">
                                    <w:rPr>
                                      <w:rStyle w:val="PlaceholderText"/>
                                      <w:color w:val="000000" w:themeColor="text1"/>
                                      <w:sz w:val="28"/>
                                      <w:szCs w:val="28"/>
                                    </w:rPr>
                                    <w:t>Choose an item.</w:t>
                                  </w:r>
                                </w:sdtContent>
                              </w:sdt>
                              <w:r>
                                <w:rPr>
                                  <w:b/>
                                  <w:sz w:val="28"/>
                                  <w:szCs w:val="28"/>
                                </w:rPr>
                                <w:t xml:space="preserve"> </w:t>
                              </w:r>
                            </w:p>
                            <w:p w14:paraId="778B1BBD" w14:textId="77777777" w:rsidR="00C5059F" w:rsidRPr="005722F9" w:rsidRDefault="00C5059F" w:rsidP="00237B38">
                              <w:pPr>
                                <w:spacing w:after="0" w:line="240" w:lineRule="auto"/>
                                <w:ind w:left="2070"/>
                                <w:rPr>
                                  <w:b/>
                                  <w:sz w:val="28"/>
                                  <w:szCs w:val="28"/>
                                </w:rPr>
                              </w:pPr>
                              <w:r>
                                <w:rPr>
                                  <w:b/>
                                  <w:sz w:val="28"/>
                                  <w:szCs w:val="28"/>
                                </w:rPr>
                                <w:t xml:space="preserve">                                                            </w:t>
                              </w:r>
                              <w:r>
                                <w:rPr>
                                  <w:rFonts w:ascii="Arial" w:hAnsi="Arial" w:cs="Arial"/>
                                  <w:noProof/>
                                  <w:sz w:val="20"/>
                                  <w:szCs w:val="20"/>
                                </w:rPr>
                                <w:drawing>
                                  <wp:inline distT="0" distB="0" distL="0" distR="0" wp14:anchorId="7E0EF1F6" wp14:editId="2304F4BC">
                                    <wp:extent cx="381000" cy="381000"/>
                                    <wp:effectExtent l="0" t="0" r="0" b="0"/>
                                    <wp:docPr id="24" name="Picture 24" descr="S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Sa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r>
                                <w:rPr>
                                  <w:b/>
                                  <w:sz w:val="28"/>
                                  <w:szCs w:val="28"/>
                                </w:rPr>
                                <w:t xml:space="preserve">      </w:t>
                              </w:r>
                              <w:r>
                                <w:rPr>
                                  <w:rFonts w:ascii="Arial" w:hAnsi="Arial" w:cs="Arial"/>
                                  <w:noProof/>
                                  <w:sz w:val="20"/>
                                  <w:szCs w:val="20"/>
                                </w:rPr>
                                <w:drawing>
                                  <wp:inline distT="0" distB="0" distL="0" distR="0" wp14:anchorId="356E00ED" wp14:editId="1CC3FDB1">
                                    <wp:extent cx="381000" cy="381000"/>
                                    <wp:effectExtent l="0" t="0" r="0" b="0"/>
                                    <wp:docPr id="25" name="Picture 25" descr="Uns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Unsure"/>
                                            <pic:cNvPicPr>
                                              <a:picLocks noChangeAspect="1" noChangeArrowheads="1"/>
                                            </pic:cNvPicPr>
                                          </pic:nvPicPr>
                                          <pic:blipFill>
                                            <a:blip r:embed="rId34" cstate="print">
                                              <a:extLst>
                                                <a:ext uri="{BEBA8EAE-BF5A-486C-A8C5-ECC9F3942E4B}">
                                                  <a14:imgProps xmlns:a14="http://schemas.microsoft.com/office/drawing/2010/main">
                                                    <a14:imgLayer r:embed="rId35">
                                                      <a14:imgEffect>
                                                        <a14:sharpenSoften amount="50000"/>
                                                      </a14:imgEffect>
                                                      <a14:imgEffect>
                                                        <a14:colorTemperature colorTemp="11200"/>
                                                      </a14:imgEffect>
                                                      <a14:imgEffect>
                                                        <a14:saturation sat="400000"/>
                                                      </a14:imgEffect>
                                                      <a14:imgEffect>
                                                        <a14:brightnessContrast contrast="100000"/>
                                                      </a14:imgEffect>
                                                    </a14:imgLayer>
                                                  </a14:imgProps>
                                                </a:ex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r>
                                <w:rPr>
                                  <w:b/>
                                  <w:sz w:val="28"/>
                                  <w:szCs w:val="28"/>
                                </w:rPr>
                                <w:t xml:space="preserve">      </w:t>
                              </w:r>
                              <w:r>
                                <w:rPr>
                                  <w:rFonts w:ascii="Arial" w:hAnsi="Arial" w:cs="Arial"/>
                                  <w:noProof/>
                                  <w:sz w:val="20"/>
                                  <w:szCs w:val="20"/>
                                </w:rPr>
                                <w:drawing>
                                  <wp:inline distT="0" distB="0" distL="0" distR="0" wp14:anchorId="505C4F79" wp14:editId="5DA655F1">
                                    <wp:extent cx="381000" cy="381000"/>
                                    <wp:effectExtent l="0" t="0" r="0" b="0"/>
                                    <wp:docPr id="26" name="Picture 26" descr="Hap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Happy"/>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p w14:paraId="2EB40C36" w14:textId="3647CDB1" w:rsidR="00C5059F" w:rsidRPr="00C355EE" w:rsidRDefault="00C5059F" w:rsidP="00237B38">
                              <w:pPr>
                                <w:pStyle w:val="ListParagraph"/>
                                <w:numPr>
                                  <w:ilvl w:val="0"/>
                                  <w:numId w:val="1"/>
                                </w:numPr>
                                <w:spacing w:after="0" w:line="360" w:lineRule="auto"/>
                                <w:ind w:left="2074"/>
                                <w:rPr>
                                  <w:b/>
                                  <w:sz w:val="28"/>
                                  <w:szCs w:val="28"/>
                                </w:rPr>
                              </w:pPr>
                              <w:r>
                                <w:rPr>
                                  <w:b/>
                                  <w:sz w:val="28"/>
                                  <w:szCs w:val="28"/>
                                </w:rPr>
                                <w:t xml:space="preserve">How do I feel about my essay:       </w:t>
                              </w:r>
                              <w:sdt>
                                <w:sdtPr>
                                  <w:rPr>
                                    <w:sz w:val="28"/>
                                    <w:szCs w:val="28"/>
                                  </w:rPr>
                                  <w:id w:val="1662111457"/>
                                  <w:lock w:val="sdtLocked"/>
                                  <w14:checkbox>
                                    <w14:checked w14:val="0"/>
                                    <w14:checkedState w14:val="2612" w14:font="MS Gothic"/>
                                    <w14:uncheckedState w14:val="2610" w14:font="MS Gothic"/>
                                  </w14:checkbox>
                                </w:sdtPr>
                                <w:sdtEndPr/>
                                <w:sdtContent>
                                  <w:r w:rsidR="00AE4E52">
                                    <w:rPr>
                                      <w:rFonts w:ascii="MS Gothic" w:eastAsia="MS Gothic" w:hAnsi="MS Gothic" w:hint="eastAsia"/>
                                      <w:sz w:val="28"/>
                                      <w:szCs w:val="28"/>
                                    </w:rPr>
                                    <w:t>☐</w:t>
                                  </w:r>
                                </w:sdtContent>
                              </w:sdt>
                              <w:r w:rsidRPr="005722F9">
                                <w:rPr>
                                  <w:b/>
                                  <w:sz w:val="28"/>
                                  <w:szCs w:val="28"/>
                                </w:rPr>
                                <w:t xml:space="preserve"> </w:t>
                              </w:r>
                              <w:r w:rsidR="00AE4E52">
                                <w:rPr>
                                  <w:b/>
                                  <w:sz w:val="28"/>
                                  <w:szCs w:val="28"/>
                                </w:rPr>
                                <w:t xml:space="preserve">    </w:t>
                              </w:r>
                              <w:r>
                                <w:rPr>
                                  <w:b/>
                                  <w:sz w:val="28"/>
                                  <w:szCs w:val="28"/>
                                </w:rPr>
                                <w:t xml:space="preserve">    </w:t>
                              </w:r>
                              <w:r w:rsidR="00972921">
                                <w:rPr>
                                  <w:b/>
                                  <w:sz w:val="28"/>
                                  <w:szCs w:val="28"/>
                                </w:rPr>
                                <w:t xml:space="preserve"> </w:t>
                              </w:r>
                              <w:r>
                                <w:rPr>
                                  <w:b/>
                                  <w:sz w:val="28"/>
                                  <w:szCs w:val="28"/>
                                </w:rPr>
                                <w:t xml:space="preserve"> </w:t>
                              </w:r>
                              <w:sdt>
                                <w:sdtPr>
                                  <w:rPr>
                                    <w:sz w:val="28"/>
                                    <w:szCs w:val="28"/>
                                  </w:rPr>
                                  <w:id w:val="-998497440"/>
                                  <w:lock w:val="sdtLocked"/>
                                  <w14:checkbox>
                                    <w14:checked w14:val="0"/>
                                    <w14:checkedState w14:val="2612" w14:font="MS Gothic"/>
                                    <w14:uncheckedState w14:val="2610" w14:font="MS Gothic"/>
                                  </w14:checkbox>
                                </w:sdtPr>
                                <w:sdtEndPr/>
                                <w:sdtContent>
                                  <w:r w:rsidR="006E6974">
                                    <w:rPr>
                                      <w:rFonts w:ascii="MS Gothic" w:eastAsia="MS Gothic" w:hAnsi="MS Gothic" w:hint="eastAsia"/>
                                      <w:sz w:val="28"/>
                                      <w:szCs w:val="28"/>
                                    </w:rPr>
                                    <w:t>☐</w:t>
                                  </w:r>
                                </w:sdtContent>
                              </w:sdt>
                              <w:r>
                                <w:rPr>
                                  <w:b/>
                                  <w:sz w:val="28"/>
                                  <w:szCs w:val="28"/>
                                </w:rPr>
                                <w:t xml:space="preserve">       </w:t>
                              </w:r>
                              <w:r w:rsidR="00AE4E52">
                                <w:rPr>
                                  <w:b/>
                                  <w:sz w:val="28"/>
                                  <w:szCs w:val="28"/>
                                </w:rPr>
                                <w:t xml:space="preserve"> </w:t>
                              </w:r>
                              <w:r>
                                <w:rPr>
                                  <w:b/>
                                  <w:sz w:val="28"/>
                                  <w:szCs w:val="28"/>
                                </w:rPr>
                                <w:t xml:space="preserve">    </w:t>
                              </w:r>
                              <w:sdt>
                                <w:sdtPr>
                                  <w:rPr>
                                    <w:rFonts w:cstheme="minorHAnsi"/>
                                    <w:sz w:val="28"/>
                                    <w:szCs w:val="28"/>
                                  </w:rPr>
                                  <w:id w:val="-688530257"/>
                                  <w:lock w:val="sdtLocked"/>
                                </w:sdtPr>
                                <w:sdtEndPr/>
                                <w:sdtContent>
                                  <w:sdt>
                                    <w:sdtPr>
                                      <w:rPr>
                                        <w:sz w:val="28"/>
                                        <w:szCs w:val="28"/>
                                      </w:rPr>
                                      <w:id w:val="1017040841"/>
                                      <w14:checkbox>
                                        <w14:checked w14:val="0"/>
                                        <w14:checkedState w14:val="2612" w14:font="MS Gothic"/>
                                        <w14:uncheckedState w14:val="2610" w14:font="MS Gothic"/>
                                      </w14:checkbox>
                                    </w:sdtPr>
                                    <w:sdtEndPr/>
                                    <w:sdtContent>
                                      <w:r w:rsidR="006E6974">
                                        <w:rPr>
                                          <w:rFonts w:ascii="MS Gothic" w:eastAsia="MS Gothic" w:hAnsi="MS Gothic" w:hint="eastAsia"/>
                                          <w:sz w:val="28"/>
                                          <w:szCs w:val="28"/>
                                        </w:rPr>
                                        <w:t>☐</w:t>
                                      </w:r>
                                    </w:sdtContent>
                                  </w:sdt>
                                </w:sdtContent>
                              </w:sdt>
                            </w:p>
                            <w:p w14:paraId="4C45327B" w14:textId="77777777" w:rsidR="00C5059F" w:rsidRDefault="00C5059F" w:rsidP="00237B38">
                              <w:pPr>
                                <w:pStyle w:val="ListParagraph"/>
                                <w:numPr>
                                  <w:ilvl w:val="0"/>
                                  <w:numId w:val="1"/>
                                </w:numPr>
                                <w:spacing w:line="360" w:lineRule="auto"/>
                                <w:ind w:left="2070"/>
                                <w:rPr>
                                  <w:b/>
                                  <w:sz w:val="28"/>
                                  <w:szCs w:val="28"/>
                                </w:rPr>
                              </w:pPr>
                              <w:r w:rsidRPr="00C355EE">
                                <w:rPr>
                                  <w:b/>
                                  <w:sz w:val="28"/>
                                  <w:szCs w:val="28"/>
                                </w:rPr>
                                <w:t>My next goal is:</w:t>
                              </w:r>
                              <w:r>
                                <w:rPr>
                                  <w:b/>
                                  <w:sz w:val="28"/>
                                  <w:szCs w:val="28"/>
                                </w:rPr>
                                <w:t xml:space="preserve"> </w:t>
                              </w:r>
                              <w:sdt>
                                <w:sdtPr>
                                  <w:rPr>
                                    <w:rStyle w:val="Evaluation"/>
                                    <w:color w:val="000000" w:themeColor="text1"/>
                                  </w:rPr>
                                  <w:alias w:val="Next Goal"/>
                                  <w:tag w:val="Next Goal"/>
                                  <w:id w:val="-1894189869"/>
                                  <w:lock w:val="sdtLocked"/>
                                  <w15:color w:val="000000"/>
                                  <w:dropDownList>
                                    <w:listItem w:displayText="Choose your next goal here!" w:value="Choose your next goal here!"/>
                                    <w:listItem w:displayText="I will include 3 reasons and 1 example." w:value="I will include 3 reasons and 1 example."/>
                                    <w:listItem w:displayText="I will include 3 reasons and 2 examples." w:value="I will include 3 reasons and 2 examples."/>
                                    <w:listItem w:displayText="I will include 3 reasons and 3 examples." w:value="I will include 3 reasons and 3 examples."/>
                                  </w:dropDownList>
                                </w:sdtPr>
                                <w:sdtEndPr>
                                  <w:rPr>
                                    <w:rStyle w:val="Evaluation"/>
                                  </w:rPr>
                                </w:sdtEndPr>
                                <w:sdtContent>
                                  <w:r w:rsidRPr="00277096">
                                    <w:rPr>
                                      <w:rStyle w:val="Evaluation"/>
                                      <w:color w:val="000000" w:themeColor="text1"/>
                                    </w:rPr>
                                    <w:t>Choose your next goal here!</w:t>
                                  </w:r>
                                </w:sdtContent>
                              </w:sdt>
                            </w:p>
                            <w:p w14:paraId="15AE81BC" w14:textId="77777777" w:rsidR="00C5059F" w:rsidRDefault="00C5059F" w:rsidP="00D639D8">
                              <w:pPr>
                                <w:pStyle w:val="ListParagraph"/>
                                <w:spacing w:after="0" w:line="240" w:lineRule="auto"/>
                                <w:ind w:left="0"/>
                                <w:rPr>
                                  <w:rFonts w:ascii="Comic Sans MS" w:hAnsi="Comic Sans MS"/>
                                  <w:b/>
                                  <w:color w:val="002060"/>
                                  <w:sz w:val="28"/>
                                  <w:szCs w:val="28"/>
                                </w:rPr>
                              </w:pPr>
                            </w:p>
                            <w:p w14:paraId="62B3D619" w14:textId="121EC007" w:rsidR="00C5059F" w:rsidRPr="00237B38" w:rsidRDefault="00F66142" w:rsidP="00237B38">
                              <w:pPr>
                                <w:pStyle w:val="ListParagraph"/>
                                <w:spacing w:after="0" w:line="360" w:lineRule="auto"/>
                                <w:ind w:left="1440"/>
                                <w:rPr>
                                  <w:b/>
                                  <w:sz w:val="28"/>
                                  <w:szCs w:val="28"/>
                                </w:rPr>
                              </w:pPr>
                              <w:r>
                                <w:rPr>
                                  <w:rFonts w:ascii="Comic Sans MS" w:hAnsi="Comic Sans MS"/>
                                  <w:b/>
                                  <w:color w:val="002060"/>
                                  <w:sz w:val="28"/>
                                  <w:szCs w:val="28"/>
                                </w:rPr>
                                <w:t>F</w:t>
                              </w:r>
                              <w:r w:rsidR="00C5059F">
                                <w:rPr>
                                  <w:rFonts w:ascii="Comic Sans MS" w:hAnsi="Comic Sans MS"/>
                                  <w:b/>
                                  <w:color w:val="002060"/>
                                  <w:sz w:val="28"/>
                                  <w:szCs w:val="28"/>
                                </w:rPr>
                                <w:t>eedback</w:t>
                              </w:r>
                              <w:r w:rsidR="00C5059F" w:rsidRPr="00DE05CE">
                                <w:rPr>
                                  <w:rFonts w:ascii="Comic Sans MS" w:hAnsi="Comic Sans MS"/>
                                  <w:b/>
                                  <w:color w:val="002060"/>
                                  <w:sz w:val="28"/>
                                  <w:szCs w:val="28"/>
                                </w:rPr>
                                <w:t>:</w:t>
                              </w:r>
                              <w:r w:rsidR="00C5059F" w:rsidRPr="00DE05CE">
                                <w:rPr>
                                  <w:rFonts w:ascii="Times New Roman" w:hAnsi="Times New Roman" w:cs="Times New Roman"/>
                                  <w:sz w:val="24"/>
                                  <w:szCs w:val="24"/>
                                </w:rPr>
                                <w:t xml:space="preserve"> </w:t>
                              </w:r>
                              <w:r w:rsidR="00C5059F">
                                <w:rPr>
                                  <w:rFonts w:cs="Times New Roman"/>
                                  <w:sz w:val="28"/>
                                  <w:szCs w:val="28"/>
                                </w:rPr>
                                <w:t>Y</w:t>
                              </w:r>
                              <w:r w:rsidR="00C5059F" w:rsidRPr="00DE05CE">
                                <w:rPr>
                                  <w:rFonts w:cs="Times New Roman"/>
                                  <w:sz w:val="28"/>
                                  <w:szCs w:val="28"/>
                                </w:rPr>
                                <w:t>ou</w:t>
                              </w:r>
                              <w:r w:rsidR="00C5059F">
                                <w:rPr>
                                  <w:rFonts w:cs="Times New Roman"/>
                                  <w:sz w:val="28"/>
                                  <w:szCs w:val="28"/>
                                </w:rPr>
                                <w:t>’ve</w:t>
                              </w:r>
                              <w:r w:rsidR="00C5059F" w:rsidRPr="00DE05CE">
                                <w:rPr>
                                  <w:rFonts w:cs="Times New Roman"/>
                                  <w:sz w:val="28"/>
                                  <w:szCs w:val="28"/>
                                </w:rPr>
                                <w:t xml:space="preserve"> include</w:t>
                              </w:r>
                              <w:r w:rsidR="00277096">
                                <w:rPr>
                                  <w:rFonts w:cs="Times New Roman"/>
                                  <w:sz w:val="28"/>
                                  <w:szCs w:val="28"/>
                                </w:rPr>
                                <w:t xml:space="preserve">d </w:t>
                              </w:r>
                              <w:sdt>
                                <w:sdtPr>
                                  <w:rPr>
                                    <w:rStyle w:val="Evaluation"/>
                                  </w:rPr>
                                  <w:id w:val="634534912"/>
                                  <w:lock w:val="sdtLocked"/>
                                  <w:placeholder>
                                    <w:docPart w:val="DefaultPlaceholder_-1854013440"/>
                                  </w:placeholder>
                                  <w:showingPlcHdr/>
                                  <w15:color w:val="000000"/>
                                  <w:text w:multiLine="1"/>
                                </w:sdtPr>
                                <w:sdtEndPr>
                                  <w:rPr>
                                    <w:rStyle w:val="DefaultParagraphFont"/>
                                    <w:rFonts w:cs="Times New Roman"/>
                                    <w:szCs w:val="28"/>
                                    <w:u w:val="none"/>
                                  </w:rPr>
                                </w:sdtEndPr>
                                <w:sdtContent>
                                  <w:r w:rsidR="00277096" w:rsidRPr="00277096">
                                    <w:rPr>
                                      <w:rStyle w:val="PlaceholderText"/>
                                      <w:color w:val="000000" w:themeColor="text1"/>
                                    </w:rPr>
                                    <w:t>Click or tap here to enter text.</w:t>
                                  </w:r>
                                </w:sdtContent>
                              </w:sdt>
                              <w:r w:rsidR="00277096">
                                <w:rPr>
                                  <w:rFonts w:cs="Times New Roman"/>
                                  <w:sz w:val="28"/>
                                  <w:szCs w:val="28"/>
                                </w:rPr>
                                <w:t xml:space="preserve">  </w:t>
                              </w:r>
                              <w:r w:rsidR="00C5059F" w:rsidRPr="00DE05CE">
                                <w:rPr>
                                  <w:rFonts w:cs="Times New Roman"/>
                                  <w:sz w:val="28"/>
                                  <w:szCs w:val="28"/>
                                </w:rPr>
                                <w:t>in y</w:t>
                              </w:r>
                              <w:r w:rsidR="00C5059F">
                                <w:rPr>
                                  <w:rFonts w:cs="Times New Roman"/>
                                  <w:sz w:val="28"/>
                                  <w:szCs w:val="28"/>
                                </w:rPr>
                                <w:t>our essay</w:t>
                              </w:r>
                              <w:r w:rsidR="00C5059F" w:rsidRPr="00DE05CE">
                                <w:rPr>
                                  <w:rFonts w:cs="Times New Roman"/>
                                  <w:sz w:val="28"/>
                                  <w:szCs w:val="28"/>
                                </w:rPr>
                                <w:t>,</w:t>
                              </w:r>
                              <w:r w:rsidR="00C5059F">
                                <w:rPr>
                                  <w:rFonts w:ascii="Times New Roman" w:hAnsi="Times New Roman" w:cs="Times New Roman"/>
                                  <w:sz w:val="24"/>
                                  <w:szCs w:val="24"/>
                                </w:rPr>
                                <w:t xml:space="preserve"> </w:t>
                              </w:r>
                              <w:r w:rsidR="00C5059F" w:rsidRPr="00DE05CE">
                                <w:rPr>
                                  <w:rFonts w:cs="Times New Roman"/>
                                  <w:sz w:val="28"/>
                                  <w:szCs w:val="28"/>
                                </w:rPr>
                                <w:t>which</w:t>
                              </w:r>
                              <w:r w:rsidR="00C5059F">
                                <w:rPr>
                                  <w:rFonts w:cs="Times New Roman"/>
                                  <w:sz w:val="28"/>
                                  <w:szCs w:val="28"/>
                                </w:rPr>
                                <w:t xml:space="preserve"> makes you </w:t>
                              </w:r>
                              <w:r w:rsidR="00C5059F" w:rsidRPr="00B713AC">
                                <w:rPr>
                                  <w:rFonts w:cs="Times New Roman"/>
                                  <w:b/>
                                  <w:color w:val="002060"/>
                                  <w:sz w:val="28"/>
                                  <w:szCs w:val="28"/>
                                  <w:u w:val="single"/>
                                </w:rPr>
                                <w:t>a great writer</w:t>
                              </w:r>
                              <w:r w:rsidR="00C5059F">
                                <w:rPr>
                                  <w:rFonts w:cs="Times New Roman"/>
                                  <w:sz w:val="28"/>
                                  <w:szCs w:val="28"/>
                                </w:rPr>
                                <w:t>!</w:t>
                              </w:r>
                            </w:p>
                          </w:txbxContent>
                        </wps:txbx>
                        <wps:bodyPr rot="0" vert="horz" wrap="square" lIns="91440" tIns="45720" rIns="91440" bIns="45720" anchor="t" anchorCtr="0">
                          <a:spAutoFit/>
                        </wps:bodyPr>
                      </wps:wsp>
                      <pic:pic xmlns:pic="http://schemas.openxmlformats.org/drawingml/2006/picture">
                        <pic:nvPicPr>
                          <pic:cNvPr id="12" name="Picture 12"/>
                          <pic:cNvPicPr>
                            <a:picLocks noChangeAspect="1"/>
                          </pic:cNvPicPr>
                        </pic:nvPicPr>
                        <pic:blipFill rotWithShape="1">
                          <a:blip r:embed="rId37">
                            <a:extLst>
                              <a:ext uri="{28A0092B-C50C-407E-A947-70E740481C1C}">
                                <a14:useLocalDpi xmlns:a14="http://schemas.microsoft.com/office/drawing/2010/main" val="0"/>
                              </a:ext>
                            </a:extLst>
                          </a:blip>
                          <a:srcRect l="5788" t="26982" r="90818" b="66679"/>
                          <a:stretch/>
                        </pic:blipFill>
                        <pic:spPr bwMode="auto">
                          <a:xfrm>
                            <a:off x="533400" y="19050"/>
                            <a:ext cx="381000" cy="40005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2ED8FC05" id="Group 20" o:spid="_x0000_s1028" alt="&quot;&quot;" style="position:absolute;margin-left:-73.7pt;margin-top:476.05pt;width:614.2pt;height:315.85pt;z-index:251786752;mso-position-vertical-relative:page;mso-width-relative:margin;mso-height-relative:margin" coordsize="78014,403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">
                <v:shape id="_x0000_s1029" type="#_x0000_t202" style="position:absolute;width:78014;height:40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" fillcolor="#b8cce4 [1300]">
                  <v:textbox style="mso-fit-shape-to-text:t">
                    <w:txbxContent>
                      <w:p w14:paraId="7D4EE1CB" w14:textId="77777777" w:rsidR="00C5059F" w:rsidRDefault="003F5D00" w:rsidP="00D639D8">
                        <w:pPr>
                          <w:spacing w:after="0" w:line="276" w:lineRule="auto"/>
                          <w:ind w:left="720" w:firstLine="720"/>
                          <w:rPr>
                            <w:rFonts w:ascii="Comic Sans MS" w:hAnsi="Comic Sans MS"/>
                            <w:b/>
                            <w:color w:val="002060"/>
                            <w:sz w:val="28"/>
                            <w:szCs w:val="28"/>
                          </w:rPr>
                        </w:pPr>
                        <w:r>
                          <w:rPr>
                            <w:rFonts w:ascii="Comic Sans MS" w:hAnsi="Comic Sans MS"/>
                            <w:b/>
                            <w:color w:val="002060"/>
                            <w:sz w:val="28"/>
                            <w:szCs w:val="28"/>
                          </w:rPr>
                          <w:t>Evaluate</w:t>
                        </w:r>
                        <w:r w:rsidR="00C5059F" w:rsidRPr="007C3463">
                          <w:rPr>
                            <w:rFonts w:ascii="Comic Sans MS" w:hAnsi="Comic Sans MS"/>
                            <w:b/>
                            <w:color w:val="002060"/>
                            <w:sz w:val="28"/>
                            <w:szCs w:val="28"/>
                          </w:rPr>
                          <w:t>:</w:t>
                        </w:r>
                      </w:p>
                      <w:p w14:paraId="563910E5" w14:textId="1866E2AF" w:rsidR="00C5059F" w:rsidRDefault="00C5059F" w:rsidP="00D639D8">
                        <w:pPr>
                          <w:pStyle w:val="ListParagraph"/>
                          <w:numPr>
                            <w:ilvl w:val="0"/>
                            <w:numId w:val="1"/>
                          </w:numPr>
                          <w:spacing w:after="0" w:line="360" w:lineRule="auto"/>
                          <w:ind w:left="2070"/>
                          <w:rPr>
                            <w:b/>
                            <w:sz w:val="28"/>
                            <w:szCs w:val="28"/>
                          </w:rPr>
                        </w:pPr>
                        <w:r w:rsidRPr="00C754F1">
                          <w:rPr>
                            <w:b/>
                            <w:sz w:val="28"/>
                            <w:szCs w:val="28"/>
                          </w:rPr>
                          <w:t xml:space="preserve">How many words do I have in my essay? </w:t>
                        </w:r>
                        <w:sdt>
                          <w:sdtPr>
                            <w:rPr>
                              <w:rStyle w:val="Evaluation"/>
                            </w:rPr>
                            <w:id w:val="-1309934911"/>
                            <w:lock w:val="sdtLocked"/>
                            <w:placeholder>
                              <w:docPart w:val="DefaultPlaceholder_-1854013440"/>
                            </w:placeholder>
                            <w:showingPlcHdr/>
                            <w15:color w:val="000000"/>
                            <w:text/>
                          </w:sdtPr>
                          <w:sdtEndPr>
                            <w:rPr>
                              <w:rStyle w:val="DefaultParagraphFont"/>
                              <w:b/>
                              <w:szCs w:val="28"/>
                              <w:u w:val="none"/>
                            </w:rPr>
                          </w:sdtEndPr>
                          <w:sdtContent>
                            <w:r w:rsidR="00277096" w:rsidRPr="00277096">
                              <w:rPr>
                                <w:rStyle w:val="PlaceholderText"/>
                                <w:color w:val="000000" w:themeColor="text1"/>
                              </w:rPr>
                              <w:t>Click or tap here to enter text.</w:t>
                            </w:r>
                          </w:sdtContent>
                        </w:sdt>
                      </w:p>
                      <w:p w14:paraId="664A0D9C" w14:textId="50BB1B7F" w:rsidR="00C5059F" w:rsidRPr="00C754F1" w:rsidRDefault="00C5059F" w:rsidP="00D639D8">
                        <w:pPr>
                          <w:pStyle w:val="ListParagraph"/>
                          <w:numPr>
                            <w:ilvl w:val="0"/>
                            <w:numId w:val="1"/>
                          </w:numPr>
                          <w:spacing w:after="0" w:line="360" w:lineRule="auto"/>
                          <w:ind w:left="2070"/>
                          <w:rPr>
                            <w:b/>
                            <w:sz w:val="28"/>
                            <w:szCs w:val="28"/>
                          </w:rPr>
                        </w:pPr>
                        <w:r w:rsidRPr="00C754F1">
                          <w:rPr>
                            <w:b/>
                            <w:sz w:val="28"/>
                            <w:szCs w:val="28"/>
                          </w:rPr>
                          <w:t xml:space="preserve">How many sentences do I have in my essay? </w:t>
                        </w:r>
                        <w:sdt>
                          <w:sdtPr>
                            <w:rPr>
                              <w:rStyle w:val="Evaluation"/>
                            </w:rPr>
                            <w:id w:val="1938248342"/>
                            <w:lock w:val="sdtLocked"/>
                            <w:placeholder>
                              <w:docPart w:val="DefaultPlaceholder_-1854013440"/>
                            </w:placeholder>
                            <w:showingPlcHdr/>
                            <w15:color w:val="000000"/>
                            <w:text/>
                          </w:sdtPr>
                          <w:sdtEndPr>
                            <w:rPr>
                              <w:rStyle w:val="DefaultParagraphFont"/>
                              <w:b/>
                              <w:szCs w:val="28"/>
                              <w:u w:val="none"/>
                            </w:rPr>
                          </w:sdtEndPr>
                          <w:sdtContent>
                            <w:r w:rsidR="00277096" w:rsidRPr="00277096">
                              <w:rPr>
                                <w:rStyle w:val="PlaceholderText"/>
                                <w:color w:val="000000" w:themeColor="text1"/>
                              </w:rPr>
                              <w:t>Click or tap here to enter text.</w:t>
                            </w:r>
                          </w:sdtContent>
                        </w:sdt>
                      </w:p>
                      <w:p w14:paraId="41F91381" w14:textId="0D95F4A9" w:rsidR="00C5059F" w:rsidRDefault="00C5059F" w:rsidP="00D639D8">
                        <w:pPr>
                          <w:pStyle w:val="ListParagraph"/>
                          <w:numPr>
                            <w:ilvl w:val="0"/>
                            <w:numId w:val="1"/>
                          </w:numPr>
                          <w:spacing w:after="0" w:line="360" w:lineRule="auto"/>
                          <w:ind w:left="2070"/>
                          <w:rPr>
                            <w:b/>
                            <w:sz w:val="28"/>
                            <w:szCs w:val="28"/>
                          </w:rPr>
                        </w:pPr>
                        <w:r>
                          <w:rPr>
                            <w:b/>
                            <w:sz w:val="28"/>
                            <w:szCs w:val="28"/>
                          </w:rPr>
                          <w:t xml:space="preserve">How many reasons do I have in my essay? </w:t>
                        </w:r>
                        <w:sdt>
                          <w:sdtPr>
                            <w:rPr>
                              <w:rStyle w:val="Evaluation"/>
                            </w:rPr>
                            <w:id w:val="824237128"/>
                            <w:lock w:val="sdtLocked"/>
                            <w:placeholder>
                              <w:docPart w:val="DefaultPlaceholder_-1854013440"/>
                            </w:placeholder>
                            <w:showingPlcHdr/>
                            <w15:color w:val="000000"/>
                            <w:text/>
                          </w:sdtPr>
                          <w:sdtEndPr>
                            <w:rPr>
                              <w:rStyle w:val="DefaultParagraphFont"/>
                              <w:b/>
                              <w:szCs w:val="28"/>
                              <w:u w:val="none"/>
                            </w:rPr>
                          </w:sdtEndPr>
                          <w:sdtContent>
                            <w:r w:rsidR="00277096" w:rsidRPr="00277096">
                              <w:rPr>
                                <w:rStyle w:val="PlaceholderText"/>
                                <w:color w:val="000000" w:themeColor="text1"/>
                              </w:rPr>
                              <w:t>Click or tap here to enter text.</w:t>
                            </w:r>
                          </w:sdtContent>
                        </w:sdt>
                      </w:p>
                      <w:p w14:paraId="0B6E230B" w14:textId="40A6C5BA" w:rsidR="00C5059F" w:rsidRDefault="00C5059F" w:rsidP="00D639D8">
                        <w:pPr>
                          <w:pStyle w:val="ListParagraph"/>
                          <w:numPr>
                            <w:ilvl w:val="0"/>
                            <w:numId w:val="1"/>
                          </w:numPr>
                          <w:spacing w:after="0" w:line="360" w:lineRule="auto"/>
                          <w:ind w:left="2070"/>
                          <w:rPr>
                            <w:b/>
                            <w:sz w:val="28"/>
                            <w:szCs w:val="28"/>
                          </w:rPr>
                        </w:pPr>
                        <w:r>
                          <w:rPr>
                            <w:b/>
                            <w:sz w:val="28"/>
                            <w:szCs w:val="28"/>
                          </w:rPr>
                          <w:t xml:space="preserve">How many examples do I have in my essay? </w:t>
                        </w:r>
                        <w:sdt>
                          <w:sdtPr>
                            <w:rPr>
                              <w:rStyle w:val="Evaluation"/>
                            </w:rPr>
                            <w:id w:val="852686327"/>
                            <w:lock w:val="sdtLocked"/>
                            <w:placeholder>
                              <w:docPart w:val="DefaultPlaceholder_-1854013440"/>
                            </w:placeholder>
                            <w:showingPlcHdr/>
                            <w15:color w:val="000000"/>
                            <w:text/>
                          </w:sdtPr>
                          <w:sdtEndPr>
                            <w:rPr>
                              <w:rStyle w:val="DefaultParagraphFont"/>
                              <w:b/>
                              <w:szCs w:val="28"/>
                              <w:u w:val="none"/>
                            </w:rPr>
                          </w:sdtEndPr>
                          <w:sdtContent>
                            <w:r w:rsidR="00277096" w:rsidRPr="00277096">
                              <w:rPr>
                                <w:rStyle w:val="PlaceholderText"/>
                                <w:color w:val="000000" w:themeColor="text1"/>
                              </w:rPr>
                              <w:t>Click or tap here to enter text.</w:t>
                            </w:r>
                          </w:sdtContent>
                        </w:sdt>
                      </w:p>
                      <w:p w14:paraId="1B43150C" w14:textId="77777777" w:rsidR="00C5059F" w:rsidRDefault="00C5059F" w:rsidP="00D639D8">
                        <w:pPr>
                          <w:pStyle w:val="ListParagraph"/>
                          <w:numPr>
                            <w:ilvl w:val="0"/>
                            <w:numId w:val="1"/>
                          </w:numPr>
                          <w:spacing w:after="0" w:line="360" w:lineRule="auto"/>
                          <w:ind w:left="2070"/>
                          <w:rPr>
                            <w:b/>
                            <w:sz w:val="28"/>
                            <w:szCs w:val="28"/>
                          </w:rPr>
                        </w:pPr>
                        <w:r>
                          <w:rPr>
                            <w:b/>
                            <w:sz w:val="28"/>
                            <w:szCs w:val="28"/>
                          </w:rPr>
                          <w:t xml:space="preserve">Do all my sentences make sense? </w:t>
                        </w:r>
                        <w:sdt>
                          <w:sdtPr>
                            <w:rPr>
                              <w:rStyle w:val="Evaluation"/>
                            </w:rPr>
                            <w:id w:val="-880941856"/>
                            <w:lock w:val="sdtLocked"/>
                            <w:showingPlcHdr/>
                            <w15:color w:val="000000"/>
                            <w:dropDownList>
                              <w:listItem w:value="Choose an item."/>
                              <w:listItem w:displayText="Yes, all my sentences make sense." w:value="Yes, all my sentences make sense."/>
                              <w:listItem w:displayText="No, not all my sentences make sense." w:value="No, not all my sentences make sense."/>
                              <w:listItem w:displayText="I edited my essay to make sense." w:value="I edited my essay to make sense."/>
                            </w:dropDownList>
                          </w:sdtPr>
                          <w:sdtEndPr>
                            <w:rPr>
                              <w:rStyle w:val="DefaultParagraphFont"/>
                              <w:szCs w:val="28"/>
                              <w:u w:val="none"/>
                            </w:rPr>
                          </w:sdtEndPr>
                          <w:sdtContent>
                            <w:r w:rsidRPr="00277096">
                              <w:rPr>
                                <w:rStyle w:val="PlaceholderText"/>
                                <w:color w:val="000000" w:themeColor="text1"/>
                                <w:sz w:val="28"/>
                                <w:szCs w:val="28"/>
                              </w:rPr>
                              <w:t>Choose an item.</w:t>
                            </w:r>
                          </w:sdtContent>
                        </w:sdt>
                        <w:r>
                          <w:rPr>
                            <w:b/>
                            <w:sz w:val="28"/>
                            <w:szCs w:val="28"/>
                          </w:rPr>
                          <w:t xml:space="preserve"> </w:t>
                        </w:r>
                      </w:p>
                      <w:p w14:paraId="778B1BBD" w14:textId="77777777" w:rsidR="00C5059F" w:rsidRPr="005722F9" w:rsidRDefault="00C5059F" w:rsidP="00237B38">
                        <w:pPr>
                          <w:spacing w:after="0" w:line="240" w:lineRule="auto"/>
                          <w:ind w:left="2070"/>
                          <w:rPr>
                            <w:b/>
                            <w:sz w:val="28"/>
                            <w:szCs w:val="28"/>
                          </w:rPr>
                        </w:pPr>
                        <w:r>
                          <w:rPr>
                            <w:b/>
                            <w:sz w:val="28"/>
                            <w:szCs w:val="28"/>
                          </w:rPr>
                          <w:t xml:space="preserve">                                                            </w:t>
                        </w:r>
                        <w:r>
                          <w:rPr>
                            <w:rFonts w:ascii="Arial" w:hAnsi="Arial" w:cs="Arial"/>
                            <w:noProof/>
                            <w:sz w:val="20"/>
                            <w:szCs w:val="20"/>
                          </w:rPr>
                          <w:drawing>
                            <wp:inline distT="0" distB="0" distL="0" distR="0" wp14:anchorId="7E0EF1F6" wp14:editId="2304F4BC">
                              <wp:extent cx="381000" cy="381000"/>
                              <wp:effectExtent l="0" t="0" r="0" b="0"/>
                              <wp:docPr id="24" name="Picture 24" descr="S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Sa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r>
                          <w:rPr>
                            <w:b/>
                            <w:sz w:val="28"/>
                            <w:szCs w:val="28"/>
                          </w:rPr>
                          <w:t xml:space="preserve">      </w:t>
                        </w:r>
                        <w:r>
                          <w:rPr>
                            <w:rFonts w:ascii="Arial" w:hAnsi="Arial" w:cs="Arial"/>
                            <w:noProof/>
                            <w:sz w:val="20"/>
                            <w:szCs w:val="20"/>
                          </w:rPr>
                          <w:drawing>
                            <wp:inline distT="0" distB="0" distL="0" distR="0" wp14:anchorId="356E00ED" wp14:editId="1CC3FDB1">
                              <wp:extent cx="381000" cy="381000"/>
                              <wp:effectExtent l="0" t="0" r="0" b="0"/>
                              <wp:docPr id="25" name="Picture 25" descr="Uns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Unsure"/>
                                      <pic:cNvPicPr>
                                        <a:picLocks noChangeAspect="1" noChangeArrowheads="1"/>
                                      </pic:cNvPicPr>
                                    </pic:nvPicPr>
                                    <pic:blipFill>
                                      <a:blip r:embed="rId34" cstate="print">
                                        <a:extLst>
                                          <a:ext uri="{BEBA8EAE-BF5A-486C-A8C5-ECC9F3942E4B}">
                                            <a14:imgProps xmlns:a14="http://schemas.microsoft.com/office/drawing/2010/main">
                                              <a14:imgLayer r:embed="rId35">
                                                <a14:imgEffect>
                                                  <a14:sharpenSoften amount="50000"/>
                                                </a14:imgEffect>
                                                <a14:imgEffect>
                                                  <a14:colorTemperature colorTemp="11200"/>
                                                </a14:imgEffect>
                                                <a14:imgEffect>
                                                  <a14:saturation sat="400000"/>
                                                </a14:imgEffect>
                                                <a14:imgEffect>
                                                  <a14:brightnessContrast contrast="100000"/>
                                                </a14:imgEffect>
                                              </a14:imgLayer>
                                            </a14:imgProps>
                                          </a:ex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r>
                          <w:rPr>
                            <w:b/>
                            <w:sz w:val="28"/>
                            <w:szCs w:val="28"/>
                          </w:rPr>
                          <w:t xml:space="preserve">      </w:t>
                        </w:r>
                        <w:r>
                          <w:rPr>
                            <w:rFonts w:ascii="Arial" w:hAnsi="Arial" w:cs="Arial"/>
                            <w:noProof/>
                            <w:sz w:val="20"/>
                            <w:szCs w:val="20"/>
                          </w:rPr>
                          <w:drawing>
                            <wp:inline distT="0" distB="0" distL="0" distR="0" wp14:anchorId="505C4F79" wp14:editId="5DA655F1">
                              <wp:extent cx="381000" cy="381000"/>
                              <wp:effectExtent l="0" t="0" r="0" b="0"/>
                              <wp:docPr id="26" name="Picture 26" descr="Hap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Happy"/>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p w14:paraId="2EB40C36" w14:textId="3647CDB1" w:rsidR="00C5059F" w:rsidRPr="00C355EE" w:rsidRDefault="00C5059F" w:rsidP="00237B38">
                        <w:pPr>
                          <w:pStyle w:val="ListParagraph"/>
                          <w:numPr>
                            <w:ilvl w:val="0"/>
                            <w:numId w:val="1"/>
                          </w:numPr>
                          <w:spacing w:after="0" w:line="360" w:lineRule="auto"/>
                          <w:ind w:left="2074"/>
                          <w:rPr>
                            <w:b/>
                            <w:sz w:val="28"/>
                            <w:szCs w:val="28"/>
                          </w:rPr>
                        </w:pPr>
                        <w:r>
                          <w:rPr>
                            <w:b/>
                            <w:sz w:val="28"/>
                            <w:szCs w:val="28"/>
                          </w:rPr>
                          <w:t xml:space="preserve">How do I feel about my essay:       </w:t>
                        </w:r>
                        <w:sdt>
                          <w:sdtPr>
                            <w:rPr>
                              <w:sz w:val="28"/>
                              <w:szCs w:val="28"/>
                            </w:rPr>
                            <w:id w:val="1662111457"/>
                            <w:lock w:val="sdtLocked"/>
                            <w14:checkbox>
                              <w14:checked w14:val="0"/>
                              <w14:checkedState w14:val="2612" w14:font="MS Gothic"/>
                              <w14:uncheckedState w14:val="2610" w14:font="MS Gothic"/>
                            </w14:checkbox>
                          </w:sdtPr>
                          <w:sdtEndPr/>
                          <w:sdtContent>
                            <w:r w:rsidR="00AE4E52">
                              <w:rPr>
                                <w:rFonts w:ascii="MS Gothic" w:eastAsia="MS Gothic" w:hAnsi="MS Gothic" w:hint="eastAsia"/>
                                <w:sz w:val="28"/>
                                <w:szCs w:val="28"/>
                              </w:rPr>
                              <w:t>☐</w:t>
                            </w:r>
                          </w:sdtContent>
                        </w:sdt>
                        <w:r w:rsidRPr="005722F9">
                          <w:rPr>
                            <w:b/>
                            <w:sz w:val="28"/>
                            <w:szCs w:val="28"/>
                          </w:rPr>
                          <w:t xml:space="preserve"> </w:t>
                        </w:r>
                        <w:r w:rsidR="00AE4E52">
                          <w:rPr>
                            <w:b/>
                            <w:sz w:val="28"/>
                            <w:szCs w:val="28"/>
                          </w:rPr>
                          <w:t xml:space="preserve">    </w:t>
                        </w:r>
                        <w:r>
                          <w:rPr>
                            <w:b/>
                            <w:sz w:val="28"/>
                            <w:szCs w:val="28"/>
                          </w:rPr>
                          <w:t xml:space="preserve">    </w:t>
                        </w:r>
                        <w:r w:rsidR="00972921">
                          <w:rPr>
                            <w:b/>
                            <w:sz w:val="28"/>
                            <w:szCs w:val="28"/>
                          </w:rPr>
                          <w:t xml:space="preserve"> </w:t>
                        </w:r>
                        <w:r>
                          <w:rPr>
                            <w:b/>
                            <w:sz w:val="28"/>
                            <w:szCs w:val="28"/>
                          </w:rPr>
                          <w:t xml:space="preserve"> </w:t>
                        </w:r>
                        <w:sdt>
                          <w:sdtPr>
                            <w:rPr>
                              <w:sz w:val="28"/>
                              <w:szCs w:val="28"/>
                            </w:rPr>
                            <w:id w:val="-998497440"/>
                            <w:lock w:val="sdtLocked"/>
                            <w14:checkbox>
                              <w14:checked w14:val="0"/>
                              <w14:checkedState w14:val="2612" w14:font="MS Gothic"/>
                              <w14:uncheckedState w14:val="2610" w14:font="MS Gothic"/>
                            </w14:checkbox>
                          </w:sdtPr>
                          <w:sdtEndPr/>
                          <w:sdtContent>
                            <w:r w:rsidR="006E6974">
                              <w:rPr>
                                <w:rFonts w:ascii="MS Gothic" w:eastAsia="MS Gothic" w:hAnsi="MS Gothic" w:hint="eastAsia"/>
                                <w:sz w:val="28"/>
                                <w:szCs w:val="28"/>
                              </w:rPr>
                              <w:t>☐</w:t>
                            </w:r>
                          </w:sdtContent>
                        </w:sdt>
                        <w:r>
                          <w:rPr>
                            <w:b/>
                            <w:sz w:val="28"/>
                            <w:szCs w:val="28"/>
                          </w:rPr>
                          <w:t xml:space="preserve">       </w:t>
                        </w:r>
                        <w:r w:rsidR="00AE4E52">
                          <w:rPr>
                            <w:b/>
                            <w:sz w:val="28"/>
                            <w:szCs w:val="28"/>
                          </w:rPr>
                          <w:t xml:space="preserve"> </w:t>
                        </w:r>
                        <w:r>
                          <w:rPr>
                            <w:b/>
                            <w:sz w:val="28"/>
                            <w:szCs w:val="28"/>
                          </w:rPr>
                          <w:t xml:space="preserve">    </w:t>
                        </w:r>
                        <w:sdt>
                          <w:sdtPr>
                            <w:rPr>
                              <w:rFonts w:cstheme="minorHAnsi"/>
                              <w:sz w:val="28"/>
                              <w:szCs w:val="28"/>
                            </w:rPr>
                            <w:id w:val="-688530257"/>
                            <w:lock w:val="sdtLocked"/>
                          </w:sdtPr>
                          <w:sdtEndPr/>
                          <w:sdtContent>
                            <w:sdt>
                              <w:sdtPr>
                                <w:rPr>
                                  <w:sz w:val="28"/>
                                  <w:szCs w:val="28"/>
                                </w:rPr>
                                <w:id w:val="1017040841"/>
                                <w14:checkbox>
                                  <w14:checked w14:val="0"/>
                                  <w14:checkedState w14:val="2612" w14:font="MS Gothic"/>
                                  <w14:uncheckedState w14:val="2610" w14:font="MS Gothic"/>
                                </w14:checkbox>
                              </w:sdtPr>
                              <w:sdtEndPr/>
                              <w:sdtContent>
                                <w:r w:rsidR="006E6974">
                                  <w:rPr>
                                    <w:rFonts w:ascii="MS Gothic" w:eastAsia="MS Gothic" w:hAnsi="MS Gothic" w:hint="eastAsia"/>
                                    <w:sz w:val="28"/>
                                    <w:szCs w:val="28"/>
                                  </w:rPr>
                                  <w:t>☐</w:t>
                                </w:r>
                              </w:sdtContent>
                            </w:sdt>
                          </w:sdtContent>
                        </w:sdt>
                      </w:p>
                      <w:p w14:paraId="4C45327B" w14:textId="77777777" w:rsidR="00C5059F" w:rsidRDefault="00C5059F" w:rsidP="00237B38">
                        <w:pPr>
                          <w:pStyle w:val="ListParagraph"/>
                          <w:numPr>
                            <w:ilvl w:val="0"/>
                            <w:numId w:val="1"/>
                          </w:numPr>
                          <w:spacing w:line="360" w:lineRule="auto"/>
                          <w:ind w:left="2070"/>
                          <w:rPr>
                            <w:b/>
                            <w:sz w:val="28"/>
                            <w:szCs w:val="28"/>
                          </w:rPr>
                        </w:pPr>
                        <w:r w:rsidRPr="00C355EE">
                          <w:rPr>
                            <w:b/>
                            <w:sz w:val="28"/>
                            <w:szCs w:val="28"/>
                          </w:rPr>
                          <w:t>My next goal is:</w:t>
                        </w:r>
                        <w:r>
                          <w:rPr>
                            <w:b/>
                            <w:sz w:val="28"/>
                            <w:szCs w:val="28"/>
                          </w:rPr>
                          <w:t xml:space="preserve"> </w:t>
                        </w:r>
                        <w:sdt>
                          <w:sdtPr>
                            <w:rPr>
                              <w:rStyle w:val="Evaluation"/>
                              <w:color w:val="000000" w:themeColor="text1"/>
                            </w:rPr>
                            <w:alias w:val="Next Goal"/>
                            <w:tag w:val="Next Goal"/>
                            <w:id w:val="-1894189869"/>
                            <w:lock w:val="sdtLocked"/>
                            <w15:color w:val="000000"/>
                            <w:dropDownList>
                              <w:listItem w:displayText="Choose your next goal here!" w:value="Choose your next goal here!"/>
                              <w:listItem w:displayText="I will include 3 reasons and 1 example." w:value="I will include 3 reasons and 1 example."/>
                              <w:listItem w:displayText="I will include 3 reasons and 2 examples." w:value="I will include 3 reasons and 2 examples."/>
                              <w:listItem w:displayText="I will include 3 reasons and 3 examples." w:value="I will include 3 reasons and 3 examples."/>
                            </w:dropDownList>
                          </w:sdtPr>
                          <w:sdtEndPr>
                            <w:rPr>
                              <w:rStyle w:val="Evaluation"/>
                            </w:rPr>
                          </w:sdtEndPr>
                          <w:sdtContent>
                            <w:r w:rsidRPr="00277096">
                              <w:rPr>
                                <w:rStyle w:val="Evaluation"/>
                                <w:color w:val="000000" w:themeColor="text1"/>
                              </w:rPr>
                              <w:t>Choose your next goal here!</w:t>
                            </w:r>
                          </w:sdtContent>
                        </w:sdt>
                      </w:p>
                      <w:p w14:paraId="15AE81BC" w14:textId="77777777" w:rsidR="00C5059F" w:rsidRDefault="00C5059F" w:rsidP="00D639D8">
                        <w:pPr>
                          <w:pStyle w:val="ListParagraph"/>
                          <w:spacing w:after="0" w:line="240" w:lineRule="auto"/>
                          <w:ind w:left="0"/>
                          <w:rPr>
                            <w:rFonts w:ascii="Comic Sans MS" w:hAnsi="Comic Sans MS"/>
                            <w:b/>
                            <w:color w:val="002060"/>
                            <w:sz w:val="28"/>
                            <w:szCs w:val="28"/>
                          </w:rPr>
                        </w:pPr>
                      </w:p>
                      <w:p w14:paraId="62B3D619" w14:textId="121EC007" w:rsidR="00C5059F" w:rsidRPr="00237B38" w:rsidRDefault="00F66142" w:rsidP="00237B38">
                        <w:pPr>
                          <w:pStyle w:val="ListParagraph"/>
                          <w:spacing w:after="0" w:line="360" w:lineRule="auto"/>
                          <w:ind w:left="1440"/>
                          <w:rPr>
                            <w:b/>
                            <w:sz w:val="28"/>
                            <w:szCs w:val="28"/>
                          </w:rPr>
                        </w:pPr>
                        <w:r>
                          <w:rPr>
                            <w:rFonts w:ascii="Comic Sans MS" w:hAnsi="Comic Sans MS"/>
                            <w:b/>
                            <w:color w:val="002060"/>
                            <w:sz w:val="28"/>
                            <w:szCs w:val="28"/>
                          </w:rPr>
                          <w:t>F</w:t>
                        </w:r>
                        <w:r w:rsidR="00C5059F">
                          <w:rPr>
                            <w:rFonts w:ascii="Comic Sans MS" w:hAnsi="Comic Sans MS"/>
                            <w:b/>
                            <w:color w:val="002060"/>
                            <w:sz w:val="28"/>
                            <w:szCs w:val="28"/>
                          </w:rPr>
                          <w:t>eedback</w:t>
                        </w:r>
                        <w:r w:rsidR="00C5059F" w:rsidRPr="00DE05CE">
                          <w:rPr>
                            <w:rFonts w:ascii="Comic Sans MS" w:hAnsi="Comic Sans MS"/>
                            <w:b/>
                            <w:color w:val="002060"/>
                            <w:sz w:val="28"/>
                            <w:szCs w:val="28"/>
                          </w:rPr>
                          <w:t>:</w:t>
                        </w:r>
                        <w:r w:rsidR="00C5059F" w:rsidRPr="00DE05CE">
                          <w:rPr>
                            <w:rFonts w:ascii="Times New Roman" w:hAnsi="Times New Roman" w:cs="Times New Roman"/>
                            <w:sz w:val="24"/>
                            <w:szCs w:val="24"/>
                          </w:rPr>
                          <w:t xml:space="preserve"> </w:t>
                        </w:r>
                        <w:r w:rsidR="00C5059F">
                          <w:rPr>
                            <w:rFonts w:cs="Times New Roman"/>
                            <w:sz w:val="28"/>
                            <w:szCs w:val="28"/>
                          </w:rPr>
                          <w:t>Y</w:t>
                        </w:r>
                        <w:r w:rsidR="00C5059F" w:rsidRPr="00DE05CE">
                          <w:rPr>
                            <w:rFonts w:cs="Times New Roman"/>
                            <w:sz w:val="28"/>
                            <w:szCs w:val="28"/>
                          </w:rPr>
                          <w:t>ou</w:t>
                        </w:r>
                        <w:r w:rsidR="00C5059F">
                          <w:rPr>
                            <w:rFonts w:cs="Times New Roman"/>
                            <w:sz w:val="28"/>
                            <w:szCs w:val="28"/>
                          </w:rPr>
                          <w:t>’ve</w:t>
                        </w:r>
                        <w:r w:rsidR="00C5059F" w:rsidRPr="00DE05CE">
                          <w:rPr>
                            <w:rFonts w:cs="Times New Roman"/>
                            <w:sz w:val="28"/>
                            <w:szCs w:val="28"/>
                          </w:rPr>
                          <w:t xml:space="preserve"> include</w:t>
                        </w:r>
                        <w:r w:rsidR="00277096">
                          <w:rPr>
                            <w:rFonts w:cs="Times New Roman"/>
                            <w:sz w:val="28"/>
                            <w:szCs w:val="28"/>
                          </w:rPr>
                          <w:t xml:space="preserve">d </w:t>
                        </w:r>
                        <w:sdt>
                          <w:sdtPr>
                            <w:rPr>
                              <w:rStyle w:val="Evaluation"/>
                            </w:rPr>
                            <w:id w:val="634534912"/>
                            <w:lock w:val="sdtLocked"/>
                            <w:placeholder>
                              <w:docPart w:val="DefaultPlaceholder_-1854013440"/>
                            </w:placeholder>
                            <w:showingPlcHdr/>
                            <w15:color w:val="000000"/>
                            <w:text w:multiLine="1"/>
                          </w:sdtPr>
                          <w:sdtEndPr>
                            <w:rPr>
                              <w:rStyle w:val="DefaultParagraphFont"/>
                              <w:rFonts w:cs="Times New Roman"/>
                              <w:szCs w:val="28"/>
                              <w:u w:val="none"/>
                            </w:rPr>
                          </w:sdtEndPr>
                          <w:sdtContent>
                            <w:r w:rsidR="00277096" w:rsidRPr="00277096">
                              <w:rPr>
                                <w:rStyle w:val="PlaceholderText"/>
                                <w:color w:val="000000" w:themeColor="text1"/>
                              </w:rPr>
                              <w:t>Click or tap here to enter text.</w:t>
                            </w:r>
                          </w:sdtContent>
                        </w:sdt>
                        <w:r w:rsidR="00277096">
                          <w:rPr>
                            <w:rFonts w:cs="Times New Roman"/>
                            <w:sz w:val="28"/>
                            <w:szCs w:val="28"/>
                          </w:rPr>
                          <w:t xml:space="preserve">  </w:t>
                        </w:r>
                        <w:r w:rsidR="00C5059F" w:rsidRPr="00DE05CE">
                          <w:rPr>
                            <w:rFonts w:cs="Times New Roman"/>
                            <w:sz w:val="28"/>
                            <w:szCs w:val="28"/>
                          </w:rPr>
                          <w:t>in y</w:t>
                        </w:r>
                        <w:r w:rsidR="00C5059F">
                          <w:rPr>
                            <w:rFonts w:cs="Times New Roman"/>
                            <w:sz w:val="28"/>
                            <w:szCs w:val="28"/>
                          </w:rPr>
                          <w:t>our essay</w:t>
                        </w:r>
                        <w:r w:rsidR="00C5059F" w:rsidRPr="00DE05CE">
                          <w:rPr>
                            <w:rFonts w:cs="Times New Roman"/>
                            <w:sz w:val="28"/>
                            <w:szCs w:val="28"/>
                          </w:rPr>
                          <w:t>,</w:t>
                        </w:r>
                        <w:r w:rsidR="00C5059F">
                          <w:rPr>
                            <w:rFonts w:ascii="Times New Roman" w:hAnsi="Times New Roman" w:cs="Times New Roman"/>
                            <w:sz w:val="24"/>
                            <w:szCs w:val="24"/>
                          </w:rPr>
                          <w:t xml:space="preserve"> </w:t>
                        </w:r>
                        <w:r w:rsidR="00C5059F" w:rsidRPr="00DE05CE">
                          <w:rPr>
                            <w:rFonts w:cs="Times New Roman"/>
                            <w:sz w:val="28"/>
                            <w:szCs w:val="28"/>
                          </w:rPr>
                          <w:t>which</w:t>
                        </w:r>
                        <w:r w:rsidR="00C5059F">
                          <w:rPr>
                            <w:rFonts w:cs="Times New Roman"/>
                            <w:sz w:val="28"/>
                            <w:szCs w:val="28"/>
                          </w:rPr>
                          <w:t xml:space="preserve"> makes you </w:t>
                        </w:r>
                        <w:r w:rsidR="00C5059F" w:rsidRPr="00B713AC">
                          <w:rPr>
                            <w:rFonts w:cs="Times New Roman"/>
                            <w:b/>
                            <w:color w:val="002060"/>
                            <w:sz w:val="28"/>
                            <w:szCs w:val="28"/>
                            <w:u w:val="single"/>
                          </w:rPr>
                          <w:t>a great writer</w:t>
                        </w:r>
                        <w:r w:rsidR="00C5059F">
                          <w:rPr>
                            <w:rFonts w:cs="Times New Roman"/>
                            <w:sz w:val="28"/>
                            <w:szCs w:val="28"/>
                          </w:rPr>
                          <w:t>!</w:t>
                        </w:r>
                      </w:p>
                    </w:txbxContent>
                  </v:textbox>
                </v:shape>
                <v:shape id="Picture 12" o:spid="_x0000_s1030" type="#_x0000_t75" style="position:absolute;left:5334;top:190;width:3810;height:4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">
                  <v:imagedata r:id="rId38" o:title="" croptop="17683f" cropbottom="43699f" cropleft="3793f" cropright="59518f"/>
                </v:shape>
                <w10:wrap anchory="page"/>
              </v:group>
            </w:pict>
          </mc:Fallback>
        </mc:AlternateContent>
      </w:r>
      <w:r w:rsidR="006204BC" w:rsidRPr="00AE4E52">
        <w:rPr>
          <w:rFonts w:ascii="Times New Roman" w:hAnsi="Times New Roman" w:cs="Times New Roman"/>
          <w:sz w:val="24"/>
          <w:szCs w:val="24"/>
        </w:rPr>
        <w:br w:type="page"/>
      </w:r>
      <w:r w:rsidR="00C623C9">
        <w:rPr>
          <w:sz w:val="28"/>
          <w:szCs w:val="28"/>
        </w:rPr>
        <w:lastRenderedPageBreak/>
        <w:br w:type="page"/>
      </w:r>
    </w:p>
    <w:p w14:paraId="1F98E386" w14:textId="7EF96051" w:rsidR="0031226E" w:rsidRPr="00E021B5" w:rsidRDefault="000F33B6" w:rsidP="000F33B6">
      <w:pPr>
        <w:spacing w:after="200" w:line="276" w:lineRule="auto"/>
        <w:rPr>
          <w:sz w:val="28"/>
          <w:szCs w:val="28"/>
        </w:rPr>
      </w:pPr>
      <w:r w:rsidRPr="00237B38">
        <w:rPr>
          <w:sz w:val="28"/>
          <w:szCs w:val="28"/>
        </w:rPr>
        <w:lastRenderedPageBreak/>
        <w:br w:type="page"/>
      </w:r>
    </w:p>
    <w:p w14:paraId="475D5123" w14:textId="77777777" w:rsidR="0031226E" w:rsidRPr="00A468D0" w:rsidRDefault="000F33B6" w:rsidP="008C48ED">
      <w:pPr>
        <w:spacing w:after="200" w:line="276" w:lineRule="auto"/>
        <w:ind w:right="-630"/>
        <w:rPr>
          <w:b/>
          <w:color w:val="0070C0"/>
          <w:sz w:val="28"/>
          <w:szCs w:val="28"/>
          <w:u w:val="single"/>
        </w:rPr>
      </w:pPr>
      <w:bookmarkStart w:id="3" w:name="FilledCBGO"/>
      <w:bookmarkEnd w:id="3"/>
      <w:r>
        <w:rPr>
          <w:b/>
          <w:sz w:val="28"/>
          <w:szCs w:val="28"/>
        </w:rPr>
        <w:lastRenderedPageBreak/>
        <w:t>Filled Computer-Based Graphic Organizer: Example</w:t>
      </w:r>
      <w:r w:rsidR="0031226E">
        <w:rPr>
          <w:b/>
          <w:sz w:val="28"/>
          <w:szCs w:val="28"/>
        </w:rPr>
        <w:t xml:space="preserve">        </w:t>
      </w:r>
      <w:r w:rsidR="008C48ED">
        <w:rPr>
          <w:b/>
          <w:sz w:val="28"/>
          <w:szCs w:val="28"/>
        </w:rPr>
        <w:t xml:space="preserve">           </w:t>
      </w:r>
      <w:r w:rsidR="0031226E">
        <w:rPr>
          <w:b/>
          <w:sz w:val="28"/>
          <w:szCs w:val="28"/>
        </w:rPr>
        <w:t xml:space="preserve"> </w:t>
      </w:r>
      <w:r w:rsidR="0031226E" w:rsidRPr="00A468D0">
        <w:rPr>
          <w:b/>
          <w:color w:val="0070C0"/>
          <w:sz w:val="28"/>
          <w:szCs w:val="28"/>
          <w:u w:val="single"/>
        </w:rPr>
        <w:t>(</w:t>
      </w:r>
      <w:hyperlink w:anchor="CBGO" w:history="1">
        <w:r w:rsidR="0031226E" w:rsidRPr="00A468D0">
          <w:rPr>
            <w:rStyle w:val="Hyperlink"/>
            <w:b/>
            <w:color w:val="0070C0"/>
            <w:sz w:val="28"/>
            <w:szCs w:val="28"/>
            <w:u w:val="single"/>
          </w:rPr>
          <w:t>Click here to go back</w:t>
        </w:r>
      </w:hyperlink>
      <w:r w:rsidR="0031226E" w:rsidRPr="00A468D0">
        <w:rPr>
          <w:b/>
          <w:color w:val="0070C0"/>
          <w:sz w:val="28"/>
          <w:szCs w:val="28"/>
          <w:u w:val="single"/>
        </w:rPr>
        <w:t>)</w:t>
      </w:r>
    </w:p>
    <w:p w14:paraId="61FE942A" w14:textId="47B33C5D" w:rsidR="0031226E" w:rsidRDefault="00041F68" w:rsidP="002D71B3">
      <w:pPr>
        <w:spacing w:after="200" w:line="276" w:lineRule="auto"/>
        <w:ind w:left="-1080" w:right="-1080"/>
        <w:jc w:val="center"/>
        <w:rPr>
          <w:b/>
          <w:sz w:val="28"/>
          <w:szCs w:val="28"/>
        </w:rPr>
      </w:pPr>
      <w:r>
        <w:rPr>
          <w:noProof/>
        </w:rPr>
        <w:drawing>
          <wp:inline distT="0" distB="0" distL="0" distR="0" wp14:anchorId="421FA522" wp14:editId="41F3BA9B">
            <wp:extent cx="4965255" cy="6261368"/>
            <wp:effectExtent l="0" t="0" r="6985" b="6350"/>
            <wp:docPr id="27" name="Picture 27" descr="Completed computer-based graphic organizer template with the following information.&#10;&#10;Prompt: Is ice cream the best dessert?&#10;&#10;Pick your goal: I will include 3 reasons and 3 examples.&#10;&#10;Brainstorm: best dessert; flavors; choices; cold; delicious; many reasons to love&#10;&#10;The graphic organizer is a table with three columns: main points, sentences (outlined in orange), and check your work. There are light bulb icons that contain audio tips and comments to help with writing.&#10;&#10;Completed rows in the table show the following.&#10;&#10;Identify your opinion: Best dessert. Ice cream is the best dessert ever!&#10;&#10;Determine 1st reason: Flavors. First, ice cream comes in many flavors&#10;&#10;Elaborate with examples: Choices. For example, ice cream can be vanilla or chocolate, so you can pick the one you like.&#10;&#10;Determine 2nd reason: Cold. Also, it is cold.&#10;&#10;Elaborate with example: To illustrate, it is good to have in the summer time to cool you off.&#10;&#10;Determine 3rd reason: Delicious. Finally, ice cream is very delicious&#10;&#10;Elaborate with example: Specifically, it is so delicious that you always want more.&#10;&#10;Add transition words as you go. This space intentionally left blank.&#10;&#10;Summarize: Many reasons to love. In conclusion, there are many reasons why ice cream is the best dessert.&#10;&#10;On the right side of the page, a completed checklist shows the following items: I included my opinion, I included 3 reasons to support my topic, I have as many examples as I planned to have in my goal, I have proper transition words, I summarized my opin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ompleted computer-based graphic organizer template with the following information.&#10;&#10;Prompt: Is ice cream the best dessert?&#10;&#10;Pick your goal: I will include 3 reasons and 3 examples.&#10;&#10;Brainstorm: best dessert; flavors; choices; cold; delicious; many reasons to love&#10;&#10;The graphic organizer is a table with three columns: main points, sentences (outlined in orange), and check your work. There are light bulb icons that contain audio tips and comments to help with writing.&#10;&#10;Completed rows in the table show the following.&#10;&#10;Identify your opinion: Best dessert. Ice cream is the best dessert ever!&#10;&#10;Determine 1st reason: Flavors. First, ice cream comes in many flavors&#10;&#10;Elaborate with examples: Choices. For example, ice cream can be vanilla or chocolate, so you can pick the one you like.&#10;&#10;Determine 2nd reason: Cold. Also, it is cold.&#10;&#10;Elaborate with example: To illustrate, it is good to have in the summer time to cool you off.&#10;&#10;Determine 3rd reason: Delicious. Finally, ice cream is very delicious&#10;&#10;Elaborate with example: Specifically, it is so delicious that you always want more.&#10;&#10;Add transition words as you go. This space intentionally left blank.&#10;&#10;Summarize: Many reasons to love. In conclusion, there are many reasons why ice cream is the best dessert.&#10;&#10;On the right side of the page, a completed checklist shows the following items: I included my opinion, I included 3 reasons to support my topic, I have as many examples as I planned to have in my goal, I have proper transition words, I summarized my opinion."/>
                    <pic:cNvPicPr/>
                  </pic:nvPicPr>
                  <pic:blipFill>
                    <a:blip r:embed="rId39"/>
                    <a:stretch>
                      <a:fillRect/>
                    </a:stretch>
                  </pic:blipFill>
                  <pic:spPr bwMode="auto">
                    <a:xfrm>
                      <a:off x="0" y="0"/>
                      <a:ext cx="4965255" cy="6261368"/>
                    </a:xfrm>
                    <a:prstGeom prst="rect">
                      <a:avLst/>
                    </a:prstGeom>
                    <a:ln>
                      <a:noFill/>
                    </a:ln>
                    <a:extLst>
                      <a:ext uri="{53640926-AAD7-44D8-BBD7-CCE9431645EC}">
                        <a14:shadowObscured xmlns:a14="http://schemas.microsoft.com/office/drawing/2010/main"/>
                      </a:ext>
                    </a:extLst>
                  </pic:spPr>
                </pic:pic>
              </a:graphicData>
            </a:graphic>
          </wp:inline>
        </w:drawing>
      </w:r>
    </w:p>
    <w:p w14:paraId="7E86F109" w14:textId="6BF2B9D8" w:rsidR="000F33B6" w:rsidRDefault="002C5957">
      <w:pPr>
        <w:spacing w:after="200" w:line="276" w:lineRule="auto"/>
        <w:rPr>
          <w:b/>
          <w:sz w:val="28"/>
          <w:szCs w:val="28"/>
        </w:rPr>
      </w:pPr>
      <w:hyperlink w:anchor="CBGO" w:history="1">
        <w:r w:rsidRPr="00A468D0">
          <w:rPr>
            <w:rStyle w:val="Hyperlink"/>
            <w:b/>
            <w:color w:val="0070C0"/>
            <w:sz w:val="28"/>
            <w:szCs w:val="28"/>
            <w:u w:val="single"/>
          </w:rPr>
          <w:t>Click here to go back</w:t>
        </w:r>
      </w:hyperlink>
      <w:r w:rsidR="000F33B6">
        <w:rPr>
          <w:b/>
          <w:sz w:val="28"/>
          <w:szCs w:val="28"/>
        </w:rPr>
        <w:br w:type="page"/>
      </w:r>
    </w:p>
    <w:p w14:paraId="19D9E80C" w14:textId="77777777" w:rsidR="00C5059F" w:rsidRDefault="000F33B6" w:rsidP="00711E94">
      <w:pPr>
        <w:spacing w:after="200" w:line="276" w:lineRule="auto"/>
        <w:ind w:right="-720"/>
        <w:rPr>
          <w:b/>
          <w:sz w:val="28"/>
          <w:szCs w:val="28"/>
        </w:rPr>
      </w:pPr>
      <w:bookmarkStart w:id="4" w:name="ParagraphExample"/>
      <w:bookmarkEnd w:id="4"/>
      <w:r>
        <w:rPr>
          <w:b/>
          <w:sz w:val="28"/>
          <w:szCs w:val="28"/>
        </w:rPr>
        <w:lastRenderedPageBreak/>
        <w:t>Completed Essay: Example</w:t>
      </w:r>
      <w:r w:rsidR="00C5059F">
        <w:rPr>
          <w:b/>
          <w:sz w:val="28"/>
          <w:szCs w:val="28"/>
        </w:rPr>
        <w:tab/>
      </w:r>
      <w:r w:rsidR="00C5059F">
        <w:rPr>
          <w:b/>
          <w:sz w:val="28"/>
          <w:szCs w:val="28"/>
        </w:rPr>
        <w:tab/>
      </w:r>
      <w:r w:rsidR="00C5059F">
        <w:rPr>
          <w:b/>
          <w:sz w:val="28"/>
          <w:szCs w:val="28"/>
        </w:rPr>
        <w:tab/>
      </w:r>
      <w:r w:rsidR="00C5059F">
        <w:rPr>
          <w:b/>
          <w:sz w:val="28"/>
          <w:szCs w:val="28"/>
        </w:rPr>
        <w:tab/>
      </w:r>
      <w:r w:rsidR="00C5059F">
        <w:rPr>
          <w:b/>
          <w:sz w:val="28"/>
          <w:szCs w:val="28"/>
        </w:rPr>
        <w:tab/>
      </w:r>
      <w:r w:rsidR="00C5059F">
        <w:rPr>
          <w:b/>
          <w:sz w:val="28"/>
          <w:szCs w:val="28"/>
        </w:rPr>
        <w:tab/>
      </w:r>
      <w:r w:rsidR="00C5059F" w:rsidRPr="00A468D0">
        <w:rPr>
          <w:b/>
          <w:color w:val="0070C0"/>
          <w:sz w:val="28"/>
          <w:szCs w:val="28"/>
          <w:u w:val="single"/>
        </w:rPr>
        <w:t>(</w:t>
      </w:r>
      <w:hyperlink w:anchor="Paragraph" w:history="1">
        <w:r w:rsidR="00C5059F" w:rsidRPr="00A468D0">
          <w:rPr>
            <w:rStyle w:val="Hyperlink"/>
            <w:b/>
            <w:color w:val="0070C0"/>
            <w:sz w:val="28"/>
            <w:szCs w:val="28"/>
            <w:u w:val="single"/>
          </w:rPr>
          <w:t>Click here to go back</w:t>
        </w:r>
      </w:hyperlink>
      <w:r w:rsidR="00C5059F" w:rsidRPr="00A468D0">
        <w:rPr>
          <w:b/>
          <w:color w:val="0070C0"/>
          <w:sz w:val="28"/>
          <w:szCs w:val="28"/>
          <w:u w:val="single"/>
        </w:rPr>
        <w:t>)</w:t>
      </w:r>
    </w:p>
    <w:p w14:paraId="57A7DEE9" w14:textId="7A06FDAB" w:rsidR="00C5059F" w:rsidRDefault="0096599E" w:rsidP="002D71B3">
      <w:pPr>
        <w:ind w:left="-720" w:right="-720"/>
        <w:jc w:val="center"/>
        <w:rPr>
          <w:b/>
          <w:sz w:val="24"/>
          <w:szCs w:val="24"/>
        </w:rPr>
      </w:pPr>
      <w:r>
        <w:rPr>
          <w:noProof/>
        </w:rPr>
        <w:drawing>
          <wp:inline distT="0" distB="0" distL="0" distR="0" wp14:anchorId="793E7204" wp14:editId="175E0342">
            <wp:extent cx="5758804" cy="7385517"/>
            <wp:effectExtent l="0" t="0" r="0" b="6350"/>
            <wp:docPr id="28" name="Picture 28" descr="Step 3: Copy the text from the sentences column into the orange box below. &#10;&#10;Step 4: To paste text, right-click inside of the orange box and select the &quot;Paste as plain text&quot; option, pasting the text into the box below. Read your essay and edit it.&#10;&#10;Sample final paragraph: Ice cream is the best dessert ever! First, ice cream comes in many flavors. For example, ice cream can be vanilla or chocolate, so you can pick the one you like. Also, it is cold. To illustrate, it is good to have in the summer time to cool you off. Finally, ice cream is very delicious. Specifically, it is so delicious that you always want more. In conclusion, there are many reasons why ice cream is the best dessert.&#10;&#10;Step 5: Evaluate. Completed evaluation with answers to the following questions:&#10;&#10;1. How many words do I have in my essay? 79&#10;2. How many sentences do I have in my essay? 8&#10;3. How many facts do I have in my essay? 3&#10;4. How many elaborations do I have in my essay? 3&#10;5. Do all of my sentences make sense? Yes, all of my sentences make sense.&#10;6. How do I feel about my essay: Sad face, neutral face, happy face (selected)&#10;7. My next goal is: I will include 3 reasons and 3 examples&#10;Feedback: You've included transition words in your essay, which makes you a great wri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Step 3: Copy the text from the sentences column into the orange box below. &#10;&#10;Step 4: To paste text, right-click inside of the orange box and select the &quot;Paste as plain text&quot; option, pasting the text into the box below. Read your essay and edit it.&#10;&#10;Sample final paragraph: Ice cream is the best dessert ever! First, ice cream comes in many flavors. For example, ice cream can be vanilla or chocolate, so you can pick the one you like. Also, it is cold. To illustrate, it is good to have in the summer time to cool you off. Finally, ice cream is very delicious. Specifically, it is so delicious that you always want more. In conclusion, there are many reasons why ice cream is the best dessert.&#10;&#10;Step 5: Evaluate. Completed evaluation with answers to the following questions:&#10;&#10;1. How many words do I have in my essay? 79&#10;2. How many sentences do I have in my essay? 8&#10;3. How many facts do I have in my essay? 3&#10;4. How many elaborations do I have in my essay? 3&#10;5. Do all of my sentences make sense? Yes, all of my sentences make sense.&#10;6. How do I feel about my essay: Sad face, neutral face, happy face (selected)&#10;7. My next goal is: I will include 3 reasons and 3 examples&#10;Feedback: You've included transition words in your essay, which makes you a great writer!"/>
                    <pic:cNvPicPr/>
                  </pic:nvPicPr>
                  <pic:blipFill>
                    <a:blip r:embed="rId40"/>
                    <a:stretch>
                      <a:fillRect/>
                    </a:stretch>
                  </pic:blipFill>
                  <pic:spPr bwMode="auto">
                    <a:xfrm>
                      <a:off x="0" y="0"/>
                      <a:ext cx="5758804" cy="7385517"/>
                    </a:xfrm>
                    <a:prstGeom prst="rect">
                      <a:avLst/>
                    </a:prstGeom>
                    <a:ln>
                      <a:noFill/>
                    </a:ln>
                    <a:extLst>
                      <a:ext uri="{53640926-AAD7-44D8-BBD7-CCE9431645EC}">
                        <a14:shadowObscured xmlns:a14="http://schemas.microsoft.com/office/drawing/2010/main"/>
                      </a:ext>
                    </a:extLst>
                  </pic:spPr>
                </pic:pic>
              </a:graphicData>
            </a:graphic>
          </wp:inline>
        </w:drawing>
      </w:r>
    </w:p>
    <w:p w14:paraId="1F8A8300" w14:textId="77777777" w:rsidR="002C5957" w:rsidRDefault="002C5957" w:rsidP="00711E94">
      <w:pPr>
        <w:ind w:left="-720" w:right="-720"/>
      </w:pPr>
    </w:p>
    <w:p w14:paraId="7A7AD838" w14:textId="39FFA5DB" w:rsidR="00711E94" w:rsidRDefault="002C5957" w:rsidP="00711E94">
      <w:pPr>
        <w:ind w:left="-720" w:right="-720"/>
        <w:rPr>
          <w:b/>
          <w:sz w:val="28"/>
          <w:szCs w:val="28"/>
        </w:rPr>
      </w:pPr>
      <w:hyperlink w:anchor="Paragraph" w:history="1">
        <w:r w:rsidRPr="00A468D0">
          <w:rPr>
            <w:rStyle w:val="Hyperlink"/>
            <w:b/>
            <w:color w:val="0070C0"/>
            <w:sz w:val="28"/>
            <w:szCs w:val="28"/>
            <w:u w:val="single"/>
          </w:rPr>
          <w:t>Click here to go back</w:t>
        </w:r>
      </w:hyperlink>
    </w:p>
    <w:p w14:paraId="55C5D13B" w14:textId="77777777" w:rsidR="00711E94" w:rsidRPr="00711E94" w:rsidRDefault="00711E94" w:rsidP="00711E94">
      <w:pPr>
        <w:jc w:val="both"/>
      </w:pPr>
      <w:r w:rsidRPr="00711E94">
        <w:rPr>
          <w:b/>
          <w:noProof/>
          <w:sz w:val="28"/>
          <w:szCs w:val="28"/>
        </w:rPr>
        <w:drawing>
          <wp:anchor distT="0" distB="0" distL="114300" distR="114300" simplePos="0" relativeHeight="251787776" behindDoc="0" locked="0" layoutInCell="1" allowOverlap="1" wp14:anchorId="788ABCF2" wp14:editId="1760B97D">
            <wp:simplePos x="0" y="0"/>
            <wp:positionH relativeFrom="column">
              <wp:posOffset>-704850</wp:posOffset>
            </wp:positionH>
            <wp:positionV relativeFrom="paragraph">
              <wp:posOffset>167640</wp:posOffset>
            </wp:positionV>
            <wp:extent cx="588010" cy="600075"/>
            <wp:effectExtent l="0" t="0" r="2540" b="9525"/>
            <wp:wrapNone/>
            <wp:docPr id="2050" name="Pictur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a:extLst>
                        <a:ext uri="{C183D7F6-B498-43B3-948B-1728B52AA6E4}">
                          <adec:decorative xmlns:adec="http://schemas.microsoft.com/office/drawing/2017/decorative" val="1"/>
                        </a:ext>
                      </a:extLst>
                    </pic:cNvPr>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88010" cy="600075"/>
                    </a:xfrm>
                    <a:prstGeom prst="rect">
                      <a:avLst/>
                    </a:prstGeom>
                    <a:noFill/>
                    <a:ln>
                      <a:noFill/>
                    </a:ln>
                  </pic:spPr>
                </pic:pic>
              </a:graphicData>
            </a:graphic>
          </wp:anchor>
        </w:drawing>
      </w:r>
      <w:r w:rsidRPr="00711E94">
        <w:rPr>
          <w:b/>
          <w:noProof/>
          <w:sz w:val="28"/>
          <w:szCs w:val="28"/>
        </w:rPr>
        <w:drawing>
          <wp:anchor distT="0" distB="0" distL="114300" distR="114300" simplePos="0" relativeHeight="251788800" behindDoc="0" locked="0" layoutInCell="1" allowOverlap="1" wp14:anchorId="1F8F7A41" wp14:editId="5E51D405">
            <wp:simplePos x="0" y="0"/>
            <wp:positionH relativeFrom="column">
              <wp:posOffset>5991225</wp:posOffset>
            </wp:positionH>
            <wp:positionV relativeFrom="paragraph">
              <wp:posOffset>186690</wp:posOffset>
            </wp:positionV>
            <wp:extent cx="742950" cy="476885"/>
            <wp:effectExtent l="0" t="0" r="0" b="0"/>
            <wp:wrapNone/>
            <wp:docPr id="16" name="Picture 18" descr="GMU_PLogo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8" descr="GMU_PLogo_RGB"/>
                    <pic:cNvPicPr>
                      <a:picLocks noChangeAspect="1" noChangeArrowheads="1"/>
                    </pic:cNvPicPr>
                  </pic:nvPicPr>
                  <pic:blipFill>
                    <a:blip r:embed="rId4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42950" cy="476885"/>
                    </a:xfrm>
                    <a:prstGeom prst="rect">
                      <a:avLst/>
                    </a:prstGeom>
                    <a:noFill/>
                    <a:ln w="9525">
                      <a:noFill/>
                      <a:miter lim="800000"/>
                      <a:headEnd/>
                      <a:tailEnd/>
                    </a:ln>
                  </pic:spPr>
                </pic:pic>
              </a:graphicData>
            </a:graphic>
          </wp:anchor>
        </w:drawing>
      </w:r>
      <w:r w:rsidRPr="00711E94">
        <w:t xml:space="preserve">This document was produced under U.S. Department of Education, Office of Special Education Programs </w:t>
      </w:r>
      <w:r w:rsidRPr="00711E94">
        <w:rPr>
          <w:b/>
          <w:bCs/>
        </w:rPr>
        <w:t>No. H327S120011.</w:t>
      </w:r>
      <w:r w:rsidRPr="00711E94">
        <w:t xml:space="preserve">  The views expressed herein do not necessarily represent the positions or policies of the Department of Education.  No official endorsement by the U.S. Department of Education of any product, commodity, service or enterprise mentioned in this publication is intended or should be inferred.  This product is public domain.  Authorization to reproduce it in whole or in part is granted.</w:t>
      </w:r>
    </w:p>
    <w:sectPr w:rsidR="00711E94" w:rsidRPr="00711E94" w:rsidSect="0038796F">
      <w:headerReference w:type="default" r:id="rId43"/>
      <w:pgSz w:w="12240" w:h="15840" w:code="1"/>
      <w:pgMar w:top="86" w:right="1440" w:bottom="187" w:left="1440" w:header="144"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B4F198" w14:textId="77777777" w:rsidR="003C020A" w:rsidRDefault="003C020A" w:rsidP="00F646A6">
      <w:pPr>
        <w:spacing w:after="0" w:line="240" w:lineRule="auto"/>
      </w:pPr>
      <w:r>
        <w:separator/>
      </w:r>
    </w:p>
  </w:endnote>
  <w:endnote w:type="continuationSeparator" w:id="0">
    <w:p w14:paraId="72C2CB33" w14:textId="77777777" w:rsidR="003C020A" w:rsidRDefault="003C020A" w:rsidP="00F646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3D1856" w14:textId="77777777" w:rsidR="003C020A" w:rsidRDefault="003C020A" w:rsidP="00F646A6">
      <w:pPr>
        <w:spacing w:after="0" w:line="240" w:lineRule="auto"/>
      </w:pPr>
      <w:r>
        <w:separator/>
      </w:r>
    </w:p>
  </w:footnote>
  <w:footnote w:type="continuationSeparator" w:id="0">
    <w:p w14:paraId="3560B5B3" w14:textId="77777777" w:rsidR="003C020A" w:rsidRDefault="003C020A" w:rsidP="00F646A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27C259" w14:textId="77777777" w:rsidR="00C5059F" w:rsidRPr="00B9118A" w:rsidRDefault="00C5059F" w:rsidP="00B9118A">
    <w:pPr>
      <w:pStyle w:val="Header"/>
      <w:jc w:val="right"/>
      <w:rPr>
        <w:b/>
        <w:color w:val="808080" w:themeColor="background1" w:themeShade="80"/>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DA90554"/>
    <w:multiLevelType w:val="hybridMultilevel"/>
    <w:tmpl w:val="50B2212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16cid:durableId="9316198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oofState w:spelling="clean" w:grammar="clean"/>
  <w:attachedTemplate r:id="rId1"/>
  <w:defaultTabStop w:val="720"/>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2784"/>
    <w:rsid w:val="000002AE"/>
    <w:rsid w:val="000006CB"/>
    <w:rsid w:val="00002A37"/>
    <w:rsid w:val="000043AD"/>
    <w:rsid w:val="000065B9"/>
    <w:rsid w:val="00015B4B"/>
    <w:rsid w:val="00025B55"/>
    <w:rsid w:val="000309A8"/>
    <w:rsid w:val="00033066"/>
    <w:rsid w:val="00036890"/>
    <w:rsid w:val="000379F8"/>
    <w:rsid w:val="00041F68"/>
    <w:rsid w:val="00052784"/>
    <w:rsid w:val="0007586F"/>
    <w:rsid w:val="0007657F"/>
    <w:rsid w:val="00077D8D"/>
    <w:rsid w:val="00084089"/>
    <w:rsid w:val="0008409D"/>
    <w:rsid w:val="000B2B10"/>
    <w:rsid w:val="000C7495"/>
    <w:rsid w:val="000D13AF"/>
    <w:rsid w:val="000E2B90"/>
    <w:rsid w:val="000F1793"/>
    <w:rsid w:val="000F33B6"/>
    <w:rsid w:val="000F3C62"/>
    <w:rsid w:val="000F4C2C"/>
    <w:rsid w:val="001027D7"/>
    <w:rsid w:val="0013773A"/>
    <w:rsid w:val="001453BF"/>
    <w:rsid w:val="0015222A"/>
    <w:rsid w:val="00163415"/>
    <w:rsid w:val="00175068"/>
    <w:rsid w:val="001924C9"/>
    <w:rsid w:val="001D052E"/>
    <w:rsid w:val="001D3BB2"/>
    <w:rsid w:val="001E4C93"/>
    <w:rsid w:val="001F0F83"/>
    <w:rsid w:val="002029FC"/>
    <w:rsid w:val="00213268"/>
    <w:rsid w:val="002170B0"/>
    <w:rsid w:val="00223D24"/>
    <w:rsid w:val="002309C8"/>
    <w:rsid w:val="00230A9D"/>
    <w:rsid w:val="002311E3"/>
    <w:rsid w:val="00231AF8"/>
    <w:rsid w:val="00237B38"/>
    <w:rsid w:val="002416DB"/>
    <w:rsid w:val="0024231E"/>
    <w:rsid w:val="00252842"/>
    <w:rsid w:val="00261BC8"/>
    <w:rsid w:val="00273BDF"/>
    <w:rsid w:val="00277096"/>
    <w:rsid w:val="002832CD"/>
    <w:rsid w:val="00285F46"/>
    <w:rsid w:val="00287CFD"/>
    <w:rsid w:val="00295201"/>
    <w:rsid w:val="002B7A06"/>
    <w:rsid w:val="002C5957"/>
    <w:rsid w:val="002D3C6A"/>
    <w:rsid w:val="002D71B3"/>
    <w:rsid w:val="002E7230"/>
    <w:rsid w:val="002F4EB9"/>
    <w:rsid w:val="002F5B99"/>
    <w:rsid w:val="00310F14"/>
    <w:rsid w:val="0031226E"/>
    <w:rsid w:val="0031720E"/>
    <w:rsid w:val="0033532B"/>
    <w:rsid w:val="0034275B"/>
    <w:rsid w:val="00347752"/>
    <w:rsid w:val="00350399"/>
    <w:rsid w:val="00360C5A"/>
    <w:rsid w:val="00360D9F"/>
    <w:rsid w:val="003611AA"/>
    <w:rsid w:val="003703BB"/>
    <w:rsid w:val="00372F60"/>
    <w:rsid w:val="0037492B"/>
    <w:rsid w:val="00374AA1"/>
    <w:rsid w:val="003754DF"/>
    <w:rsid w:val="00381521"/>
    <w:rsid w:val="00385636"/>
    <w:rsid w:val="0038796F"/>
    <w:rsid w:val="00390C8C"/>
    <w:rsid w:val="003A3EA6"/>
    <w:rsid w:val="003A6042"/>
    <w:rsid w:val="003C020A"/>
    <w:rsid w:val="003F561B"/>
    <w:rsid w:val="003F5D00"/>
    <w:rsid w:val="00424A43"/>
    <w:rsid w:val="00425A18"/>
    <w:rsid w:val="00433E9F"/>
    <w:rsid w:val="004343A7"/>
    <w:rsid w:val="0044354A"/>
    <w:rsid w:val="00444E86"/>
    <w:rsid w:val="004475E9"/>
    <w:rsid w:val="0045629E"/>
    <w:rsid w:val="00457A1D"/>
    <w:rsid w:val="0047585D"/>
    <w:rsid w:val="00483B4B"/>
    <w:rsid w:val="004D3746"/>
    <w:rsid w:val="004E6425"/>
    <w:rsid w:val="004F6C50"/>
    <w:rsid w:val="00507ECC"/>
    <w:rsid w:val="00510B15"/>
    <w:rsid w:val="00511C41"/>
    <w:rsid w:val="0051402F"/>
    <w:rsid w:val="00541A66"/>
    <w:rsid w:val="00570D81"/>
    <w:rsid w:val="005722F9"/>
    <w:rsid w:val="00572898"/>
    <w:rsid w:val="00572BD4"/>
    <w:rsid w:val="00582D68"/>
    <w:rsid w:val="005A7BD5"/>
    <w:rsid w:val="005B2C5E"/>
    <w:rsid w:val="005B7FD4"/>
    <w:rsid w:val="005C39AE"/>
    <w:rsid w:val="005E2A1D"/>
    <w:rsid w:val="005E3EE9"/>
    <w:rsid w:val="005F7892"/>
    <w:rsid w:val="006204BC"/>
    <w:rsid w:val="00630DD7"/>
    <w:rsid w:val="00635027"/>
    <w:rsid w:val="00641CE3"/>
    <w:rsid w:val="00642FC8"/>
    <w:rsid w:val="00647364"/>
    <w:rsid w:val="00657136"/>
    <w:rsid w:val="00662E37"/>
    <w:rsid w:val="00670A57"/>
    <w:rsid w:val="00670FEE"/>
    <w:rsid w:val="00674273"/>
    <w:rsid w:val="006957EC"/>
    <w:rsid w:val="006A506E"/>
    <w:rsid w:val="006A72E2"/>
    <w:rsid w:val="006C2E44"/>
    <w:rsid w:val="006D00E3"/>
    <w:rsid w:val="006E369B"/>
    <w:rsid w:val="006E4BBE"/>
    <w:rsid w:val="006E6974"/>
    <w:rsid w:val="006F413F"/>
    <w:rsid w:val="00711923"/>
    <w:rsid w:val="00711E94"/>
    <w:rsid w:val="00712228"/>
    <w:rsid w:val="00712466"/>
    <w:rsid w:val="00716210"/>
    <w:rsid w:val="007178BB"/>
    <w:rsid w:val="00727DDE"/>
    <w:rsid w:val="00731B6F"/>
    <w:rsid w:val="00733627"/>
    <w:rsid w:val="00734113"/>
    <w:rsid w:val="00736F14"/>
    <w:rsid w:val="00745532"/>
    <w:rsid w:val="00760CF5"/>
    <w:rsid w:val="00761C83"/>
    <w:rsid w:val="00763397"/>
    <w:rsid w:val="00764127"/>
    <w:rsid w:val="007664AA"/>
    <w:rsid w:val="00772495"/>
    <w:rsid w:val="00777C2F"/>
    <w:rsid w:val="00791C28"/>
    <w:rsid w:val="007C3463"/>
    <w:rsid w:val="007C46B1"/>
    <w:rsid w:val="007D170F"/>
    <w:rsid w:val="007D6F50"/>
    <w:rsid w:val="007E08EB"/>
    <w:rsid w:val="007E3C96"/>
    <w:rsid w:val="007F15E5"/>
    <w:rsid w:val="007F25A3"/>
    <w:rsid w:val="007F5B75"/>
    <w:rsid w:val="00801057"/>
    <w:rsid w:val="00804311"/>
    <w:rsid w:val="008075A4"/>
    <w:rsid w:val="008173B8"/>
    <w:rsid w:val="00823BFC"/>
    <w:rsid w:val="00826A9C"/>
    <w:rsid w:val="008277E7"/>
    <w:rsid w:val="008433C0"/>
    <w:rsid w:val="008809CA"/>
    <w:rsid w:val="0089203D"/>
    <w:rsid w:val="008950FD"/>
    <w:rsid w:val="008B219E"/>
    <w:rsid w:val="008C0100"/>
    <w:rsid w:val="008C0A39"/>
    <w:rsid w:val="008C348B"/>
    <w:rsid w:val="008C48ED"/>
    <w:rsid w:val="008D0130"/>
    <w:rsid w:val="008D03C9"/>
    <w:rsid w:val="008D38AC"/>
    <w:rsid w:val="008D5AC6"/>
    <w:rsid w:val="00903FE1"/>
    <w:rsid w:val="00913AA4"/>
    <w:rsid w:val="009162D7"/>
    <w:rsid w:val="00916AA2"/>
    <w:rsid w:val="009232E6"/>
    <w:rsid w:val="0093060F"/>
    <w:rsid w:val="009319AC"/>
    <w:rsid w:val="00931AE1"/>
    <w:rsid w:val="0093383F"/>
    <w:rsid w:val="00943020"/>
    <w:rsid w:val="009467FE"/>
    <w:rsid w:val="0096599E"/>
    <w:rsid w:val="00972921"/>
    <w:rsid w:val="009745EA"/>
    <w:rsid w:val="009828F5"/>
    <w:rsid w:val="009E1989"/>
    <w:rsid w:val="009E1CFD"/>
    <w:rsid w:val="009F452E"/>
    <w:rsid w:val="00A03547"/>
    <w:rsid w:val="00A066F8"/>
    <w:rsid w:val="00A079D6"/>
    <w:rsid w:val="00A13DAB"/>
    <w:rsid w:val="00A20A80"/>
    <w:rsid w:val="00A238DD"/>
    <w:rsid w:val="00A468D0"/>
    <w:rsid w:val="00A47805"/>
    <w:rsid w:val="00A61F5D"/>
    <w:rsid w:val="00A61FB8"/>
    <w:rsid w:val="00A64098"/>
    <w:rsid w:val="00A7289D"/>
    <w:rsid w:val="00A86B88"/>
    <w:rsid w:val="00AA7A70"/>
    <w:rsid w:val="00AB5FE9"/>
    <w:rsid w:val="00AB7B53"/>
    <w:rsid w:val="00AC3488"/>
    <w:rsid w:val="00AC5FBA"/>
    <w:rsid w:val="00AD0B07"/>
    <w:rsid w:val="00AD27D9"/>
    <w:rsid w:val="00AD5917"/>
    <w:rsid w:val="00AE3D40"/>
    <w:rsid w:val="00AE4E52"/>
    <w:rsid w:val="00AF548B"/>
    <w:rsid w:val="00B12166"/>
    <w:rsid w:val="00B251EE"/>
    <w:rsid w:val="00B4404C"/>
    <w:rsid w:val="00B44A63"/>
    <w:rsid w:val="00B56B1E"/>
    <w:rsid w:val="00B57398"/>
    <w:rsid w:val="00B65FE5"/>
    <w:rsid w:val="00B713AC"/>
    <w:rsid w:val="00B7488F"/>
    <w:rsid w:val="00B829D8"/>
    <w:rsid w:val="00B9118A"/>
    <w:rsid w:val="00B93CD0"/>
    <w:rsid w:val="00B971B4"/>
    <w:rsid w:val="00BC5E1D"/>
    <w:rsid w:val="00BC618A"/>
    <w:rsid w:val="00BE4170"/>
    <w:rsid w:val="00BF6372"/>
    <w:rsid w:val="00C05F50"/>
    <w:rsid w:val="00C07957"/>
    <w:rsid w:val="00C1233F"/>
    <w:rsid w:val="00C14633"/>
    <w:rsid w:val="00C15C8F"/>
    <w:rsid w:val="00C21668"/>
    <w:rsid w:val="00C355EE"/>
    <w:rsid w:val="00C42697"/>
    <w:rsid w:val="00C464CF"/>
    <w:rsid w:val="00C5059F"/>
    <w:rsid w:val="00C623C9"/>
    <w:rsid w:val="00C64110"/>
    <w:rsid w:val="00C70AD7"/>
    <w:rsid w:val="00C754F1"/>
    <w:rsid w:val="00C815F5"/>
    <w:rsid w:val="00C8213E"/>
    <w:rsid w:val="00C84D7D"/>
    <w:rsid w:val="00CD17D6"/>
    <w:rsid w:val="00CD32BD"/>
    <w:rsid w:val="00CE68A8"/>
    <w:rsid w:val="00CF3329"/>
    <w:rsid w:val="00CF6E8F"/>
    <w:rsid w:val="00CF7E90"/>
    <w:rsid w:val="00D025B8"/>
    <w:rsid w:val="00D07E54"/>
    <w:rsid w:val="00D23012"/>
    <w:rsid w:val="00D4425C"/>
    <w:rsid w:val="00D500E5"/>
    <w:rsid w:val="00D53FBF"/>
    <w:rsid w:val="00D639D8"/>
    <w:rsid w:val="00D84FB2"/>
    <w:rsid w:val="00D93347"/>
    <w:rsid w:val="00DA1EDB"/>
    <w:rsid w:val="00DE05CE"/>
    <w:rsid w:val="00DE3B30"/>
    <w:rsid w:val="00DE5B6D"/>
    <w:rsid w:val="00DF19E3"/>
    <w:rsid w:val="00E021B5"/>
    <w:rsid w:val="00E21778"/>
    <w:rsid w:val="00E263C7"/>
    <w:rsid w:val="00E45385"/>
    <w:rsid w:val="00E634C3"/>
    <w:rsid w:val="00E720D3"/>
    <w:rsid w:val="00EB13BE"/>
    <w:rsid w:val="00EB15E7"/>
    <w:rsid w:val="00EB3435"/>
    <w:rsid w:val="00EB3DC3"/>
    <w:rsid w:val="00EB681E"/>
    <w:rsid w:val="00EC0A3D"/>
    <w:rsid w:val="00EC0EFF"/>
    <w:rsid w:val="00ED0AD5"/>
    <w:rsid w:val="00EE4C5E"/>
    <w:rsid w:val="00EF2311"/>
    <w:rsid w:val="00F03E68"/>
    <w:rsid w:val="00F128E7"/>
    <w:rsid w:val="00F12DE7"/>
    <w:rsid w:val="00F15EFF"/>
    <w:rsid w:val="00F17953"/>
    <w:rsid w:val="00F20E59"/>
    <w:rsid w:val="00F3372C"/>
    <w:rsid w:val="00F34DE5"/>
    <w:rsid w:val="00F474D6"/>
    <w:rsid w:val="00F646A6"/>
    <w:rsid w:val="00F66142"/>
    <w:rsid w:val="00F66F64"/>
    <w:rsid w:val="00F67049"/>
    <w:rsid w:val="00F770AA"/>
    <w:rsid w:val="00F97A98"/>
    <w:rsid w:val="00FA791C"/>
    <w:rsid w:val="00FD2D53"/>
    <w:rsid w:val="00FE3F8B"/>
    <w:rsid w:val="00FF20B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35" fill="f" fillcolor="white" stroke="f">
      <v:fill color="white" on="f"/>
      <v:stroke on="f"/>
    </o:shapedefaults>
    <o:shapelayout v:ext="edit">
      <o:idmap v:ext="edit" data="1"/>
    </o:shapelayout>
  </w:shapeDefaults>
  <w:decimalSymbol w:val="."/>
  <w:listSeparator w:val=","/>
  <w14:docId w14:val="4F91E823"/>
  <w15:docId w15:val="{67BB9A92-1131-DE42-9AF7-6208246C09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1226E"/>
    <w:pPr>
      <w:spacing w:after="160" w:line="259" w:lineRule="auto"/>
    </w:pPr>
  </w:style>
  <w:style w:type="paragraph" w:styleId="Heading1">
    <w:name w:val="heading 1"/>
    <w:basedOn w:val="Normal"/>
    <w:next w:val="Normal"/>
    <w:link w:val="Heading1Char"/>
    <w:uiPriority w:val="9"/>
    <w:qFormat/>
    <w:rsid w:val="008809C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170B0"/>
    <w:rPr>
      <w:color w:val="808080"/>
    </w:rPr>
  </w:style>
  <w:style w:type="paragraph" w:styleId="BalloonText">
    <w:name w:val="Balloon Text"/>
    <w:basedOn w:val="Normal"/>
    <w:link w:val="BalloonTextChar"/>
    <w:uiPriority w:val="99"/>
    <w:semiHidden/>
    <w:unhideWhenUsed/>
    <w:rsid w:val="002170B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170B0"/>
    <w:rPr>
      <w:rFonts w:ascii="Tahoma" w:hAnsi="Tahoma" w:cs="Tahoma"/>
      <w:sz w:val="16"/>
      <w:szCs w:val="16"/>
    </w:rPr>
  </w:style>
  <w:style w:type="character" w:styleId="Hyperlink">
    <w:name w:val="Hyperlink"/>
    <w:basedOn w:val="DefaultParagraphFont"/>
    <w:uiPriority w:val="99"/>
    <w:unhideWhenUsed/>
    <w:rsid w:val="00AF548B"/>
    <w:rPr>
      <w:color w:val="000000" w:themeColor="text1"/>
      <w:u w:val="none"/>
    </w:rPr>
  </w:style>
  <w:style w:type="character" w:styleId="FollowedHyperlink">
    <w:name w:val="FollowedHyperlink"/>
    <w:basedOn w:val="DefaultParagraphFont"/>
    <w:uiPriority w:val="99"/>
    <w:semiHidden/>
    <w:unhideWhenUsed/>
    <w:rsid w:val="009F452E"/>
    <w:rPr>
      <w:color w:val="800080" w:themeColor="followedHyperlink"/>
      <w:u w:val="single"/>
    </w:rPr>
  </w:style>
  <w:style w:type="character" w:customStyle="1" w:styleId="Style1">
    <w:name w:val="Style1"/>
    <w:basedOn w:val="DefaultParagraphFont"/>
    <w:uiPriority w:val="1"/>
    <w:rsid w:val="005E3EE9"/>
    <w:rPr>
      <w:rFonts w:asciiTheme="minorHAnsi" w:hAnsiTheme="minorHAnsi"/>
      <w:sz w:val="20"/>
    </w:rPr>
  </w:style>
  <w:style w:type="character" w:customStyle="1" w:styleId="Style2">
    <w:name w:val="Style2"/>
    <w:basedOn w:val="DefaultParagraphFont"/>
    <w:uiPriority w:val="1"/>
    <w:rsid w:val="005E3EE9"/>
    <w:rPr>
      <w:sz w:val="18"/>
    </w:rPr>
  </w:style>
  <w:style w:type="character" w:customStyle="1" w:styleId="Style3">
    <w:name w:val="Style3"/>
    <w:basedOn w:val="DefaultParagraphFont"/>
    <w:uiPriority w:val="1"/>
    <w:rsid w:val="005E3EE9"/>
    <w:rPr>
      <w:sz w:val="20"/>
    </w:rPr>
  </w:style>
  <w:style w:type="paragraph" w:styleId="Caption">
    <w:name w:val="caption"/>
    <w:basedOn w:val="Normal"/>
    <w:next w:val="Normal"/>
    <w:uiPriority w:val="35"/>
    <w:semiHidden/>
    <w:unhideWhenUsed/>
    <w:qFormat/>
    <w:rsid w:val="00B4404C"/>
    <w:pPr>
      <w:spacing w:after="200" w:line="240" w:lineRule="auto"/>
    </w:pPr>
    <w:rPr>
      <w:b/>
      <w:bCs/>
      <w:color w:val="4F81BD" w:themeColor="accent1"/>
      <w:sz w:val="18"/>
      <w:szCs w:val="18"/>
    </w:rPr>
  </w:style>
  <w:style w:type="paragraph" w:styleId="Header">
    <w:name w:val="header"/>
    <w:basedOn w:val="Normal"/>
    <w:link w:val="HeaderChar"/>
    <w:uiPriority w:val="99"/>
    <w:unhideWhenUsed/>
    <w:rsid w:val="00F646A6"/>
    <w:pPr>
      <w:tabs>
        <w:tab w:val="center" w:pos="4680"/>
        <w:tab w:val="right" w:pos="9360"/>
      </w:tabs>
      <w:spacing w:after="0" w:line="240" w:lineRule="auto"/>
    </w:pPr>
  </w:style>
  <w:style w:type="character" w:customStyle="1" w:styleId="HeaderChar">
    <w:name w:val="Header Char"/>
    <w:basedOn w:val="DefaultParagraphFont"/>
    <w:link w:val="Header"/>
    <w:uiPriority w:val="99"/>
    <w:rsid w:val="00F646A6"/>
  </w:style>
  <w:style w:type="paragraph" w:styleId="Footer">
    <w:name w:val="footer"/>
    <w:basedOn w:val="Normal"/>
    <w:link w:val="FooterChar"/>
    <w:uiPriority w:val="99"/>
    <w:unhideWhenUsed/>
    <w:rsid w:val="00F646A6"/>
    <w:pPr>
      <w:tabs>
        <w:tab w:val="center" w:pos="4680"/>
        <w:tab w:val="right" w:pos="9360"/>
      </w:tabs>
      <w:spacing w:after="0" w:line="240" w:lineRule="auto"/>
    </w:pPr>
  </w:style>
  <w:style w:type="character" w:customStyle="1" w:styleId="FooterChar">
    <w:name w:val="Footer Char"/>
    <w:basedOn w:val="DefaultParagraphFont"/>
    <w:link w:val="Footer"/>
    <w:uiPriority w:val="99"/>
    <w:rsid w:val="00F646A6"/>
  </w:style>
  <w:style w:type="paragraph" w:styleId="ListParagraph">
    <w:name w:val="List Paragraph"/>
    <w:basedOn w:val="Normal"/>
    <w:uiPriority w:val="34"/>
    <w:qFormat/>
    <w:rsid w:val="005B2C5E"/>
    <w:pPr>
      <w:ind w:left="720"/>
      <w:contextualSpacing/>
    </w:pPr>
  </w:style>
  <w:style w:type="table" w:styleId="TableGrid">
    <w:name w:val="Table Grid"/>
    <w:basedOn w:val="TableNormal"/>
    <w:uiPriority w:val="59"/>
    <w:rsid w:val="00B9118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8809CA"/>
    <w:rPr>
      <w:rFonts w:asciiTheme="majorHAnsi" w:eastAsiaTheme="majorEastAsia" w:hAnsiTheme="majorHAnsi" w:cstheme="majorBidi"/>
      <w:b/>
      <w:bCs/>
      <w:color w:val="365F91" w:themeColor="accent1" w:themeShade="BF"/>
      <w:sz w:val="28"/>
      <w:szCs w:val="28"/>
    </w:rPr>
  </w:style>
  <w:style w:type="character" w:customStyle="1" w:styleId="Style4">
    <w:name w:val="Style4"/>
    <w:basedOn w:val="DefaultParagraphFont"/>
    <w:uiPriority w:val="1"/>
    <w:rsid w:val="008809CA"/>
    <w:rPr>
      <w:rFonts w:ascii="Arial" w:hAnsi="Arial"/>
      <w:sz w:val="28"/>
    </w:rPr>
  </w:style>
  <w:style w:type="character" w:styleId="Emphasis">
    <w:name w:val="Emphasis"/>
    <w:basedOn w:val="DefaultParagraphFont"/>
    <w:uiPriority w:val="20"/>
    <w:qFormat/>
    <w:rsid w:val="008277E7"/>
    <w:rPr>
      <w:i/>
      <w:iCs/>
    </w:rPr>
  </w:style>
  <w:style w:type="character" w:customStyle="1" w:styleId="Paragraph">
    <w:name w:val="Paragraph"/>
    <w:basedOn w:val="DefaultParagraphFont"/>
    <w:uiPriority w:val="1"/>
    <w:rsid w:val="00EB3DC3"/>
    <w:rPr>
      <w:color w:val="000000" w:themeColor="text1"/>
      <w:sz w:val="24"/>
    </w:rPr>
  </w:style>
  <w:style w:type="character" w:customStyle="1" w:styleId="Style5">
    <w:name w:val="Style5"/>
    <w:basedOn w:val="DefaultParagraphFont"/>
    <w:uiPriority w:val="1"/>
    <w:rsid w:val="00277096"/>
    <w:rPr>
      <w:sz w:val="28"/>
      <w:u w:val="single"/>
    </w:rPr>
  </w:style>
  <w:style w:type="character" w:customStyle="1" w:styleId="Evaluation">
    <w:name w:val="Evaluation"/>
    <w:basedOn w:val="DefaultParagraphFont"/>
    <w:uiPriority w:val="1"/>
    <w:rsid w:val="00277096"/>
    <w:rPr>
      <w:sz w:val="28"/>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91936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image" Target="media/image21.png"/><Relationship Id="rId21" Type="http://schemas.openxmlformats.org/officeDocument/2006/relationships/oleObject" Target="embeddings/oleObject5.bin"/><Relationship Id="rId34" Type="http://schemas.openxmlformats.org/officeDocument/2006/relationships/image" Target="media/image17.png"/><Relationship Id="rId42" Type="http://schemas.openxmlformats.org/officeDocument/2006/relationships/image" Target="media/image24.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oleObject9.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0.emf"/><Relationship Id="rId32" Type="http://schemas.openxmlformats.org/officeDocument/2006/relationships/image" Target="media/image15.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2.emf"/><Relationship Id="rId36" Type="http://schemas.openxmlformats.org/officeDocument/2006/relationships/image" Target="media/image18.png"/><Relationship Id="rId10" Type="http://schemas.microsoft.com/office/2007/relationships/hdphoto" Target="media/hdphoto1.wdp"/><Relationship Id="rId19" Type="http://schemas.openxmlformats.org/officeDocument/2006/relationships/oleObject" Target="embeddings/oleObject4.bin"/><Relationship Id="rId31" Type="http://schemas.openxmlformats.org/officeDocument/2006/relationships/image" Target="media/image14.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oleObject8.bin"/><Relationship Id="rId30" Type="http://schemas.openxmlformats.org/officeDocument/2006/relationships/image" Target="media/image13.png"/><Relationship Id="rId35" Type="http://schemas.microsoft.com/office/2007/relationships/hdphoto" Target="media/hdphoto2.wdp"/><Relationship Id="rId43" Type="http://schemas.openxmlformats.org/officeDocument/2006/relationships/header" Target="header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image" Target="media/image16.gif"/><Relationship Id="rId38" Type="http://schemas.openxmlformats.org/officeDocument/2006/relationships/image" Target="media/image20.png"/><Relationship Id="rId46" Type="http://schemas.openxmlformats.org/officeDocument/2006/relationships/theme" Target="theme/theme1.xml"/><Relationship Id="rId20" Type="http://schemas.openxmlformats.org/officeDocument/2006/relationships/image" Target="media/image8.emf"/><Relationship Id="rId41" Type="http://schemas.openxmlformats.org/officeDocument/2006/relationships/image" Target="media/image2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RA\Documents\TablestoText_IDEAS2_formfields.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082065159"/>
        <w:category>
          <w:name w:val="General"/>
          <w:gallery w:val="placeholder"/>
        </w:category>
        <w:types>
          <w:type w:val="bbPlcHdr"/>
        </w:types>
        <w:behaviors>
          <w:behavior w:val="content"/>
        </w:behaviors>
        <w:guid w:val="{311C7DE8-18EF-48CD-AF96-38019987F701}"/>
      </w:docPartPr>
      <w:docPartBody>
        <w:p w:rsidR="00A82CDC" w:rsidRDefault="007C7087">
          <w:r w:rsidRPr="009F0581">
            <w:rPr>
              <w:rStyle w:val="PlaceholderText"/>
            </w:rPr>
            <w:t>Choose an item.</w:t>
          </w:r>
        </w:p>
      </w:docPartBody>
    </w:docPart>
    <w:docPart>
      <w:docPartPr>
        <w:name w:val="DefaultPlaceholder_-1854013440"/>
        <w:category>
          <w:name w:val="General"/>
          <w:gallery w:val="placeholder"/>
        </w:category>
        <w:types>
          <w:type w:val="bbPlcHdr"/>
        </w:types>
        <w:behaviors>
          <w:behavior w:val="content"/>
        </w:behaviors>
        <w:guid w:val="{58CACC48-5AFB-47F7-AF79-729905B1CE3E}"/>
      </w:docPartPr>
      <w:docPartBody>
        <w:p w:rsidR="00E52476" w:rsidRDefault="00E52476">
          <w:r w:rsidRPr="007E2656">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2"/>
    <w:compatSetting w:name="useWord2013TrackBottomHyphenation" w:uri="http://schemas.microsoft.com/office/word" w:val="1"/>
  </w:compat>
  <w:rsids>
    <w:rsidRoot w:val="007C7087"/>
    <w:rsid w:val="000121D1"/>
    <w:rsid w:val="00044552"/>
    <w:rsid w:val="0016254E"/>
    <w:rsid w:val="001A2676"/>
    <w:rsid w:val="001D0A5D"/>
    <w:rsid w:val="00244815"/>
    <w:rsid w:val="00311DC5"/>
    <w:rsid w:val="0037492B"/>
    <w:rsid w:val="003949B3"/>
    <w:rsid w:val="003C40A2"/>
    <w:rsid w:val="00454879"/>
    <w:rsid w:val="00571D3B"/>
    <w:rsid w:val="005B3A20"/>
    <w:rsid w:val="005F4DA1"/>
    <w:rsid w:val="006530FA"/>
    <w:rsid w:val="006A727C"/>
    <w:rsid w:val="006E4309"/>
    <w:rsid w:val="00723B29"/>
    <w:rsid w:val="007B1FB4"/>
    <w:rsid w:val="007C7087"/>
    <w:rsid w:val="00800F57"/>
    <w:rsid w:val="008555CF"/>
    <w:rsid w:val="00867734"/>
    <w:rsid w:val="00922189"/>
    <w:rsid w:val="00A82CDC"/>
    <w:rsid w:val="00AB3986"/>
    <w:rsid w:val="00AB7282"/>
    <w:rsid w:val="00B020A8"/>
    <w:rsid w:val="00B55A98"/>
    <w:rsid w:val="00DD574C"/>
    <w:rsid w:val="00E26B42"/>
    <w:rsid w:val="00E52476"/>
    <w:rsid w:val="00EC11AF"/>
    <w:rsid w:val="00EF27FC"/>
    <w:rsid w:val="00F6704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A267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E52476"/>
    <w:rPr>
      <w:color w:val="808080"/>
    </w:rPr>
  </w:style>
  <w:style w:type="paragraph" w:customStyle="1" w:styleId="8AFFDAF04692495F8D4DD7DD7F3AE4133">
    <w:name w:val="8AFFDAF04692495F8D4DD7DD7F3AE4133"/>
    <w:rsid w:val="006530FA"/>
    <w:pPr>
      <w:spacing w:after="160" w:line="259" w:lineRule="auto"/>
    </w:pPr>
    <w:rPr>
      <w:rFonts w:eastAsiaTheme="minorHAnsi"/>
    </w:rPr>
  </w:style>
  <w:style w:type="paragraph" w:customStyle="1" w:styleId="6515C1E6C4C84CB9979207E19AE2A90D3">
    <w:name w:val="6515C1E6C4C84CB9979207E19AE2A90D3"/>
    <w:rsid w:val="006530FA"/>
    <w:pPr>
      <w:spacing w:after="160" w:line="259" w:lineRule="auto"/>
    </w:pPr>
    <w:rPr>
      <w:rFonts w:eastAsiaTheme="minorHAnsi"/>
    </w:rPr>
  </w:style>
  <w:style w:type="paragraph" w:customStyle="1" w:styleId="A407F884AD174AB09BA9A4281619F7C32">
    <w:name w:val="A407F884AD174AB09BA9A4281619F7C32"/>
    <w:rsid w:val="006530FA"/>
    <w:pPr>
      <w:spacing w:after="160" w:line="259" w:lineRule="auto"/>
    </w:pPr>
    <w:rPr>
      <w:rFonts w:eastAsiaTheme="minorHAnsi"/>
    </w:rPr>
  </w:style>
  <w:style w:type="paragraph" w:customStyle="1" w:styleId="52BEEDD2963E431A88E5C965EA2E7B6F2">
    <w:name w:val="52BEEDD2963E431A88E5C965EA2E7B6F2"/>
    <w:rsid w:val="006530FA"/>
    <w:pPr>
      <w:spacing w:after="160" w:line="259" w:lineRule="auto"/>
    </w:pPr>
    <w:rPr>
      <w:rFonts w:eastAsiaTheme="minorHAnsi"/>
    </w:rPr>
  </w:style>
  <w:style w:type="paragraph" w:customStyle="1" w:styleId="C9A8FE1A18884E529D8725A811BDF3752">
    <w:name w:val="C9A8FE1A18884E529D8725A811BDF3752"/>
    <w:rsid w:val="006530FA"/>
    <w:pPr>
      <w:spacing w:after="160" w:line="259" w:lineRule="auto"/>
    </w:pPr>
    <w:rPr>
      <w:rFonts w:eastAsiaTheme="minorHAnsi"/>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2DC6C3-BD35-4C33-8A43-3B9B797301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TablestoText_IDEAS2_formfields</Template>
  <TotalTime>3</TotalTime>
  <Pages>6</Pages>
  <Words>510</Words>
  <Characters>2909</Characters>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3413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2015-09-16T15:11:00Z</cp:lastPrinted>
  <dcterms:created xsi:type="dcterms:W3CDTF">2025-05-28T13:27:00Z</dcterms:created>
  <dcterms:modified xsi:type="dcterms:W3CDTF">2025-05-28T13:33:00Z</dcterms:modified>
</cp:coreProperties>
</file>