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3E3162" w14:textId="3614F821" w:rsidR="00AB7B53" w:rsidRPr="00301E6C" w:rsidRDefault="00AB7B53" w:rsidP="00AB7B53">
      <w:pPr>
        <w:tabs>
          <w:tab w:val="left" w:pos="1864"/>
        </w:tabs>
        <w:ind w:right="-720"/>
        <w:rPr>
          <w:rStyle w:val="Hyperlink"/>
          <w:color w:val="auto"/>
          <w:sz w:val="28"/>
          <w:szCs w:val="28"/>
        </w:rPr>
      </w:pPr>
      <w:r>
        <w:rPr>
          <w:rFonts w:ascii="Comic Sans MS" w:hAnsi="Comic Sans MS"/>
          <w:b/>
          <w:noProof/>
          <w:color w:val="1F497D" w:themeColor="text2"/>
          <w:sz w:val="28"/>
          <w:szCs w:val="28"/>
        </w:rPr>
        <mc:AlternateContent>
          <mc:Choice Requires="wps">
            <w:drawing>
              <wp:anchor distT="0" distB="0" distL="114300" distR="114300" simplePos="0" relativeHeight="251827712" behindDoc="0" locked="0" layoutInCell="1" allowOverlap="1" wp14:anchorId="20F8AC10" wp14:editId="1EAAF41A">
                <wp:simplePos x="0" y="0"/>
                <wp:positionH relativeFrom="column">
                  <wp:posOffset>-204395</wp:posOffset>
                </wp:positionH>
                <wp:positionV relativeFrom="paragraph">
                  <wp:posOffset>271144</wp:posOffset>
                </wp:positionV>
                <wp:extent cx="6448425" cy="935915"/>
                <wp:effectExtent l="0" t="0" r="28575" b="17145"/>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8425" cy="935915"/>
                        </a:xfrm>
                        <a:prstGeom prst="rect">
                          <a:avLst/>
                        </a:prstGeom>
                        <a:solidFill>
                          <a:srgbClr val="FFFFFF"/>
                        </a:solidFill>
                        <a:ln w="9525">
                          <a:solidFill>
                            <a:srgbClr val="000000"/>
                          </a:solidFill>
                          <a:miter lim="800000"/>
                          <a:headEnd/>
                          <a:tailEnd/>
                        </a:ln>
                      </wps:spPr>
                      <wps:txbx>
                        <w:txbxContent>
                          <w:p w14:paraId="09A219BE" w14:textId="77777777" w:rsidR="00AB7B53" w:rsidRPr="00B9118A" w:rsidRDefault="00AB7B53" w:rsidP="00AB7B53">
                            <w:pPr>
                              <w:jc w:val="center"/>
                              <w:rPr>
                                <w:b/>
                                <w:sz w:val="24"/>
                                <w:szCs w:val="24"/>
                              </w:rPr>
                            </w:pPr>
                            <w:r w:rsidRPr="00B9118A">
                              <w:rPr>
                                <w:b/>
                                <w:sz w:val="24"/>
                                <w:szCs w:val="24"/>
                              </w:rPr>
                              <w:t>PROMPT</w:t>
                            </w:r>
                          </w:p>
                          <w:p w14:paraId="2AC252F6" w14:textId="25AE1D8E" w:rsidR="00AB7B53" w:rsidRPr="00AE4E52" w:rsidRDefault="006A72E2" w:rsidP="00AB7B53">
                            <w:pPr>
                              <w:rPr>
                                <w:rFonts w:ascii="Times New Roman" w:hAnsi="Times New Roman" w:cs="Times New Roman"/>
                                <w:iCs/>
                                <w:sz w:val="24"/>
                                <w:szCs w:val="24"/>
                              </w:rPr>
                            </w:pPr>
                            <w:r>
                              <w:rPr>
                                <w:b/>
                                <w:iCs/>
                                <w:sz w:val="24"/>
                                <w:szCs w:val="24"/>
                              </w:rPr>
                              <w:t>Choice A</w:t>
                            </w:r>
                            <w:r w:rsidR="00AB7B53">
                              <w:rPr>
                                <w:b/>
                                <w:iCs/>
                                <w:sz w:val="24"/>
                                <w:szCs w:val="24"/>
                              </w:rPr>
                              <w:t>:</w:t>
                            </w:r>
                            <w:r w:rsidR="00AB7B53" w:rsidRPr="00002A37">
                              <w:rPr>
                                <w:rFonts w:ascii="Times New Roman" w:hAnsi="Times New Roman" w:cs="Times New Roman"/>
                                <w:iCs/>
                                <w:sz w:val="24"/>
                                <w:szCs w:val="24"/>
                              </w:rPr>
                              <w:t xml:space="preserve">  </w:t>
                            </w:r>
                            <w:sdt>
                              <w:sdtPr>
                                <w:rPr>
                                  <w:rStyle w:val="ParagraphChar"/>
                                </w:rPr>
                                <w:id w:val="1595511535"/>
                                <w:lock w:val="sdtLocked"/>
                                <w:placeholder>
                                  <w:docPart w:val="82CB1E44007C49378D328A66C80B0A6D"/>
                                </w:placeholder>
                                <w:showingPlcHdr/>
                                <w15:color w:val="000000"/>
                                <w:text w:multiLine="1"/>
                              </w:sdtPr>
                              <w:sdtEndPr>
                                <w:rPr>
                                  <w:rStyle w:val="DefaultParagraphFont"/>
                                  <w:rFonts w:ascii="Times New Roman" w:hAnsi="Times New Roman" w:cstheme="minorBidi"/>
                                  <w:iCs/>
                                  <w:sz w:val="22"/>
                                  <w:szCs w:val="22"/>
                                </w:rPr>
                              </w:sdtEndPr>
                              <w:sdtContent>
                                <w:r w:rsidR="00776039" w:rsidRPr="00730F15">
                                  <w:rPr>
                                    <w:rStyle w:val="PlaceholderText"/>
                                    <w:color w:val="000000" w:themeColor="text1"/>
                                  </w:rPr>
                                  <w:t>Click or tap here to enter text.</w:t>
                                </w:r>
                              </w:sdtContent>
                            </w:sdt>
                          </w:p>
                          <w:p w14:paraId="7BF55F09" w14:textId="25EFD9DC" w:rsidR="00AB7B53" w:rsidRPr="00AE4E52" w:rsidRDefault="00AB7B53" w:rsidP="00AB7B53">
                            <w:pPr>
                              <w:rPr>
                                <w:rFonts w:ascii="Times New Roman" w:hAnsi="Times New Roman" w:cs="Times New Roman"/>
                                <w:sz w:val="24"/>
                                <w:szCs w:val="24"/>
                              </w:rPr>
                            </w:pPr>
                            <w:r w:rsidRPr="00683B52">
                              <w:rPr>
                                <w:b/>
                                <w:iCs/>
                                <w:sz w:val="24"/>
                                <w:szCs w:val="24"/>
                              </w:rPr>
                              <w:t>Choice B:</w:t>
                            </w:r>
                            <w:r w:rsidRPr="00002A37">
                              <w:rPr>
                                <w:rFonts w:ascii="Times New Roman" w:hAnsi="Times New Roman" w:cs="Times New Roman"/>
                                <w:sz w:val="24"/>
                                <w:szCs w:val="24"/>
                              </w:rPr>
                              <w:t xml:space="preserve"> </w:t>
                            </w:r>
                            <w:r w:rsidR="00002A37">
                              <w:rPr>
                                <w:rFonts w:ascii="Times New Roman" w:hAnsi="Times New Roman" w:cs="Times New Roman"/>
                                <w:sz w:val="24"/>
                                <w:szCs w:val="24"/>
                              </w:rPr>
                              <w:t xml:space="preserve"> </w:t>
                            </w:r>
                            <w:sdt>
                              <w:sdtPr>
                                <w:rPr>
                                  <w:rStyle w:val="ParagraphChar"/>
                                </w:rPr>
                                <w:id w:val="-511844836"/>
                                <w:lock w:val="sdtLocked"/>
                                <w:placeholder>
                                  <w:docPart w:val="974B4821838F46C097692FFF5D41C27E"/>
                                </w:placeholder>
                                <w:showingPlcHdr/>
                                <w15:color w:val="000000"/>
                                <w:text/>
                              </w:sdtPr>
                              <w:sdtEndPr>
                                <w:rPr>
                                  <w:rStyle w:val="DefaultParagraphFont"/>
                                  <w:rFonts w:ascii="Times New Roman" w:hAnsi="Times New Roman" w:cstheme="minorBidi"/>
                                  <w:sz w:val="22"/>
                                  <w:szCs w:val="22"/>
                                </w:rPr>
                              </w:sdtEndPr>
                              <w:sdtContent>
                                <w:r w:rsidR="00776039" w:rsidRPr="00730F15">
                                  <w:rPr>
                                    <w:rStyle w:val="PlaceholderText"/>
                                    <w:color w:val="000000" w:themeColor="text1"/>
                                  </w:rPr>
                                  <w:t>Click or tap here to enter text.</w:t>
                                </w:r>
                              </w:sdtContent>
                            </w:sdt>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0F8AC10" id="_x0000_t202" coordsize="21600,21600" o:spt="202" path="m,l,21600r21600,l21600,xe">
                <v:stroke joinstyle="miter"/>
                <v:path gradientshapeok="t" o:connecttype="rect"/>
              </v:shapetype>
              <v:shape id="Text Box 13" o:spid="_x0000_s1026" type="#_x0000_t202" style="position:absolute;margin-left:-16.1pt;margin-top:21.35pt;width:507.75pt;height:73.7pt;z-index:25182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">
                <v:textbox>
                  <w:txbxContent>
                    <w:p w14:paraId="09A219BE" w14:textId="77777777" w:rsidR="00AB7B53" w:rsidRPr="00B9118A" w:rsidRDefault="00AB7B53" w:rsidP="00AB7B53">
                      <w:pPr>
                        <w:jc w:val="center"/>
                        <w:rPr>
                          <w:b/>
                          <w:sz w:val="24"/>
                          <w:szCs w:val="24"/>
                        </w:rPr>
                      </w:pPr>
                      <w:r w:rsidRPr="00B9118A">
                        <w:rPr>
                          <w:b/>
                          <w:sz w:val="24"/>
                          <w:szCs w:val="24"/>
                        </w:rPr>
                        <w:t>PROMPT</w:t>
                      </w:r>
                    </w:p>
                    <w:p w14:paraId="2AC252F6" w14:textId="25AE1D8E" w:rsidR="00AB7B53" w:rsidRPr="00AE4E52" w:rsidRDefault="006A72E2" w:rsidP="00AB7B53">
                      <w:pPr>
                        <w:rPr>
                          <w:rFonts w:ascii="Times New Roman" w:hAnsi="Times New Roman" w:cs="Times New Roman"/>
                          <w:iCs/>
                          <w:sz w:val="24"/>
                          <w:szCs w:val="24"/>
                        </w:rPr>
                      </w:pPr>
                      <w:r>
                        <w:rPr>
                          <w:b/>
                          <w:iCs/>
                          <w:sz w:val="24"/>
                          <w:szCs w:val="24"/>
                        </w:rPr>
                        <w:t>Choice A</w:t>
                      </w:r>
                      <w:r w:rsidR="00AB7B53">
                        <w:rPr>
                          <w:b/>
                          <w:iCs/>
                          <w:sz w:val="24"/>
                          <w:szCs w:val="24"/>
                        </w:rPr>
                        <w:t>:</w:t>
                      </w:r>
                      <w:r w:rsidR="00AB7B53" w:rsidRPr="00002A37">
                        <w:rPr>
                          <w:rFonts w:ascii="Times New Roman" w:hAnsi="Times New Roman" w:cs="Times New Roman"/>
                          <w:iCs/>
                          <w:sz w:val="24"/>
                          <w:szCs w:val="24"/>
                        </w:rPr>
                        <w:t xml:space="preserve">  </w:t>
                      </w:r>
                      <w:sdt>
                        <w:sdtPr>
                          <w:rPr>
                            <w:rStyle w:val="ParagraphChar"/>
                          </w:rPr>
                          <w:id w:val="1595511535"/>
                          <w:lock w:val="sdtLocked"/>
                          <w:placeholder>
                            <w:docPart w:val="82CB1E44007C49378D328A66C80B0A6D"/>
                          </w:placeholder>
                          <w:showingPlcHdr/>
                          <w15:color w:val="000000"/>
                          <w:text w:multiLine="1"/>
                        </w:sdtPr>
                        <w:sdtEndPr>
                          <w:rPr>
                            <w:rStyle w:val="DefaultParagraphFont"/>
                            <w:rFonts w:ascii="Times New Roman" w:hAnsi="Times New Roman" w:cstheme="minorBidi"/>
                            <w:iCs/>
                            <w:sz w:val="22"/>
                            <w:szCs w:val="22"/>
                          </w:rPr>
                        </w:sdtEndPr>
                        <w:sdtContent>
                          <w:r w:rsidR="00776039" w:rsidRPr="00730F15">
                            <w:rPr>
                              <w:rStyle w:val="PlaceholderText"/>
                              <w:color w:val="000000" w:themeColor="text1"/>
                            </w:rPr>
                            <w:t>Click or tap here to enter text.</w:t>
                          </w:r>
                        </w:sdtContent>
                      </w:sdt>
                    </w:p>
                    <w:p w14:paraId="7BF55F09" w14:textId="25EFD9DC" w:rsidR="00AB7B53" w:rsidRPr="00AE4E52" w:rsidRDefault="00AB7B53" w:rsidP="00AB7B53">
                      <w:pPr>
                        <w:rPr>
                          <w:rFonts w:ascii="Times New Roman" w:hAnsi="Times New Roman" w:cs="Times New Roman"/>
                          <w:sz w:val="24"/>
                          <w:szCs w:val="24"/>
                        </w:rPr>
                      </w:pPr>
                      <w:r w:rsidRPr="00683B52">
                        <w:rPr>
                          <w:b/>
                          <w:iCs/>
                          <w:sz w:val="24"/>
                          <w:szCs w:val="24"/>
                        </w:rPr>
                        <w:t>Choice B:</w:t>
                      </w:r>
                      <w:r w:rsidRPr="00002A37">
                        <w:rPr>
                          <w:rFonts w:ascii="Times New Roman" w:hAnsi="Times New Roman" w:cs="Times New Roman"/>
                          <w:sz w:val="24"/>
                          <w:szCs w:val="24"/>
                        </w:rPr>
                        <w:t xml:space="preserve"> </w:t>
                      </w:r>
                      <w:r w:rsidR="00002A37">
                        <w:rPr>
                          <w:rFonts w:ascii="Times New Roman" w:hAnsi="Times New Roman" w:cs="Times New Roman"/>
                          <w:sz w:val="24"/>
                          <w:szCs w:val="24"/>
                        </w:rPr>
                        <w:t xml:space="preserve"> </w:t>
                      </w:r>
                      <w:sdt>
                        <w:sdtPr>
                          <w:rPr>
                            <w:rStyle w:val="ParagraphChar"/>
                          </w:rPr>
                          <w:id w:val="-511844836"/>
                          <w:lock w:val="sdtLocked"/>
                          <w:placeholder>
                            <w:docPart w:val="974B4821838F46C097692FFF5D41C27E"/>
                          </w:placeholder>
                          <w:showingPlcHdr/>
                          <w15:color w:val="000000"/>
                          <w:text/>
                        </w:sdtPr>
                        <w:sdtEndPr>
                          <w:rPr>
                            <w:rStyle w:val="DefaultParagraphFont"/>
                            <w:rFonts w:ascii="Times New Roman" w:hAnsi="Times New Roman" w:cstheme="minorBidi"/>
                            <w:sz w:val="22"/>
                            <w:szCs w:val="22"/>
                          </w:rPr>
                        </w:sdtEndPr>
                        <w:sdtContent>
                          <w:r w:rsidR="00776039" w:rsidRPr="00730F15">
                            <w:rPr>
                              <w:rStyle w:val="PlaceholderText"/>
                              <w:color w:val="000000" w:themeColor="text1"/>
                            </w:rPr>
                            <w:t>Click or tap here to enter text.</w:t>
                          </w:r>
                        </w:sdtContent>
                      </w:sdt>
                    </w:p>
                  </w:txbxContent>
                </v:textbox>
              </v:shape>
            </w:pict>
          </mc:Fallback>
        </mc:AlternateContent>
      </w:r>
      <w:r w:rsidRPr="00B9118A">
        <w:rPr>
          <w:sz w:val="28"/>
          <w:szCs w:val="28"/>
        </w:rPr>
        <w:t>Name</w:t>
      </w:r>
      <w:r w:rsidR="002416DB">
        <w:rPr>
          <w:sz w:val="28"/>
          <w:szCs w:val="28"/>
        </w:rPr>
        <w:t>:</w:t>
      </w:r>
      <w:r w:rsidR="00CD32BD" w:rsidRPr="00CD32BD">
        <w:rPr>
          <w:sz w:val="28"/>
          <w:szCs w:val="28"/>
        </w:rPr>
        <w:t xml:space="preserve"> </w:t>
      </w:r>
      <w:sdt>
        <w:sdtPr>
          <w:rPr>
            <w:sz w:val="28"/>
            <w:szCs w:val="28"/>
          </w:rPr>
          <w:id w:val="1453983272"/>
          <w:placeholder>
            <w:docPart w:val="DefaultPlaceholder_-1854013440"/>
          </w:placeholder>
        </w:sdtPr>
        <w:sdtEndPr/>
        <w:sdtContent>
          <w:sdt>
            <w:sdtPr>
              <w:rPr>
                <w:rStyle w:val="ParagraphChar"/>
              </w:rPr>
              <w:alias w:val="Name"/>
              <w:tag w:val="Name"/>
              <w:id w:val="-1351938376"/>
              <w:lock w:val="sdtLocked"/>
              <w:placeholder>
                <w:docPart w:val="B9E6854381654CE0B1C583E951A04C15"/>
              </w:placeholder>
              <w:showingPlcHdr/>
              <w15:color w:val="000000"/>
            </w:sdtPr>
            <w:sdtEndPr>
              <w:rPr>
                <w:rStyle w:val="DefaultParagraphFont"/>
                <w:rFonts w:asciiTheme="minorHAnsi" w:hAnsiTheme="minorHAnsi" w:cstheme="minorBidi"/>
                <w:sz w:val="28"/>
                <w:szCs w:val="28"/>
              </w:rPr>
            </w:sdtEndPr>
            <w:sdtContent>
              <w:r w:rsidR="00776039" w:rsidRPr="00730F15">
                <w:rPr>
                  <w:rStyle w:val="PlaceholderText"/>
                  <w:color w:val="auto"/>
                </w:rPr>
                <w:t>Click or tap here to enter text.</w:t>
              </w:r>
            </w:sdtContent>
          </w:sdt>
        </w:sdtContent>
      </w:sdt>
      <w:r w:rsidRPr="00B9118A">
        <w:rPr>
          <w:sz w:val="28"/>
          <w:szCs w:val="28"/>
        </w:rPr>
        <w:t xml:space="preserve"> </w:t>
      </w:r>
      <w:r>
        <w:rPr>
          <w:sz w:val="28"/>
          <w:szCs w:val="28"/>
        </w:rPr>
        <w:tab/>
      </w:r>
      <w:r>
        <w:rPr>
          <w:sz w:val="28"/>
          <w:szCs w:val="28"/>
        </w:rPr>
        <w:tab/>
      </w:r>
      <w:r>
        <w:rPr>
          <w:sz w:val="28"/>
          <w:szCs w:val="28"/>
        </w:rPr>
        <w:tab/>
      </w:r>
      <w:r>
        <w:rPr>
          <w:sz w:val="28"/>
          <w:szCs w:val="28"/>
        </w:rPr>
        <w:tab/>
      </w:r>
      <w:r>
        <w:rPr>
          <w:sz w:val="28"/>
          <w:szCs w:val="28"/>
        </w:rPr>
        <w:tab/>
        <w:t xml:space="preserve">Date: </w:t>
      </w:r>
      <w:sdt>
        <w:sdtPr>
          <w:rPr>
            <w:rStyle w:val="ParagraphChar"/>
          </w:rPr>
          <w:alias w:val="Date"/>
          <w:tag w:val="Date"/>
          <w:id w:val="-954796468"/>
          <w:lock w:val="sdtLocked"/>
          <w:placeholder>
            <w:docPart w:val="7CD3FB8A43B94588A8267F6202171121"/>
          </w:placeholder>
          <w:showingPlcHdr/>
          <w15:color w:val="000000"/>
          <w:text/>
        </w:sdtPr>
        <w:sdtEndPr>
          <w:rPr>
            <w:rStyle w:val="DefaultParagraphFont"/>
            <w:rFonts w:asciiTheme="minorHAnsi" w:hAnsiTheme="minorHAnsi" w:cstheme="minorBidi"/>
            <w:sz w:val="28"/>
            <w:szCs w:val="28"/>
          </w:rPr>
        </w:sdtEndPr>
        <w:sdtContent>
          <w:r w:rsidR="00776039" w:rsidRPr="00730F15">
            <w:rPr>
              <w:rStyle w:val="PlaceholderText"/>
              <w:color w:val="auto"/>
            </w:rPr>
            <w:t>Click or tap here to enter text.</w:t>
          </w:r>
        </w:sdtContent>
      </w:sdt>
    </w:p>
    <w:p w14:paraId="5BF95FE1" w14:textId="77777777" w:rsidR="00AB7B53" w:rsidRDefault="00AB7B53" w:rsidP="00AB7B53">
      <w:pPr>
        <w:rPr>
          <w:rFonts w:ascii="Comic Sans MS" w:hAnsi="Comic Sans MS"/>
          <w:b/>
          <w:noProof/>
          <w:color w:val="002060"/>
          <w:sz w:val="28"/>
          <w:szCs w:val="28"/>
        </w:rPr>
      </w:pPr>
    </w:p>
    <w:p w14:paraId="08E02E6E" w14:textId="77777777" w:rsidR="00AB7B53" w:rsidRDefault="00AB7B53">
      <w:pPr>
        <w:rPr>
          <w:rFonts w:ascii="Comic Sans MS" w:hAnsi="Comic Sans MS"/>
          <w:b/>
          <w:noProof/>
          <w:color w:val="002060"/>
          <w:sz w:val="28"/>
          <w:szCs w:val="28"/>
        </w:rPr>
      </w:pPr>
    </w:p>
    <w:p w14:paraId="1B61F6D3" w14:textId="77FC78A0" w:rsidR="00AB7B53" w:rsidRDefault="00AC3488" w:rsidP="00AC3488">
      <w:pPr>
        <w:jc w:val="right"/>
        <w:rPr>
          <w:rFonts w:ascii="Comic Sans MS" w:hAnsi="Comic Sans MS"/>
          <w:b/>
          <w:noProof/>
          <w:color w:val="002060"/>
          <w:sz w:val="28"/>
          <w:szCs w:val="28"/>
        </w:rPr>
      </w:pPr>
      <w:r>
        <w:rPr>
          <w:noProof/>
        </w:rPr>
        <w:drawing>
          <wp:anchor distT="0" distB="0" distL="114300" distR="114300" simplePos="0" relativeHeight="251834880" behindDoc="0" locked="0" layoutInCell="1" allowOverlap="1" wp14:anchorId="263E9084" wp14:editId="67607A9A">
            <wp:simplePos x="0" y="0"/>
            <wp:positionH relativeFrom="column">
              <wp:posOffset>5715000</wp:posOffset>
            </wp:positionH>
            <wp:positionV relativeFrom="paragraph">
              <wp:posOffset>213995</wp:posOffset>
            </wp:positionV>
            <wp:extent cx="962025" cy="428625"/>
            <wp:effectExtent l="0" t="0" r="9525" b="9525"/>
            <wp:wrapNone/>
            <wp:docPr id="6" name="Picture 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6" name="Picture 6">
                      <a:extLst>
                        <a:ext uri="{C183D7F6-B498-43B3-948B-1728B52AA6E4}">
                          <adec:decorative xmlns:adec="http://schemas.microsoft.com/office/drawing/2017/decorative" val="1"/>
                        </a:ext>
                      </a:extLst>
                    </pic:cNvPr>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62025" cy="428625"/>
                    </a:xfrm>
                    <a:prstGeom prst="rect">
                      <a:avLst/>
                    </a:prstGeom>
                    <a:noFill/>
                    <a:ln>
                      <a:noFill/>
                    </a:ln>
                  </pic:spPr>
                </pic:pic>
              </a:graphicData>
            </a:graphic>
            <wp14:sizeRelH relativeFrom="page">
              <wp14:pctWidth>0</wp14:pctWidth>
            </wp14:sizeRelH>
            <wp14:sizeRelV relativeFrom="page">
              <wp14:pctHeight>0</wp14:pctHeight>
            </wp14:sizeRelV>
          </wp:anchor>
        </w:drawing>
      </w:r>
      <w:r w:rsidR="00AB7B53">
        <w:rPr>
          <w:noProof/>
        </w:rPr>
        <w:drawing>
          <wp:anchor distT="0" distB="0" distL="114300" distR="114300" simplePos="0" relativeHeight="251762176" behindDoc="0" locked="0" layoutInCell="1" allowOverlap="1" wp14:anchorId="7CB89BB7" wp14:editId="6069B82E">
            <wp:simplePos x="0" y="0"/>
            <wp:positionH relativeFrom="column">
              <wp:posOffset>-714375</wp:posOffset>
            </wp:positionH>
            <wp:positionV relativeFrom="paragraph">
              <wp:posOffset>134782</wp:posOffset>
            </wp:positionV>
            <wp:extent cx="682625" cy="596900"/>
            <wp:effectExtent l="0" t="0" r="0" b="0"/>
            <wp:wrapNone/>
            <wp:docPr id="14" name="Picture 1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1"/>
                    <pic:cNvPicPr/>
                  </pic:nvPicPr>
                  <pic:blipFill rotWithShape="1">
                    <a:blip r:embed="rId9">
                      <a:extLst>
                        <a:ext uri="{BEBA8EAE-BF5A-486C-A8C5-ECC9F3942E4B}">
                          <a14:imgProps xmlns:a14="http://schemas.microsoft.com/office/drawing/2010/main">
                            <a14:imgLayer r:embed="rId10">
                              <a14:imgEffect>
                                <a14:backgroundRemoval t="27024" b="33410" l="6282" r="10384"/>
                              </a14:imgEffect>
                            </a14:imgLayer>
                          </a14:imgProps>
                        </a:ext>
                        <a:ext uri="{28A0092B-C50C-407E-A947-70E740481C1C}">
                          <a14:useLocalDpi xmlns:a14="http://schemas.microsoft.com/office/drawing/2010/main" val="0"/>
                        </a:ext>
                      </a:extLst>
                    </a:blip>
                    <a:srcRect l="5769" t="26226" r="89103" b="65792"/>
                    <a:stretch/>
                  </pic:blipFill>
                  <pic:spPr bwMode="auto">
                    <a:xfrm>
                      <a:off x="0" y="0"/>
                      <a:ext cx="682625" cy="596900"/>
                    </a:xfrm>
                    <a:prstGeom prst="rect">
                      <a:avLst/>
                    </a:prstGeom>
                    <a:ln>
                      <a:noFill/>
                    </a:ln>
                    <a:extLst>
                      <a:ext uri="{53640926-AAD7-44D8-BBD7-CCE9431645EC}">
                        <a14:shadowObscured xmlns:a14="http://schemas.microsoft.com/office/drawing/2010/main"/>
                      </a:ext>
                    </a:extLst>
                  </pic:spPr>
                </pic:pic>
              </a:graphicData>
            </a:graphic>
          </wp:anchor>
        </w:drawing>
      </w:r>
      <w:r w:rsidR="00AB7B53">
        <w:rPr>
          <w:rFonts w:ascii="Comic Sans MS" w:hAnsi="Comic Sans MS"/>
          <w:b/>
          <w:noProof/>
          <w:color w:val="002060"/>
          <w:sz w:val="28"/>
          <w:szCs w:val="28"/>
        </w:rPr>
        <mc:AlternateContent>
          <mc:Choice Requires="wps">
            <w:drawing>
              <wp:anchor distT="0" distB="0" distL="114300" distR="114300" simplePos="0" relativeHeight="251598332" behindDoc="1" locked="0" layoutInCell="1" allowOverlap="1" wp14:anchorId="52595BB0" wp14:editId="67754FBA">
                <wp:simplePos x="0" y="0"/>
                <wp:positionH relativeFrom="column">
                  <wp:posOffset>-924560</wp:posOffset>
                </wp:positionH>
                <wp:positionV relativeFrom="paragraph">
                  <wp:posOffset>179705</wp:posOffset>
                </wp:positionV>
                <wp:extent cx="7781290" cy="509905"/>
                <wp:effectExtent l="0" t="0" r="0" b="4445"/>
                <wp:wrapNone/>
                <wp:docPr id="9" name="Rectangle 2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81290" cy="509905"/>
                        </a:xfrm>
                        <a:prstGeom prst="rect">
                          <a:avLst/>
                        </a:prstGeom>
                        <a:solidFill>
                          <a:schemeClr val="bg1">
                            <a:lumMod val="85000"/>
                          </a:schemeClr>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F8F1D8" id="Rectangle 28" o:spid="_x0000_s1026" alt="&quot;&quot;" style="position:absolute;margin-left:-72.8pt;margin-top:14.15pt;width:612.7pt;height:40.15pt;z-index:-2517181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" fillcolor="#d8d8d8 [2732]" stroked="f"/>
            </w:pict>
          </mc:Fallback>
        </mc:AlternateContent>
      </w:r>
    </w:p>
    <w:p w14:paraId="1846AD5C" w14:textId="77777777" w:rsidR="00AB7B53" w:rsidRDefault="00AB7B53" w:rsidP="00AB7B53">
      <w:pPr>
        <w:rPr>
          <w:rFonts w:ascii="Comic Sans MS" w:hAnsi="Comic Sans MS"/>
          <w:b/>
          <w:noProof/>
          <w:color w:val="1F497D" w:themeColor="text2"/>
          <w:sz w:val="28"/>
          <w:szCs w:val="28"/>
        </w:rPr>
      </w:pPr>
      <w:r>
        <w:rPr>
          <w:noProof/>
        </w:rPr>
        <w:drawing>
          <wp:anchor distT="0" distB="0" distL="114300" distR="114300" simplePos="0" relativeHeight="251758080" behindDoc="0" locked="0" layoutInCell="1" allowOverlap="1" wp14:anchorId="4213A386" wp14:editId="13030D69">
            <wp:simplePos x="0" y="0"/>
            <wp:positionH relativeFrom="column">
              <wp:posOffset>-712470</wp:posOffset>
            </wp:positionH>
            <wp:positionV relativeFrom="paragraph">
              <wp:posOffset>328930</wp:posOffset>
            </wp:positionV>
            <wp:extent cx="635000" cy="540385"/>
            <wp:effectExtent l="0" t="0" r="0" b="0"/>
            <wp:wrapSquare wrapText="bothSides"/>
            <wp:docPr id="8" name="Picture 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2"/>
                    <pic:cNvPicPr>
                      <a:picLocks noChangeAspect="1" noChangeArrowheads="1"/>
                    </pic:cNvPicPr>
                  </pic:nvPicPr>
                  <pic:blipFill>
                    <a:blip r:embed="rId11"/>
                    <a:srcRect l="26298" t="43103" r="70290" b="51681"/>
                    <a:stretch>
                      <a:fillRect/>
                    </a:stretch>
                  </pic:blipFill>
                  <pic:spPr bwMode="auto">
                    <a:xfrm>
                      <a:off x="0" y="0"/>
                      <a:ext cx="635000" cy="540385"/>
                    </a:xfrm>
                    <a:prstGeom prst="rect">
                      <a:avLst/>
                    </a:prstGeom>
                    <a:noFill/>
                    <a:ln w="9525">
                      <a:noFill/>
                      <a:miter lim="800000"/>
                      <a:headEnd/>
                      <a:tailEnd/>
                    </a:ln>
                  </pic:spPr>
                </pic:pic>
              </a:graphicData>
            </a:graphic>
          </wp:anchor>
        </w:drawing>
      </w:r>
      <w:r w:rsidR="008075A4" w:rsidRPr="001D3BB2">
        <w:rPr>
          <w:rFonts w:ascii="Comic Sans MS" w:hAnsi="Comic Sans MS"/>
          <w:b/>
          <w:noProof/>
          <w:color w:val="002060"/>
          <w:sz w:val="28"/>
          <w:szCs w:val="28"/>
        </w:rPr>
        <w:t>Pick your goal</w:t>
      </w:r>
      <w:r w:rsidR="008075A4" w:rsidRPr="008075A4">
        <w:rPr>
          <w:rFonts w:ascii="Comic Sans MS" w:hAnsi="Comic Sans MS"/>
          <w:b/>
          <w:noProof/>
          <w:sz w:val="28"/>
          <w:szCs w:val="28"/>
        </w:rPr>
        <w:t>:</w:t>
      </w:r>
      <w:r w:rsidR="001D3BB2">
        <w:rPr>
          <w:rFonts w:ascii="Comic Sans MS" w:hAnsi="Comic Sans MS"/>
          <w:b/>
          <w:noProof/>
          <w:sz w:val="28"/>
          <w:szCs w:val="28"/>
        </w:rPr>
        <w:t xml:space="preserve"> </w:t>
      </w:r>
      <w:sdt>
        <w:sdtPr>
          <w:rPr>
            <w:rStyle w:val="Evaluation"/>
          </w:rPr>
          <w:alias w:val="Goal"/>
          <w:tag w:val="Goal"/>
          <w:id w:val="-1771224110"/>
          <w:lock w:val="sdtLocked"/>
          <w:placeholder>
            <w:docPart w:val="DefaultPlaceholder_1082065159"/>
          </w:placeholder>
          <w15:color w:val="000000"/>
          <w:dropDownList>
            <w:listItem w:displayText="Choose your goal here!" w:value="Choose your goal here!"/>
            <w:listItem w:displayText="I will include 3 reasons and 1 example." w:value="I will include 3 reasons and 1 example."/>
            <w:listItem w:displayText="I will include 3 reasons and 2 examples." w:value="I will include 3 reasons and 2 examples."/>
            <w:listItem w:displayText="I will include 3 reasons and 3 examples." w:value="I will include 3 reasons and 3 examples."/>
          </w:dropDownList>
        </w:sdtPr>
        <w:sdtEndPr>
          <w:rPr>
            <w:rStyle w:val="Evaluation"/>
          </w:rPr>
        </w:sdtEndPr>
        <w:sdtContent>
          <w:r w:rsidR="000379F8" w:rsidRPr="00753BF3">
            <w:rPr>
              <w:rStyle w:val="Evaluation"/>
            </w:rPr>
            <w:t>Choose your goal here!</w:t>
          </w:r>
        </w:sdtContent>
      </w:sdt>
      <w:bookmarkStart w:id="0" w:name="CBGO"/>
      <w:bookmarkEnd w:id="0"/>
    </w:p>
    <w:p w14:paraId="6A755871" w14:textId="77777777" w:rsidR="00AB7B53" w:rsidRPr="00AB7B53" w:rsidRDefault="002F4EB9" w:rsidP="00AB7B53">
      <w:pPr>
        <w:spacing w:after="0" w:line="240" w:lineRule="auto"/>
        <w:rPr>
          <w:rStyle w:val="Hyperlink"/>
          <w:rFonts w:ascii="Comic Sans MS" w:hAnsi="Comic Sans MS"/>
          <w:b/>
          <w:noProof/>
          <w:color w:val="1F497D" w:themeColor="text2"/>
          <w:sz w:val="28"/>
          <w:szCs w:val="28"/>
        </w:rPr>
      </w:pPr>
      <w:r w:rsidRPr="003A6042">
        <w:rPr>
          <w:rFonts w:ascii="Comic Sans MS" w:hAnsi="Comic Sans MS"/>
          <w:b/>
          <w:color w:val="002060"/>
          <w:sz w:val="28"/>
          <w:szCs w:val="28"/>
        </w:rPr>
        <w:t xml:space="preserve">Fill in the chart below.  </w:t>
      </w:r>
      <w:hyperlink w:anchor="FilledCBGO" w:history="1">
        <w:r w:rsidR="000F33B6">
          <w:rPr>
            <w:rStyle w:val="Hyperlink"/>
            <w:rFonts w:ascii="Comic Sans MS" w:hAnsi="Comic Sans MS"/>
            <w:color w:val="0000FF"/>
            <w:sz w:val="28"/>
            <w:szCs w:val="28"/>
            <w:u w:val="single"/>
          </w:rPr>
          <w:t>Click here to see an</w:t>
        </w:r>
        <w:r w:rsidRPr="00582D68">
          <w:rPr>
            <w:rStyle w:val="Hyperlink"/>
            <w:rFonts w:ascii="Comic Sans MS" w:hAnsi="Comic Sans MS"/>
            <w:color w:val="0000FF"/>
            <w:sz w:val="28"/>
            <w:szCs w:val="28"/>
            <w:u w:val="single"/>
          </w:rPr>
          <w:t xml:space="preserve"> example</w:t>
        </w:r>
        <w:r w:rsidRPr="003A6042">
          <w:rPr>
            <w:rStyle w:val="Hyperlink"/>
            <w:rFonts w:ascii="Comic Sans MS" w:hAnsi="Comic Sans MS"/>
            <w:sz w:val="28"/>
            <w:szCs w:val="28"/>
          </w:rPr>
          <w:t>.</w:t>
        </w:r>
      </w:hyperlink>
      <w:r w:rsidRPr="003A6042">
        <w:rPr>
          <w:rStyle w:val="Hyperlink"/>
          <w:rFonts w:ascii="Comic Sans MS" w:hAnsi="Comic Sans MS"/>
          <w:sz w:val="28"/>
          <w:szCs w:val="28"/>
        </w:rPr>
        <w:t xml:space="preserve">   </w:t>
      </w:r>
    </w:p>
    <w:p w14:paraId="32CEE5D5" w14:textId="47747136" w:rsidR="00AB7B53" w:rsidRDefault="00730F15">
      <w:pPr>
        <w:rPr>
          <w:rStyle w:val="Hyperlink"/>
          <w:rFonts w:ascii="Comic Sans MS" w:hAnsi="Comic Sans MS"/>
          <w:sz w:val="28"/>
          <w:szCs w:val="28"/>
        </w:rPr>
      </w:pPr>
      <w:r>
        <w:rPr>
          <w:rFonts w:ascii="Comic Sans MS" w:hAnsi="Comic Sans MS"/>
          <w:noProof/>
          <w:sz w:val="28"/>
          <w:szCs w:val="28"/>
        </w:rPr>
        <w:object w:dxaOrig="1440" w:dyaOrig="1440" w14:anchorId="257CC9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4" type="#_x0000_t75" alt="Brainstorming tip" style="position:absolute;margin-left:43.45pt;margin-top:7.65pt;width:21.35pt;height:24.1pt;z-index:251829760;mso-wrap-edited:f;mso-width-percent:0;mso-height-percent:0;mso-position-horizontal-relative:text;mso-position-vertical-relative:text;mso-width-percent:0;mso-height-percent:0">
            <v:imagedata r:id="rId12" o:title="" cropbottom="30035f" cropleft="21266f" cropright="24199f"/>
          </v:shape>
          <o:OLEObject Type="Embed" ProgID="Package" ShapeID="_x0000_s1034" DrawAspect="Icon" ObjectID="_1809929946" r:id="rId13"/>
        </w:object>
      </w:r>
      <w:r w:rsidR="00AB5FE9" w:rsidRPr="00AB7B53">
        <w:rPr>
          <w:rStyle w:val="Hyperlink"/>
          <w:rFonts w:ascii="Comic Sans MS" w:hAnsi="Comic Sans MS"/>
          <w:noProof/>
          <w:sz w:val="28"/>
          <w:szCs w:val="28"/>
        </w:rPr>
        <mc:AlternateContent>
          <mc:Choice Requires="wps">
            <w:drawing>
              <wp:anchor distT="0" distB="0" distL="114300" distR="114300" simplePos="0" relativeHeight="251825664" behindDoc="0" locked="0" layoutInCell="1" allowOverlap="1" wp14:anchorId="409D8A91" wp14:editId="76D9B444">
                <wp:simplePos x="0" y="0"/>
                <wp:positionH relativeFrom="column">
                  <wp:posOffset>505430</wp:posOffset>
                </wp:positionH>
                <wp:positionV relativeFrom="paragraph">
                  <wp:posOffset>76791</wp:posOffset>
                </wp:positionV>
                <wp:extent cx="6134987" cy="977900"/>
                <wp:effectExtent l="0" t="0" r="18415" b="1270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987" cy="977900"/>
                        </a:xfrm>
                        <a:prstGeom prst="rect">
                          <a:avLst/>
                        </a:prstGeom>
                        <a:solidFill>
                          <a:srgbClr val="FFFFFF"/>
                        </a:solidFill>
                        <a:ln w="19050">
                          <a:solidFill>
                            <a:srgbClr val="000000"/>
                          </a:solidFill>
                          <a:miter lim="800000"/>
                          <a:headEnd/>
                          <a:tailEnd/>
                        </a:ln>
                      </wps:spPr>
                      <wps:txbx>
                        <w:txbxContent>
                          <w:p w14:paraId="29B00CEB" w14:textId="48AA5446" w:rsidR="00AB7B53" w:rsidRPr="00931AE1" w:rsidRDefault="00AB5FE9" w:rsidP="00931AE1">
                            <w:pPr>
                              <w:spacing w:after="0" w:line="240" w:lineRule="auto"/>
                              <w:rPr>
                                <w:rFonts w:ascii="Times New Roman" w:hAnsi="Times New Roman" w:cs="Times New Roman"/>
                                <w:sz w:val="24"/>
                                <w:szCs w:val="24"/>
                              </w:rPr>
                            </w:pPr>
                            <w:r>
                              <w:t xml:space="preserve">        </w:t>
                            </w:r>
                            <w:hyperlink w:anchor="_top" w:tooltip="Write your ideas here. Just 1-2 words!" w:history="1">
                              <w:r w:rsidR="00AB7B53">
                                <w:rPr>
                                  <w:rStyle w:val="Hyperlink"/>
                                  <w:rFonts w:ascii="Comic Sans MS" w:hAnsi="Comic Sans MS"/>
                                  <w:b/>
                                  <w:noProof/>
                                  <w:sz w:val="28"/>
                                  <w:szCs w:val="28"/>
                                </w:rPr>
                                <w:t>Brainstorm:</w:t>
                              </w:r>
                            </w:hyperlink>
                            <w:r w:rsidR="00931AE1">
                              <w:rPr>
                                <w:rStyle w:val="Hyperlink"/>
                                <w:rFonts w:ascii="Times New Roman" w:hAnsi="Times New Roman" w:cs="Times New Roman"/>
                                <w:noProof/>
                                <w:sz w:val="24"/>
                                <w:szCs w:val="24"/>
                              </w:rPr>
                              <w:t xml:space="preserve"> </w:t>
                            </w:r>
                            <w:sdt>
                              <w:sdtPr>
                                <w:rPr>
                                  <w:rStyle w:val="ParagraphChar"/>
                                </w:rPr>
                                <w:alias w:val="What comes to mind when thinking about the topic?"/>
                                <w:tag w:val="What comes to mind when thinking about the topic?"/>
                                <w:id w:val="78338772"/>
                                <w:lock w:val="sdtLocked"/>
                                <w:showingPlcHdr/>
                                <w15:color w:val="000000"/>
                                <w:text w:multiLine="1"/>
                              </w:sdtPr>
                              <w:sdtEndPr>
                                <w:rPr>
                                  <w:rStyle w:val="Hyperlink"/>
                                  <w:rFonts w:ascii="Times New Roman" w:hAnsi="Times New Roman" w:cstheme="minorBidi"/>
                                  <w:noProof/>
                                  <w:color w:val="000000" w:themeColor="text1"/>
                                  <w:sz w:val="22"/>
                                  <w:szCs w:val="22"/>
                                </w:rPr>
                              </w:sdtEndPr>
                              <w:sdtContent>
                                <w:r w:rsidR="00776039" w:rsidRPr="00730F15">
                                  <w:rPr>
                                    <w:rStyle w:val="PlaceholderText"/>
                                    <w:color w:val="000000" w:themeColor="text1"/>
                                  </w:rPr>
                                  <w:t>Click or tap here to enter text.</w:t>
                                </w:r>
                              </w:sdtContent>
                            </w:sdt>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9D8A91" id="Text Box 2" o:spid="_x0000_s1027" type="#_x0000_t202" style="position:absolute;margin-left:39.8pt;margin-top:6.05pt;width:483.05pt;height:77pt;z-index:25182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" strokeweight="1.5pt">
                <v:textbox>
                  <w:txbxContent>
                    <w:p w14:paraId="29B00CEB" w14:textId="48AA5446" w:rsidR="00AB7B53" w:rsidRPr="00931AE1" w:rsidRDefault="00AB5FE9" w:rsidP="00931AE1">
                      <w:pPr>
                        <w:spacing w:after="0" w:line="240" w:lineRule="auto"/>
                        <w:rPr>
                          <w:rFonts w:ascii="Times New Roman" w:hAnsi="Times New Roman" w:cs="Times New Roman"/>
                          <w:sz w:val="24"/>
                          <w:szCs w:val="24"/>
                        </w:rPr>
                      </w:pPr>
                      <w:r>
                        <w:t xml:space="preserve">        </w:t>
                      </w:r>
                      <w:hyperlink w:anchor="_top" w:tooltip="Write your ideas here. Just 1-2 words!" w:history="1">
                        <w:r w:rsidR="00AB7B53">
                          <w:rPr>
                            <w:rStyle w:val="Hyperlink"/>
                            <w:rFonts w:ascii="Comic Sans MS" w:hAnsi="Comic Sans MS"/>
                            <w:b/>
                            <w:noProof/>
                            <w:sz w:val="28"/>
                            <w:szCs w:val="28"/>
                          </w:rPr>
                          <w:t>Brainstorm:</w:t>
                        </w:r>
                      </w:hyperlink>
                      <w:r w:rsidR="00931AE1">
                        <w:rPr>
                          <w:rStyle w:val="Hyperlink"/>
                          <w:rFonts w:ascii="Times New Roman" w:hAnsi="Times New Roman" w:cs="Times New Roman"/>
                          <w:noProof/>
                          <w:sz w:val="24"/>
                          <w:szCs w:val="24"/>
                        </w:rPr>
                        <w:t xml:space="preserve"> </w:t>
                      </w:r>
                      <w:sdt>
                        <w:sdtPr>
                          <w:rPr>
                            <w:rStyle w:val="ParagraphChar"/>
                          </w:rPr>
                          <w:alias w:val="What comes to mind when thinking about the topic?"/>
                          <w:tag w:val="What comes to mind when thinking about the topic?"/>
                          <w:id w:val="78338772"/>
                          <w:lock w:val="sdtLocked"/>
                          <w:showingPlcHdr/>
                          <w15:color w:val="000000"/>
                          <w:text w:multiLine="1"/>
                        </w:sdtPr>
                        <w:sdtEndPr>
                          <w:rPr>
                            <w:rStyle w:val="Hyperlink"/>
                            <w:rFonts w:ascii="Times New Roman" w:hAnsi="Times New Roman" w:cstheme="minorBidi"/>
                            <w:noProof/>
                            <w:color w:val="000000" w:themeColor="text1"/>
                            <w:sz w:val="22"/>
                            <w:szCs w:val="22"/>
                          </w:rPr>
                        </w:sdtEndPr>
                        <w:sdtContent>
                          <w:r w:rsidR="00776039" w:rsidRPr="00730F15">
                            <w:rPr>
                              <w:rStyle w:val="PlaceholderText"/>
                              <w:color w:val="000000" w:themeColor="text1"/>
                            </w:rPr>
                            <w:t>Click or tap here to enter text.</w:t>
                          </w:r>
                        </w:sdtContent>
                      </w:sdt>
                    </w:p>
                  </w:txbxContent>
                </v:textbox>
              </v:shape>
            </w:pict>
          </mc:Fallback>
        </mc:AlternateContent>
      </w:r>
    </w:p>
    <w:p w14:paraId="4653DCBE" w14:textId="77777777" w:rsidR="00AB7B53" w:rsidRDefault="00AB7B53">
      <w:pPr>
        <w:rPr>
          <w:rStyle w:val="Hyperlink"/>
          <w:rFonts w:ascii="Comic Sans MS" w:hAnsi="Comic Sans MS"/>
          <w:sz w:val="28"/>
          <w:szCs w:val="28"/>
        </w:rPr>
      </w:pPr>
    </w:p>
    <w:p w14:paraId="1A483FFD" w14:textId="2F91DB26" w:rsidR="002F4EB9" w:rsidRPr="00B9118A" w:rsidRDefault="00730F15">
      <w:pPr>
        <w:rPr>
          <w:rStyle w:val="Hyperlink"/>
          <w:rFonts w:ascii="Comic Sans MS" w:hAnsi="Comic Sans MS"/>
          <w:sz w:val="28"/>
          <w:szCs w:val="28"/>
        </w:rPr>
      </w:pPr>
      <w:r>
        <w:rPr>
          <w:rFonts w:ascii="Comic Sans MS" w:hAnsi="Comic Sans MS"/>
          <w:b/>
          <w:noProof/>
          <w:color w:val="002060"/>
          <w:sz w:val="28"/>
          <w:szCs w:val="28"/>
        </w:rPr>
        <w:object w:dxaOrig="1440" w:dyaOrig="1440" w14:anchorId="5CAF0617">
          <v:shape id="_x0000_s1029" type="#_x0000_t75" alt="Determine reasons tip" style="position:absolute;margin-left:-59pt;margin-top:143.25pt;width:27.35pt;height:26.25pt;z-index:251811328;mso-wrap-edited:f;mso-width-percent:0;mso-height-percent:0;mso-position-horizontal-relative:text;mso-position-vertical-relative:text;mso-width-percent:0;mso-height-percent:0">
            <v:imagedata r:id="rId14" o:title="" cropbottom="32177f" cropleft="20819f" cropright="22207f"/>
          </v:shape>
          <o:OLEObject Type="Embed" ProgID="Package" ShapeID="_x0000_s1029" DrawAspect="Icon" ObjectID="_1809929947" r:id="rId15"/>
        </w:object>
      </w:r>
      <w:r>
        <w:rPr>
          <w:noProof/>
        </w:rPr>
        <w:object w:dxaOrig="1440" w:dyaOrig="1440" w14:anchorId="6C282F64">
          <v:shape id="_x0000_s1030" type="#_x0000_t75" alt="Identify your opinion tip" style="position:absolute;margin-left:-60.25pt;margin-top:90.85pt;width:27.45pt;height:28.75pt;z-index:251809280;mso-wrap-edited:f;mso-width-percent:0;mso-height-percent:0;mso-position-horizontal-relative:text;mso-position-vertical-relative:text;mso-width-percent:0;mso-height-percent:0">
            <v:imagedata r:id="rId16" o:title="" cropbottom="31462f" cropleft="20357f" cropright="24058f"/>
          </v:shape>
          <o:OLEObject Type="Embed" ProgID="Package" ShapeID="_x0000_s1030" DrawAspect="Icon" ObjectID="_1809929948" r:id="rId17"/>
        </w:object>
      </w:r>
      <w:r w:rsidR="002F4EB9" w:rsidRPr="003A6042">
        <w:rPr>
          <w:rStyle w:val="Hyperlink"/>
          <w:rFonts w:ascii="Comic Sans MS" w:hAnsi="Comic Sans MS"/>
          <w:sz w:val="28"/>
          <w:szCs w:val="28"/>
        </w:rPr>
        <w:t xml:space="preserve">  </w:t>
      </w:r>
    </w:p>
    <w:tbl>
      <w:tblPr>
        <w:tblW w:w="11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2037"/>
        <w:gridCol w:w="2520"/>
        <w:gridCol w:w="4713"/>
        <w:gridCol w:w="327"/>
        <w:gridCol w:w="2103"/>
      </w:tblGrid>
      <w:tr w:rsidR="007E08EB" w14:paraId="69215A32" w14:textId="77777777" w:rsidTr="002416DB">
        <w:trPr>
          <w:gridBefore w:val="1"/>
          <w:wBefore w:w="2037" w:type="dxa"/>
          <w:trHeight w:val="1125"/>
          <w:jc w:val="center"/>
        </w:trPr>
        <w:tc>
          <w:tcPr>
            <w:tcW w:w="2520" w:type="dxa"/>
            <w:tcBorders>
              <w:top w:val="single" w:sz="18" w:space="0" w:color="auto"/>
              <w:left w:val="single" w:sz="18" w:space="0" w:color="auto"/>
              <w:right w:val="single" w:sz="18" w:space="0" w:color="auto"/>
            </w:tcBorders>
            <w:shd w:val="clear" w:color="auto" w:fill="auto"/>
          </w:tcPr>
          <w:p w14:paraId="60CB9404" w14:textId="63F776A5" w:rsidR="00425A18" w:rsidRDefault="00730F15" w:rsidP="0033532B">
            <w:pPr>
              <w:jc w:val="center"/>
              <w:rPr>
                <w:rFonts w:ascii="Comic Sans MS" w:hAnsi="Comic Sans MS"/>
                <w:b/>
                <w:noProof/>
                <w:sz w:val="28"/>
                <w:szCs w:val="28"/>
              </w:rPr>
            </w:pPr>
            <w:bookmarkStart w:id="1" w:name="_top"/>
            <w:bookmarkEnd w:id="1"/>
            <w:r>
              <w:rPr>
                <w:rFonts w:ascii="Comic Sans MS" w:hAnsi="Comic Sans MS"/>
                <w:noProof/>
                <w:sz w:val="28"/>
                <w:szCs w:val="28"/>
              </w:rPr>
              <w:object w:dxaOrig="1440" w:dyaOrig="1440" w14:anchorId="0C2C7B97">
                <v:shape id="_x0000_s1032" type="#_x0000_t75" alt="Main points tips" style="position:absolute;left:0;text-align:left;margin-left:-4.3pt;margin-top:1.75pt;width:30.65pt;height:26.15pt;z-index:251831808;mso-wrap-edited:f;mso-width-percent:0;mso-height-percent:0;mso-position-horizontal-relative:text;mso-position-vertical-relative:text;mso-width-percent:0;mso-height-percent:0">
                  <v:imagedata r:id="rId18" o:title="" cropbottom="30035f" cropleft="19066f" cropright="19799f"/>
                </v:shape>
                <o:OLEObject Type="Embed" ProgID="Package" ShapeID="_x0000_s1032" DrawAspect="Icon" ObjectID="_1809929949" r:id="rId19"/>
              </w:object>
            </w:r>
            <w:r w:rsidR="0033532B">
              <w:rPr>
                <w:rFonts w:ascii="Comic Sans MS" w:hAnsi="Comic Sans MS"/>
                <w:b/>
                <w:noProof/>
                <w:sz w:val="28"/>
                <w:szCs w:val="28"/>
              </w:rPr>
              <w:t xml:space="preserve">   </w:t>
            </w:r>
            <w:hyperlink w:anchor="_top" w:tooltip="Organize your ideas below. Copy/paste/drag from the Brainstorm box or write something new." w:history="1">
              <w:r w:rsidR="00AB7B53" w:rsidRPr="00CE68A8">
                <w:rPr>
                  <w:rStyle w:val="Hyperlink"/>
                  <w:rFonts w:ascii="Comic Sans MS" w:hAnsi="Comic Sans MS"/>
                  <w:b/>
                  <w:noProof/>
                  <w:sz w:val="28"/>
                  <w:szCs w:val="28"/>
                </w:rPr>
                <w:t>Main Points</w:t>
              </w:r>
            </w:hyperlink>
          </w:p>
          <w:p w14:paraId="7CFA45C0" w14:textId="77777777" w:rsidR="007E08EB" w:rsidRPr="00425A18" w:rsidRDefault="00425A18" w:rsidP="00425A18">
            <w:pPr>
              <w:jc w:val="center"/>
              <w:rPr>
                <w:rFonts w:ascii="Comic Sans MS" w:hAnsi="Comic Sans MS"/>
                <w:sz w:val="28"/>
                <w:szCs w:val="28"/>
              </w:rPr>
            </w:pPr>
            <w:r>
              <w:rPr>
                <w:rFonts w:ascii="Comic Sans MS" w:hAnsi="Comic Sans MS"/>
                <w:sz w:val="28"/>
                <w:szCs w:val="28"/>
              </w:rPr>
              <w:t xml:space="preserve"> </w:t>
            </w:r>
          </w:p>
        </w:tc>
        <w:tc>
          <w:tcPr>
            <w:tcW w:w="4713" w:type="dxa"/>
            <w:tcBorders>
              <w:top w:val="single" w:sz="18" w:space="0" w:color="auto"/>
              <w:left w:val="single" w:sz="18" w:space="0" w:color="auto"/>
              <w:bottom w:val="single" w:sz="36" w:space="0" w:color="F79646" w:themeColor="accent6"/>
              <w:right w:val="single" w:sz="18" w:space="0" w:color="auto"/>
            </w:tcBorders>
            <w:shd w:val="clear" w:color="auto" w:fill="FBD4B4" w:themeFill="accent6" w:themeFillTint="66"/>
          </w:tcPr>
          <w:p w14:paraId="2852D0F6" w14:textId="31ABB87F" w:rsidR="00372F60" w:rsidRDefault="00730F15" w:rsidP="002F4EB9">
            <w:pPr>
              <w:jc w:val="center"/>
              <w:rPr>
                <w:rFonts w:ascii="Comic Sans MS" w:hAnsi="Comic Sans MS"/>
                <w:b/>
                <w:noProof/>
                <w:sz w:val="28"/>
                <w:szCs w:val="28"/>
              </w:rPr>
            </w:pPr>
            <w:r>
              <w:rPr>
                <w:rFonts w:ascii="Comic Sans MS" w:hAnsi="Comic Sans MS"/>
                <w:noProof/>
                <w:sz w:val="28"/>
                <w:szCs w:val="28"/>
              </w:rPr>
              <w:object w:dxaOrig="1440" w:dyaOrig="1440" w14:anchorId="417B21F5">
                <v:shape id="_x0000_s1031" type="#_x0000_t75" alt="Sentences tip" style="position:absolute;left:0;text-align:left;margin-left:49.65pt;margin-top:.7pt;width:24.8pt;height:26.1pt;z-index:251833856;mso-wrap-edited:f;mso-width-percent:0;mso-height-percent:0;mso-position-horizontal-relative:text;mso-position-vertical-relative:text;mso-width-percent:0;mso-height-percent:0">
                  <v:imagedata r:id="rId20" o:title="" cropbottom="30035f" cropleft="21266f" cropright="22733f"/>
                </v:shape>
                <o:OLEObject Type="Embed" ProgID="Package" ShapeID="_x0000_s1031" DrawAspect="Icon" ObjectID="_1809929950" r:id="rId21"/>
              </w:object>
            </w:r>
            <w:hyperlink w:anchor="_top" w:tooltip="Write a complete sentence based on your idea below!" w:history="1">
              <w:r w:rsidR="007E08EB" w:rsidRPr="008C348B">
                <w:rPr>
                  <w:rStyle w:val="Hyperlink"/>
                  <w:rFonts w:ascii="Comic Sans MS" w:hAnsi="Comic Sans MS"/>
                  <w:b/>
                  <w:noProof/>
                  <w:sz w:val="28"/>
                  <w:szCs w:val="28"/>
                </w:rPr>
                <w:t>Sentence</w:t>
              </w:r>
            </w:hyperlink>
            <w:r w:rsidR="00AB7B53">
              <w:rPr>
                <w:rStyle w:val="Hyperlink"/>
                <w:rFonts w:ascii="Comic Sans MS" w:hAnsi="Comic Sans MS"/>
                <w:b/>
                <w:noProof/>
                <w:sz w:val="28"/>
                <w:szCs w:val="28"/>
              </w:rPr>
              <w:t>s</w:t>
            </w:r>
          </w:p>
          <w:p w14:paraId="0C272ABD" w14:textId="77777777" w:rsidR="007E08EB" w:rsidRPr="00372F60" w:rsidRDefault="007E08EB" w:rsidP="00372F60">
            <w:pPr>
              <w:jc w:val="right"/>
              <w:rPr>
                <w:rFonts w:ascii="Comic Sans MS" w:hAnsi="Comic Sans MS"/>
                <w:sz w:val="28"/>
                <w:szCs w:val="28"/>
              </w:rPr>
            </w:pPr>
          </w:p>
        </w:tc>
        <w:tc>
          <w:tcPr>
            <w:tcW w:w="327" w:type="dxa"/>
            <w:vMerge w:val="restart"/>
            <w:tcBorders>
              <w:top w:val="single" w:sz="18" w:space="0" w:color="auto"/>
              <w:left w:val="single" w:sz="18" w:space="0" w:color="auto"/>
            </w:tcBorders>
            <w:shd w:val="clear" w:color="auto" w:fill="BFBFBF" w:themeFill="background1" w:themeFillShade="BF"/>
          </w:tcPr>
          <w:p w14:paraId="559F3F12" w14:textId="77777777" w:rsidR="007E08EB" w:rsidRDefault="007E08EB" w:rsidP="002F4EB9">
            <w:pPr>
              <w:spacing w:after="200" w:line="276" w:lineRule="auto"/>
              <w:jc w:val="center"/>
              <w:rPr>
                <w:noProof/>
                <w:sz w:val="28"/>
                <w:szCs w:val="28"/>
              </w:rPr>
            </w:pPr>
          </w:p>
          <w:p w14:paraId="59436809" w14:textId="77777777" w:rsidR="007E08EB" w:rsidRPr="003A6042" w:rsidRDefault="007E08EB" w:rsidP="002F4EB9">
            <w:pPr>
              <w:rPr>
                <w:sz w:val="28"/>
                <w:szCs w:val="28"/>
              </w:rPr>
            </w:pPr>
          </w:p>
          <w:p w14:paraId="09FAFA96" w14:textId="77777777" w:rsidR="007E08EB" w:rsidRPr="003A6042" w:rsidRDefault="007E08EB" w:rsidP="002F4EB9">
            <w:pPr>
              <w:rPr>
                <w:sz w:val="28"/>
                <w:szCs w:val="28"/>
              </w:rPr>
            </w:pPr>
          </w:p>
          <w:p w14:paraId="7C6C13BF" w14:textId="77777777" w:rsidR="007E08EB" w:rsidRPr="003A6042" w:rsidRDefault="007E08EB" w:rsidP="002F4EB9">
            <w:pPr>
              <w:rPr>
                <w:sz w:val="28"/>
                <w:szCs w:val="28"/>
              </w:rPr>
            </w:pPr>
          </w:p>
          <w:p w14:paraId="593E7C9F" w14:textId="77777777" w:rsidR="007E08EB" w:rsidRPr="003A6042" w:rsidRDefault="007E08EB" w:rsidP="002F4EB9">
            <w:pPr>
              <w:rPr>
                <w:sz w:val="28"/>
                <w:szCs w:val="28"/>
              </w:rPr>
            </w:pPr>
          </w:p>
          <w:p w14:paraId="4D3FD1E1" w14:textId="77777777" w:rsidR="007E08EB" w:rsidRPr="003A6042" w:rsidRDefault="007E08EB" w:rsidP="002F4EB9">
            <w:pPr>
              <w:rPr>
                <w:sz w:val="28"/>
                <w:szCs w:val="28"/>
              </w:rPr>
            </w:pPr>
          </w:p>
          <w:p w14:paraId="246370B8" w14:textId="77777777" w:rsidR="007E08EB" w:rsidRPr="003A6042" w:rsidRDefault="007E08EB" w:rsidP="002F4EB9">
            <w:pPr>
              <w:rPr>
                <w:sz w:val="28"/>
                <w:szCs w:val="28"/>
              </w:rPr>
            </w:pPr>
          </w:p>
          <w:p w14:paraId="15E7FD5E" w14:textId="77777777" w:rsidR="007E08EB" w:rsidRPr="003A6042" w:rsidRDefault="007E08EB" w:rsidP="002F4EB9">
            <w:pPr>
              <w:rPr>
                <w:sz w:val="28"/>
                <w:szCs w:val="28"/>
              </w:rPr>
            </w:pPr>
          </w:p>
          <w:p w14:paraId="7FEFAD4D" w14:textId="77777777" w:rsidR="007E08EB" w:rsidRDefault="007E08EB" w:rsidP="002F4EB9">
            <w:pPr>
              <w:rPr>
                <w:sz w:val="28"/>
                <w:szCs w:val="28"/>
              </w:rPr>
            </w:pPr>
          </w:p>
          <w:p w14:paraId="28D85EFB" w14:textId="77777777" w:rsidR="007E08EB" w:rsidRPr="003A6042" w:rsidRDefault="007E08EB" w:rsidP="002F4EB9">
            <w:pPr>
              <w:rPr>
                <w:sz w:val="28"/>
                <w:szCs w:val="28"/>
              </w:rPr>
            </w:pPr>
          </w:p>
        </w:tc>
        <w:tc>
          <w:tcPr>
            <w:tcW w:w="2103" w:type="dxa"/>
            <w:tcBorders>
              <w:top w:val="single" w:sz="18" w:space="0" w:color="auto"/>
              <w:bottom w:val="single" w:sz="18" w:space="0" w:color="auto"/>
              <w:right w:val="single" w:sz="18" w:space="0" w:color="auto"/>
            </w:tcBorders>
            <w:shd w:val="clear" w:color="auto" w:fill="B8CCE4" w:themeFill="accent1" w:themeFillTint="66"/>
          </w:tcPr>
          <w:p w14:paraId="0FC08E57" w14:textId="2BBF6842" w:rsidR="007E08EB" w:rsidRPr="003A6042" w:rsidRDefault="00730F15" w:rsidP="002F4EB9">
            <w:pPr>
              <w:spacing w:after="200" w:line="276" w:lineRule="auto"/>
              <w:jc w:val="center"/>
              <w:rPr>
                <w:rFonts w:ascii="Comic Sans MS" w:hAnsi="Comic Sans MS"/>
                <w:b/>
                <w:sz w:val="28"/>
                <w:szCs w:val="28"/>
              </w:rPr>
            </w:pPr>
            <w:r>
              <w:rPr>
                <w:rFonts w:ascii="Comic Sans MS" w:hAnsi="Comic Sans MS"/>
                <w:b/>
                <w:noProof/>
                <w:sz w:val="28"/>
                <w:szCs w:val="28"/>
              </w:rPr>
              <w:object w:dxaOrig="1440" w:dyaOrig="1440" w14:anchorId="7ADF8618">
                <v:shape id="_x0000_s1033" type="#_x0000_t75" alt="Check your work tip" style="position:absolute;left:0;text-align:left;margin-left:-3.65pt;margin-top:.6pt;width:24.05pt;height:24.05pt;z-index:251823616;mso-wrap-edited:f;mso-width-percent:0;mso-height-percent:0;mso-position-horizontal-relative:text;mso-position-vertical-relative:text;mso-width-percent:0;mso-height-percent:0">
                  <v:imagedata r:id="rId22" o:title="" cropbottom="33607f" cropleft="22207f" cropright="22670f"/>
                </v:shape>
                <o:OLEObject Type="Embed" ProgID="Package" ShapeID="_x0000_s1033" DrawAspect="Icon" ObjectID="_1809929951" r:id="rId23"/>
              </w:object>
            </w:r>
            <w:r w:rsidR="009828F5">
              <w:rPr>
                <w:rFonts w:ascii="Comic Sans MS" w:hAnsi="Comic Sans MS"/>
                <w:b/>
                <w:sz w:val="28"/>
                <w:szCs w:val="28"/>
              </w:rPr>
              <w:t xml:space="preserve"> </w:t>
            </w:r>
            <w:r w:rsidR="007C3463">
              <w:rPr>
                <w:rFonts w:ascii="Comic Sans MS" w:hAnsi="Comic Sans MS"/>
                <w:b/>
                <w:sz w:val="28"/>
                <w:szCs w:val="28"/>
              </w:rPr>
              <w:t xml:space="preserve">   </w:t>
            </w:r>
            <w:hyperlink w:anchor="_top" w:tooltip="Read each sentence and check the box if you have it in your sentence." w:history="1">
              <w:r w:rsidR="007E08EB" w:rsidRPr="00385636">
                <w:rPr>
                  <w:rStyle w:val="Hyperlink"/>
                  <w:rFonts w:ascii="Comic Sans MS" w:hAnsi="Comic Sans MS"/>
                  <w:b/>
                  <w:sz w:val="28"/>
                  <w:szCs w:val="28"/>
                </w:rPr>
                <w:t>Check your work!</w:t>
              </w:r>
            </w:hyperlink>
          </w:p>
        </w:tc>
      </w:tr>
      <w:tr w:rsidR="007E08EB" w14:paraId="163183F9" w14:textId="77777777" w:rsidTr="002416DB">
        <w:trPr>
          <w:trHeight w:val="963"/>
          <w:jc w:val="center"/>
        </w:trPr>
        <w:tc>
          <w:tcPr>
            <w:tcW w:w="2037" w:type="dxa"/>
            <w:tcBorders>
              <w:top w:val="single" w:sz="18" w:space="0" w:color="auto"/>
              <w:left w:val="single" w:sz="18" w:space="0" w:color="auto"/>
              <w:bottom w:val="single" w:sz="18" w:space="0" w:color="auto"/>
            </w:tcBorders>
            <w:shd w:val="clear" w:color="auto" w:fill="FFFFFF" w:themeFill="background1"/>
          </w:tcPr>
          <w:p w14:paraId="3F8E3204" w14:textId="69B45AD6" w:rsidR="007E08EB" w:rsidRPr="00036890" w:rsidRDefault="00657136" w:rsidP="00657136">
            <w:pPr>
              <w:keepNext/>
              <w:spacing w:after="0" w:line="240" w:lineRule="auto"/>
              <w:rPr>
                <w:color w:val="000000" w:themeColor="text1"/>
                <w:sz w:val="28"/>
                <w:szCs w:val="28"/>
              </w:rPr>
            </w:pPr>
            <w:r>
              <w:rPr>
                <w:b/>
                <w:color w:val="E36C0A" w:themeColor="accent6" w:themeShade="BF"/>
                <w:sz w:val="40"/>
                <w:szCs w:val="40"/>
              </w:rPr>
              <w:t xml:space="preserve">    </w:t>
            </w:r>
            <w:r w:rsidR="00036890">
              <w:rPr>
                <w:b/>
                <w:color w:val="E36C0A" w:themeColor="accent6" w:themeShade="BF"/>
                <w:sz w:val="40"/>
                <w:szCs w:val="40"/>
              </w:rPr>
              <w:t xml:space="preserve"> </w:t>
            </w:r>
            <w:hyperlink w:anchor="_top" w:tooltip="What do you think about the topic?" w:history="1">
              <w:r w:rsidR="007E08EB" w:rsidRPr="005C39AE">
                <w:rPr>
                  <w:rStyle w:val="Hyperlink"/>
                  <w:b/>
                  <w:color w:val="E36C0A" w:themeColor="accent6" w:themeShade="BF"/>
                  <w:sz w:val="40"/>
                  <w:szCs w:val="40"/>
                </w:rPr>
                <w:t>I</w:t>
              </w:r>
              <w:r w:rsidR="007E08EB" w:rsidRPr="005C39AE">
                <w:rPr>
                  <w:rStyle w:val="Hyperlink"/>
                  <w:sz w:val="28"/>
                  <w:szCs w:val="28"/>
                </w:rPr>
                <w:t xml:space="preserve">dentify   </w:t>
              </w:r>
              <w:r>
                <w:rPr>
                  <w:rStyle w:val="Hyperlink"/>
                  <w:sz w:val="28"/>
                  <w:szCs w:val="28"/>
                </w:rPr>
                <w:t xml:space="preserve">  </w:t>
              </w:r>
              <w:r w:rsidR="00036890">
                <w:rPr>
                  <w:rStyle w:val="Hyperlink"/>
                  <w:sz w:val="28"/>
                  <w:szCs w:val="28"/>
                </w:rPr>
                <w:t xml:space="preserve">your </w:t>
              </w:r>
              <w:r w:rsidR="007E08EB" w:rsidRPr="005C39AE">
                <w:rPr>
                  <w:rStyle w:val="Hyperlink"/>
                  <w:sz w:val="28"/>
                  <w:szCs w:val="28"/>
                </w:rPr>
                <w:t>opinion</w:t>
              </w:r>
            </w:hyperlink>
          </w:p>
        </w:tc>
        <w:sdt>
          <w:sdtPr>
            <w:rPr>
              <w:rStyle w:val="ParagraphChar"/>
            </w:rPr>
            <w:alias w:val="What is your opinion?"/>
            <w:tag w:val="What is your opinion?"/>
            <w:id w:val="167834480"/>
            <w:lock w:val="sdtLocked"/>
            <w:placeholder>
              <w:docPart w:val="1657399AD91E4DCC8E1D084EB76422CA"/>
            </w:placeholder>
            <w:showingPlcHdr/>
            <w15:color w:val="000000"/>
            <w:text w:multiLine="1"/>
          </w:sdtPr>
          <w:sdtEndPr>
            <w:rPr>
              <w:rStyle w:val="DefaultParagraphFont"/>
              <w:rFonts w:ascii="Times New Roman" w:hAnsi="Times New Roman" w:cstheme="minorBidi"/>
              <w:noProof/>
              <w:sz w:val="22"/>
              <w:szCs w:val="22"/>
            </w:rPr>
          </w:sdtEndPr>
          <w:sdtContent>
            <w:tc>
              <w:tcPr>
                <w:tcW w:w="2520" w:type="dxa"/>
                <w:tcBorders>
                  <w:top w:val="single" w:sz="18" w:space="0" w:color="auto"/>
                  <w:bottom w:val="single" w:sz="18" w:space="0" w:color="auto"/>
                  <w:right w:val="single" w:sz="36" w:space="0" w:color="F79646" w:themeColor="accent6"/>
                </w:tcBorders>
                <w:shd w:val="clear" w:color="auto" w:fill="FFFFFF" w:themeFill="background1"/>
              </w:tcPr>
              <w:p w14:paraId="4D2194FA" w14:textId="46384418" w:rsidR="007E08EB" w:rsidRPr="00D84FB2" w:rsidRDefault="00776039" w:rsidP="00C84D7D">
                <w:pPr>
                  <w:spacing w:after="0" w:line="240" w:lineRule="auto"/>
                  <w:rPr>
                    <w:rFonts w:ascii="Times New Roman" w:hAnsi="Times New Roman" w:cs="Times New Roman"/>
                    <w:noProof/>
                    <w:sz w:val="24"/>
                    <w:szCs w:val="24"/>
                  </w:rPr>
                </w:pPr>
                <w:r w:rsidRPr="00730F15">
                  <w:rPr>
                    <w:rStyle w:val="PlaceholderText"/>
                    <w:color w:val="auto"/>
                  </w:rPr>
                  <w:t>Click or tap here to enter text.</w:t>
                </w:r>
              </w:p>
            </w:tc>
          </w:sdtContent>
        </w:sdt>
        <w:sdt>
          <w:sdtPr>
            <w:rPr>
              <w:rStyle w:val="ParagraphChar"/>
            </w:rPr>
            <w:id w:val="-1862352915"/>
            <w:lock w:val="sdtLocked"/>
            <w:placeholder>
              <w:docPart w:val="14DCB02819D9406DA1A8484CE5005F5C"/>
            </w:placeholder>
            <w:showingPlcHdr/>
            <w15:color w:val="000000"/>
            <w:text w:multiLine="1"/>
          </w:sdtPr>
          <w:sdtEndPr>
            <w:rPr>
              <w:rStyle w:val="DefaultParagraphFont"/>
              <w:rFonts w:ascii="Times New Roman" w:hAnsi="Times New Roman" w:cstheme="minorBidi"/>
              <w:noProof/>
              <w:sz w:val="22"/>
              <w:szCs w:val="22"/>
            </w:rPr>
          </w:sdtEndPr>
          <w:sdtContent>
            <w:tc>
              <w:tcPr>
                <w:tcW w:w="4713" w:type="dxa"/>
                <w:tcBorders>
                  <w:top w:val="single" w:sz="36" w:space="0" w:color="F79646" w:themeColor="accent6"/>
                  <w:left w:val="single" w:sz="36" w:space="0" w:color="F79646" w:themeColor="accent6"/>
                  <w:bottom w:val="single" w:sz="18" w:space="0" w:color="auto"/>
                  <w:right w:val="single" w:sz="36" w:space="0" w:color="F79646" w:themeColor="accent6"/>
                </w:tcBorders>
                <w:shd w:val="clear" w:color="auto" w:fill="FFFFFF" w:themeFill="background1"/>
              </w:tcPr>
              <w:p w14:paraId="1C5D0647" w14:textId="2ABC2418" w:rsidR="007E08EB" w:rsidRPr="00D84FB2" w:rsidRDefault="00776039" w:rsidP="00572898">
                <w:pPr>
                  <w:spacing w:after="0" w:line="240" w:lineRule="auto"/>
                  <w:rPr>
                    <w:rFonts w:ascii="Times New Roman" w:hAnsi="Times New Roman" w:cs="Times New Roman"/>
                    <w:noProof/>
                    <w:sz w:val="24"/>
                    <w:szCs w:val="24"/>
                  </w:rPr>
                </w:pPr>
                <w:r w:rsidRPr="00730F15">
                  <w:rPr>
                    <w:rStyle w:val="PlaceholderText"/>
                    <w:color w:val="auto"/>
                  </w:rPr>
                  <w:t>Click or tap here to enter text.</w:t>
                </w:r>
              </w:p>
            </w:tc>
          </w:sdtContent>
        </w:sdt>
        <w:tc>
          <w:tcPr>
            <w:tcW w:w="327" w:type="dxa"/>
            <w:vMerge/>
            <w:tcBorders>
              <w:left w:val="single" w:sz="36" w:space="0" w:color="F79646" w:themeColor="accent6"/>
            </w:tcBorders>
            <w:shd w:val="clear" w:color="auto" w:fill="BFBFBF" w:themeFill="background1" w:themeFillShade="BF"/>
          </w:tcPr>
          <w:p w14:paraId="37C681E6" w14:textId="77777777" w:rsidR="007E08EB" w:rsidRPr="003A6042" w:rsidRDefault="007E08EB" w:rsidP="009828F5">
            <w:pPr>
              <w:spacing w:after="0" w:line="240" w:lineRule="auto"/>
              <w:rPr>
                <w:rFonts w:ascii="Comic Sans MS" w:hAnsi="Comic Sans MS"/>
                <w:sz w:val="24"/>
                <w:szCs w:val="24"/>
              </w:rPr>
            </w:pPr>
          </w:p>
        </w:tc>
        <w:tc>
          <w:tcPr>
            <w:tcW w:w="2103" w:type="dxa"/>
            <w:tcBorders>
              <w:top w:val="single" w:sz="18" w:space="0" w:color="auto"/>
              <w:bottom w:val="single" w:sz="18" w:space="0" w:color="auto"/>
              <w:right w:val="single" w:sz="18" w:space="0" w:color="auto"/>
            </w:tcBorders>
            <w:shd w:val="clear" w:color="auto" w:fill="auto"/>
          </w:tcPr>
          <w:p w14:paraId="55721F8F" w14:textId="6AB155D6" w:rsidR="007E08EB" w:rsidRPr="003A6042" w:rsidRDefault="00730F15" w:rsidP="00213268">
            <w:pPr>
              <w:spacing w:after="0" w:line="240" w:lineRule="auto"/>
              <w:ind w:left="-82"/>
              <w:rPr>
                <w:rFonts w:cstheme="minorHAnsi"/>
                <w:sz w:val="24"/>
                <w:szCs w:val="24"/>
              </w:rPr>
            </w:pPr>
            <w:sdt>
              <w:sdtPr>
                <w:rPr>
                  <w:rFonts w:cstheme="minorHAnsi"/>
                  <w:sz w:val="28"/>
                  <w:szCs w:val="28"/>
                </w:rPr>
                <w:id w:val="-1675565297"/>
                <w:lock w:val="sdtLocked"/>
                <w14:checkbox>
                  <w14:checked w14:val="0"/>
                  <w14:checkedState w14:val="2612" w14:font="MS Gothic"/>
                  <w14:uncheckedState w14:val="2610" w14:font="MS Gothic"/>
                </w14:checkbox>
              </w:sdtPr>
              <w:sdtEndPr/>
              <w:sdtContent>
                <w:r w:rsidR="00943020">
                  <w:rPr>
                    <w:rFonts w:ascii="MS Gothic" w:eastAsia="MS Gothic" w:hAnsi="MS Gothic" w:cstheme="minorHAnsi" w:hint="eastAsia"/>
                    <w:sz w:val="28"/>
                    <w:szCs w:val="28"/>
                  </w:rPr>
                  <w:t>☐</w:t>
                </w:r>
              </w:sdtContent>
            </w:sdt>
            <w:r w:rsidR="00572898">
              <w:rPr>
                <w:rFonts w:cstheme="minorHAnsi"/>
                <w:sz w:val="28"/>
                <w:szCs w:val="28"/>
              </w:rPr>
              <w:t xml:space="preserve">  </w:t>
            </w:r>
            <w:r w:rsidR="007E08EB" w:rsidRPr="009828F5">
              <w:rPr>
                <w:rFonts w:cstheme="minorHAnsi"/>
                <w:sz w:val="26"/>
                <w:szCs w:val="26"/>
              </w:rPr>
              <w:t xml:space="preserve">I included my </w:t>
            </w:r>
            <w:r w:rsidR="007E08EB" w:rsidRPr="007C3463">
              <w:rPr>
                <w:rFonts w:cstheme="minorHAnsi"/>
                <w:b/>
                <w:color w:val="365F91" w:themeColor="accent1" w:themeShade="BF"/>
                <w:sz w:val="26"/>
                <w:szCs w:val="26"/>
                <w:u w:val="single"/>
              </w:rPr>
              <w:t>opinion</w:t>
            </w:r>
            <w:r w:rsidR="007E08EB" w:rsidRPr="009828F5">
              <w:rPr>
                <w:rFonts w:cstheme="minorHAnsi"/>
                <w:sz w:val="26"/>
                <w:szCs w:val="26"/>
              </w:rPr>
              <w:t>.</w:t>
            </w:r>
          </w:p>
        </w:tc>
      </w:tr>
      <w:tr w:rsidR="00A03547" w14:paraId="3F3B0A0C" w14:textId="77777777" w:rsidTr="002416DB">
        <w:trPr>
          <w:trHeight w:val="819"/>
          <w:jc w:val="center"/>
        </w:trPr>
        <w:tc>
          <w:tcPr>
            <w:tcW w:w="2037" w:type="dxa"/>
            <w:tcBorders>
              <w:top w:val="single" w:sz="18" w:space="0" w:color="auto"/>
              <w:left w:val="single" w:sz="18" w:space="0" w:color="auto"/>
              <w:bottom w:val="single" w:sz="4" w:space="0" w:color="auto"/>
            </w:tcBorders>
            <w:shd w:val="clear" w:color="auto" w:fill="FFFFFF" w:themeFill="background1"/>
          </w:tcPr>
          <w:p w14:paraId="04A0A4D4" w14:textId="521C47F3" w:rsidR="00A03547" w:rsidRPr="003A6042" w:rsidRDefault="00036890" w:rsidP="00931AE1">
            <w:pPr>
              <w:spacing w:after="0" w:line="240" w:lineRule="auto"/>
              <w:ind w:left="86" w:hanging="86"/>
              <w:rPr>
                <w:sz w:val="28"/>
                <w:szCs w:val="28"/>
              </w:rPr>
            </w:pPr>
            <w:r>
              <w:rPr>
                <w:b/>
                <w:color w:val="E36C0A" w:themeColor="accent6" w:themeShade="BF"/>
                <w:sz w:val="40"/>
                <w:szCs w:val="40"/>
              </w:rPr>
              <w:t xml:space="preserve">    </w:t>
            </w:r>
            <w:r w:rsidR="006A506E">
              <w:rPr>
                <w:b/>
                <w:color w:val="E36C0A" w:themeColor="accent6" w:themeShade="BF"/>
                <w:sz w:val="40"/>
                <w:szCs w:val="40"/>
              </w:rPr>
              <w:t xml:space="preserve"> </w:t>
            </w:r>
            <w:hyperlink w:anchor="_top" w:tooltip="Think of the 1st and best reason to support your opinion." w:history="1">
              <w:r w:rsidR="00A03547" w:rsidRPr="00ED0AD5">
                <w:rPr>
                  <w:rStyle w:val="Hyperlink"/>
                  <w:b/>
                  <w:color w:val="E36C0A" w:themeColor="accent6" w:themeShade="BF"/>
                  <w:sz w:val="40"/>
                  <w:szCs w:val="40"/>
                </w:rPr>
                <w:t>D</w:t>
              </w:r>
              <w:r w:rsidR="00A03547" w:rsidRPr="00ED0AD5">
                <w:rPr>
                  <w:rStyle w:val="Hyperlink"/>
                  <w:sz w:val="28"/>
                  <w:szCs w:val="28"/>
                </w:rPr>
                <w:t xml:space="preserve">etermine      </w:t>
              </w:r>
              <w:r w:rsidR="00B56B1E">
                <w:rPr>
                  <w:rStyle w:val="Hyperlink"/>
                  <w:sz w:val="28"/>
                  <w:szCs w:val="28"/>
                </w:rPr>
                <w:t>1</w:t>
              </w:r>
              <w:r w:rsidR="00B56B1E" w:rsidRPr="00B56B1E">
                <w:rPr>
                  <w:rStyle w:val="Hyperlink"/>
                  <w:sz w:val="28"/>
                  <w:szCs w:val="28"/>
                  <w:vertAlign w:val="superscript"/>
                </w:rPr>
                <w:t>st</w:t>
              </w:r>
              <w:r w:rsidR="00B56B1E">
                <w:rPr>
                  <w:rStyle w:val="Hyperlink"/>
                  <w:sz w:val="28"/>
                  <w:szCs w:val="28"/>
                </w:rPr>
                <w:t xml:space="preserve"> </w:t>
              </w:r>
              <w:r w:rsidR="00A03547" w:rsidRPr="00ED0AD5">
                <w:rPr>
                  <w:rStyle w:val="Hyperlink"/>
                  <w:sz w:val="28"/>
                  <w:szCs w:val="28"/>
                </w:rPr>
                <w:t>reason</w:t>
              </w:r>
            </w:hyperlink>
          </w:p>
        </w:tc>
        <w:sdt>
          <w:sdtPr>
            <w:rPr>
              <w:rStyle w:val="ParagraphChar"/>
            </w:rPr>
            <w:alias w:val="What is your 1st reason?"/>
            <w:tag w:val="What is your 1st reason?"/>
            <w:id w:val="165760135"/>
            <w:lock w:val="sdtLocked"/>
            <w:placeholder>
              <w:docPart w:val="D0B37D5CE6D74707A63293F7353B4002"/>
            </w:placeholder>
            <w:showingPlcHdr/>
            <w15:color w:val="000000"/>
            <w:text w:multiLine="1"/>
          </w:sdtPr>
          <w:sdtEndPr>
            <w:rPr>
              <w:rStyle w:val="DefaultParagraphFont"/>
              <w:rFonts w:ascii="Times New Roman" w:hAnsi="Times New Roman" w:cstheme="minorBidi"/>
              <w:noProof/>
              <w:sz w:val="22"/>
              <w:szCs w:val="22"/>
            </w:rPr>
          </w:sdtEndPr>
          <w:sdtContent>
            <w:tc>
              <w:tcPr>
                <w:tcW w:w="2520" w:type="dxa"/>
                <w:tcBorders>
                  <w:top w:val="single" w:sz="18" w:space="0" w:color="auto"/>
                  <w:bottom w:val="single" w:sz="4" w:space="0" w:color="auto"/>
                  <w:right w:val="single" w:sz="36" w:space="0" w:color="F79646" w:themeColor="accent6"/>
                </w:tcBorders>
                <w:shd w:val="clear" w:color="auto" w:fill="FFFFFF" w:themeFill="background1"/>
              </w:tcPr>
              <w:p w14:paraId="21E0036D" w14:textId="18C258DA" w:rsidR="00A03547" w:rsidRPr="00D84FB2" w:rsidRDefault="00776039" w:rsidP="00C84D7D">
                <w:pPr>
                  <w:rPr>
                    <w:rFonts w:ascii="Times New Roman" w:hAnsi="Times New Roman" w:cs="Times New Roman"/>
                    <w:noProof/>
                    <w:sz w:val="24"/>
                    <w:szCs w:val="24"/>
                  </w:rPr>
                </w:pPr>
                <w:r w:rsidRPr="00730F15">
                  <w:rPr>
                    <w:rStyle w:val="PlaceholderText"/>
                    <w:color w:val="auto"/>
                  </w:rPr>
                  <w:t>Click or tap here to enter text.</w:t>
                </w:r>
              </w:p>
            </w:tc>
          </w:sdtContent>
        </w:sdt>
        <w:tc>
          <w:tcPr>
            <w:tcW w:w="4713" w:type="dxa"/>
            <w:tcBorders>
              <w:top w:val="single" w:sz="18" w:space="0" w:color="auto"/>
              <w:left w:val="single" w:sz="36" w:space="0" w:color="F79646" w:themeColor="accent6"/>
              <w:bottom w:val="single" w:sz="4" w:space="0" w:color="auto"/>
              <w:right w:val="single" w:sz="36" w:space="0" w:color="F79646" w:themeColor="accent6"/>
            </w:tcBorders>
            <w:shd w:val="clear" w:color="auto" w:fill="FFFFFF" w:themeFill="background1"/>
          </w:tcPr>
          <w:p w14:paraId="29F03F18" w14:textId="58043788" w:rsidR="00A03547" w:rsidRPr="00D84FB2" w:rsidRDefault="00730F15" w:rsidP="00CF6E8F">
            <w:pPr>
              <w:tabs>
                <w:tab w:val="left" w:pos="871"/>
                <w:tab w:val="left" w:pos="4064"/>
              </w:tabs>
              <w:rPr>
                <w:rFonts w:ascii="Times New Roman" w:hAnsi="Times New Roman" w:cs="Times New Roman"/>
                <w:noProof/>
                <w:sz w:val="24"/>
                <w:szCs w:val="24"/>
              </w:rPr>
            </w:pPr>
            <w:sdt>
              <w:sdtPr>
                <w:rPr>
                  <w:rStyle w:val="ParagraphChar"/>
                </w:rPr>
                <w:id w:val="-1359508139"/>
                <w:lock w:val="sdtLocked"/>
                <w:placeholder>
                  <w:docPart w:val="5ADD29776CE643F8AE941A104DF3BC35"/>
                </w:placeholder>
                <w:showingPlcHdr/>
                <w15:color w:val="000000"/>
                <w:dropDownList>
                  <w:listItem w:value="Choose an item."/>
                  <w:listItem w:displayText="First," w:value="First,"/>
                  <w:listItem w:displayText="To begin," w:value="To begin,"/>
                  <w:listItem w:displayText="In the first place," w:value="In the first place,"/>
                  <w:listItem w:displayText="Foremost," w:value="Foremost,"/>
                  <w:listItem w:displayText="To start," w:value="To start,"/>
                  <w:listItem w:displayText="One," w:value="One,"/>
                </w:dropDownList>
              </w:sdtPr>
              <w:sdtEndPr>
                <w:rPr>
                  <w:rStyle w:val="DefaultParagraphFont"/>
                  <w:rFonts w:ascii="Times New Roman" w:hAnsi="Times New Roman" w:cstheme="minorBidi"/>
                  <w:color w:val="000000" w:themeColor="text1"/>
                  <w:sz w:val="22"/>
                  <w:szCs w:val="22"/>
                </w:rPr>
              </w:sdtEndPr>
              <w:sdtContent>
                <w:r w:rsidR="00572898" w:rsidRPr="00730F15">
                  <w:rPr>
                    <w:rStyle w:val="PlaceholderText"/>
                    <w:color w:val="000000" w:themeColor="text1"/>
                  </w:rPr>
                  <w:t>Choose an item.</w:t>
                </w:r>
              </w:sdtContent>
            </w:sdt>
            <w:r w:rsidR="00CF6E8F">
              <w:rPr>
                <w:rFonts w:ascii="Times New Roman" w:hAnsi="Times New Roman" w:cs="Times New Roman"/>
                <w:sz w:val="24"/>
                <w:szCs w:val="24"/>
              </w:rPr>
              <w:t xml:space="preserve"> </w:t>
            </w:r>
            <w:sdt>
              <w:sdtPr>
                <w:rPr>
                  <w:rStyle w:val="ParagraphChar"/>
                </w:rPr>
                <w:id w:val="1143392567"/>
                <w:lock w:val="sdtLocked"/>
                <w:placeholder>
                  <w:docPart w:val="B3EB4D6AED1B41278050BCDA062E911E"/>
                </w:placeholder>
                <w:showingPlcHdr/>
                <w15:color w:val="000000"/>
                <w:text w:multiLine="1"/>
              </w:sdtPr>
              <w:sdtEndPr>
                <w:rPr>
                  <w:rStyle w:val="DefaultParagraphFont"/>
                  <w:rFonts w:ascii="Times New Roman" w:hAnsi="Times New Roman" w:cstheme="minorBidi"/>
                  <w:sz w:val="22"/>
                  <w:szCs w:val="22"/>
                </w:rPr>
              </w:sdtEndPr>
              <w:sdtContent>
                <w:r w:rsidR="00776039" w:rsidRPr="00730F15">
                  <w:rPr>
                    <w:rStyle w:val="PlaceholderText"/>
                    <w:color w:val="auto"/>
                  </w:rPr>
                  <w:t>Click or tap here to enter text.</w:t>
                </w:r>
              </w:sdtContent>
            </w:sdt>
            <w:r w:rsidR="00A03547" w:rsidRPr="00D84FB2">
              <w:rPr>
                <w:rFonts w:ascii="Times New Roman" w:hAnsi="Times New Roman" w:cs="Times New Roman"/>
                <w:noProof/>
                <w:sz w:val="24"/>
                <w:szCs w:val="24"/>
              </w:rPr>
              <w:tab/>
            </w:r>
          </w:p>
        </w:tc>
        <w:tc>
          <w:tcPr>
            <w:tcW w:w="327" w:type="dxa"/>
            <w:vMerge/>
            <w:tcBorders>
              <w:left w:val="single" w:sz="36" w:space="0" w:color="F79646" w:themeColor="accent6"/>
            </w:tcBorders>
            <w:shd w:val="clear" w:color="auto" w:fill="BFBFBF" w:themeFill="background1" w:themeFillShade="BF"/>
          </w:tcPr>
          <w:p w14:paraId="00B1550A" w14:textId="77777777" w:rsidR="00A03547" w:rsidRPr="003A6042" w:rsidRDefault="00A03547" w:rsidP="002F4EB9">
            <w:pPr>
              <w:spacing w:after="200" w:line="276" w:lineRule="auto"/>
              <w:rPr>
                <w:sz w:val="24"/>
                <w:szCs w:val="24"/>
              </w:rPr>
            </w:pPr>
          </w:p>
        </w:tc>
        <w:tc>
          <w:tcPr>
            <w:tcW w:w="2103" w:type="dxa"/>
            <w:vMerge w:val="restart"/>
            <w:tcBorders>
              <w:top w:val="single" w:sz="18" w:space="0" w:color="auto"/>
              <w:right w:val="single" w:sz="18" w:space="0" w:color="auto"/>
            </w:tcBorders>
            <w:shd w:val="clear" w:color="auto" w:fill="auto"/>
          </w:tcPr>
          <w:p w14:paraId="2E180187" w14:textId="5A2EA822" w:rsidR="00A03547" w:rsidRDefault="00730F15" w:rsidP="00213268">
            <w:pPr>
              <w:spacing w:after="200" w:line="276" w:lineRule="auto"/>
              <w:ind w:left="-82"/>
              <w:rPr>
                <w:sz w:val="28"/>
                <w:szCs w:val="28"/>
              </w:rPr>
            </w:pPr>
            <w:sdt>
              <w:sdtPr>
                <w:rPr>
                  <w:sz w:val="28"/>
                  <w:szCs w:val="28"/>
                </w:rPr>
                <w:id w:val="-1158919018"/>
                <w:lock w:val="sdtLocked"/>
                <w14:checkbox>
                  <w14:checked w14:val="0"/>
                  <w14:checkedState w14:val="2612" w14:font="MS Gothic"/>
                  <w14:uncheckedState w14:val="2610" w14:font="MS Gothic"/>
                </w14:checkbox>
              </w:sdtPr>
              <w:sdtEndPr/>
              <w:sdtContent>
                <w:r w:rsidR="00943020">
                  <w:rPr>
                    <w:rFonts w:ascii="MS Gothic" w:eastAsia="MS Gothic" w:hAnsi="MS Gothic" w:hint="eastAsia"/>
                    <w:sz w:val="28"/>
                    <w:szCs w:val="28"/>
                  </w:rPr>
                  <w:t>☐</w:t>
                </w:r>
              </w:sdtContent>
            </w:sdt>
            <w:r w:rsidR="00572898">
              <w:rPr>
                <w:sz w:val="28"/>
                <w:szCs w:val="28"/>
              </w:rPr>
              <w:t xml:space="preserve">  </w:t>
            </w:r>
            <w:r w:rsidR="00A03547" w:rsidRPr="009828F5">
              <w:rPr>
                <w:sz w:val="26"/>
                <w:szCs w:val="26"/>
              </w:rPr>
              <w:t xml:space="preserve">I included </w:t>
            </w:r>
            <w:r w:rsidR="00A03547" w:rsidRPr="007C3463">
              <w:rPr>
                <w:b/>
                <w:color w:val="365F91" w:themeColor="accent1" w:themeShade="BF"/>
                <w:sz w:val="26"/>
                <w:szCs w:val="26"/>
                <w:u w:val="single"/>
              </w:rPr>
              <w:t xml:space="preserve">3 </w:t>
            </w:r>
            <w:r w:rsidR="0050114E" w:rsidRPr="007C3463">
              <w:rPr>
                <w:b/>
                <w:color w:val="365F91" w:themeColor="accent1" w:themeShade="BF"/>
                <w:sz w:val="26"/>
                <w:szCs w:val="26"/>
                <w:u w:val="single"/>
              </w:rPr>
              <w:t>reasons</w:t>
            </w:r>
            <w:r w:rsidR="0050114E" w:rsidRPr="009828F5">
              <w:rPr>
                <w:sz w:val="26"/>
                <w:szCs w:val="26"/>
              </w:rPr>
              <w:t xml:space="preserve"> to</w:t>
            </w:r>
            <w:r w:rsidR="00A03547" w:rsidRPr="009828F5">
              <w:rPr>
                <w:sz w:val="26"/>
                <w:szCs w:val="26"/>
              </w:rPr>
              <w:t xml:space="preserve"> support my topic.</w:t>
            </w:r>
          </w:p>
          <w:p w14:paraId="69FF67EA" w14:textId="77777777" w:rsidR="00A03547" w:rsidRPr="003A6042" w:rsidRDefault="00A03547" w:rsidP="002F4EB9">
            <w:pPr>
              <w:spacing w:after="200" w:line="276" w:lineRule="auto"/>
              <w:rPr>
                <w:sz w:val="24"/>
                <w:szCs w:val="24"/>
              </w:rPr>
            </w:pPr>
          </w:p>
          <w:p w14:paraId="0642797B" w14:textId="62B3AFD7" w:rsidR="00A03547" w:rsidRPr="003A6042" w:rsidRDefault="00730F15" w:rsidP="00213268">
            <w:pPr>
              <w:spacing w:after="200" w:line="276" w:lineRule="auto"/>
              <w:ind w:left="-82"/>
              <w:rPr>
                <w:sz w:val="24"/>
                <w:szCs w:val="24"/>
              </w:rPr>
            </w:pPr>
            <w:sdt>
              <w:sdtPr>
                <w:rPr>
                  <w:sz w:val="28"/>
                  <w:szCs w:val="28"/>
                </w:rPr>
                <w:id w:val="414830650"/>
                <w:lock w:val="sdtLocked"/>
                <w14:checkbox>
                  <w14:checked w14:val="0"/>
                  <w14:checkedState w14:val="2612" w14:font="MS Gothic"/>
                  <w14:uncheckedState w14:val="2610" w14:font="MS Gothic"/>
                </w14:checkbox>
              </w:sdtPr>
              <w:sdtEndPr/>
              <w:sdtContent>
                <w:r w:rsidR="00572898" w:rsidRPr="00572898">
                  <w:rPr>
                    <w:rFonts w:ascii="MS Gothic" w:eastAsia="MS Gothic" w:hAnsi="MS Gothic" w:hint="eastAsia"/>
                    <w:sz w:val="28"/>
                    <w:szCs w:val="28"/>
                  </w:rPr>
                  <w:t>☐</w:t>
                </w:r>
              </w:sdtContent>
            </w:sdt>
            <w:r w:rsidR="00A03547">
              <w:rPr>
                <w:sz w:val="24"/>
                <w:szCs w:val="24"/>
              </w:rPr>
              <w:t xml:space="preserve">  </w:t>
            </w:r>
            <w:r w:rsidR="00572898">
              <w:rPr>
                <w:sz w:val="24"/>
                <w:szCs w:val="24"/>
              </w:rPr>
              <w:t xml:space="preserve"> </w:t>
            </w:r>
            <w:r w:rsidR="00572898">
              <w:rPr>
                <w:sz w:val="26"/>
                <w:szCs w:val="26"/>
              </w:rPr>
              <w:t>I have</w:t>
            </w:r>
            <w:r w:rsidR="00A03547" w:rsidRPr="009828F5">
              <w:rPr>
                <w:sz w:val="26"/>
                <w:szCs w:val="26"/>
              </w:rPr>
              <w:t xml:space="preserve"> as many </w:t>
            </w:r>
            <w:r w:rsidR="00A03547" w:rsidRPr="007C3463">
              <w:rPr>
                <w:b/>
                <w:color w:val="365F91" w:themeColor="accent1" w:themeShade="BF"/>
                <w:sz w:val="26"/>
                <w:szCs w:val="26"/>
                <w:u w:val="single"/>
              </w:rPr>
              <w:t>examples</w:t>
            </w:r>
            <w:r w:rsidR="00A03547" w:rsidRPr="009828F5">
              <w:rPr>
                <w:sz w:val="26"/>
                <w:szCs w:val="26"/>
              </w:rPr>
              <w:t xml:space="preserve"> as I planned to have in my goal.</w:t>
            </w:r>
          </w:p>
        </w:tc>
      </w:tr>
      <w:tr w:rsidR="00A03547" w14:paraId="6C874038" w14:textId="77777777" w:rsidTr="002416DB">
        <w:trPr>
          <w:trHeight w:val="900"/>
          <w:jc w:val="center"/>
        </w:trPr>
        <w:tc>
          <w:tcPr>
            <w:tcW w:w="2037" w:type="dxa"/>
            <w:tcBorders>
              <w:top w:val="single" w:sz="4" w:space="0" w:color="auto"/>
              <w:left w:val="single" w:sz="18" w:space="0" w:color="auto"/>
            </w:tcBorders>
            <w:shd w:val="clear" w:color="auto" w:fill="D9D9D9" w:themeFill="background1" w:themeFillShade="D9"/>
          </w:tcPr>
          <w:p w14:paraId="56FD4833" w14:textId="7F543565" w:rsidR="00A03547" w:rsidRDefault="00730F15" w:rsidP="00CE68A8">
            <w:pPr>
              <w:spacing w:after="0" w:line="240" w:lineRule="auto"/>
              <w:rPr>
                <w:noProof/>
                <w:sz w:val="28"/>
                <w:szCs w:val="28"/>
              </w:rPr>
            </w:pPr>
            <w:r>
              <w:rPr>
                <w:rFonts w:ascii="Comic Sans MS" w:hAnsi="Comic Sans MS"/>
                <w:b/>
                <w:noProof/>
                <w:color w:val="002060"/>
                <w:sz w:val="28"/>
                <w:szCs w:val="28"/>
              </w:rPr>
              <w:object w:dxaOrig="1440" w:dyaOrig="1440" w14:anchorId="41897673">
                <v:shape id="_x0000_s1028" type="#_x0000_t75" alt="Elaboration tip" style="position:absolute;margin-left:-5.35pt;margin-top:-.9pt;width:27.35pt;height:26.85pt;z-index:251813376;mso-wrap-edited:f;mso-width-percent:0;mso-height-percent:0;mso-position-horizontal-relative:text;mso-position-vertical-relative:text;mso-width-percent:0;mso-height-percent:0">
                  <v:imagedata r:id="rId24" o:title="" cropbottom="32177f" cropleft="20819f" cropright="22670f"/>
                </v:shape>
                <o:OLEObject Type="Embed" ProgID="Package" ShapeID="_x0000_s1028" DrawAspect="Icon" ObjectID="_1809929952" r:id="rId25"/>
              </w:object>
            </w:r>
            <w:r w:rsidR="00CE68A8">
              <w:rPr>
                <w:b/>
                <w:color w:val="E36C0A" w:themeColor="accent6" w:themeShade="BF"/>
                <w:sz w:val="28"/>
                <w:szCs w:val="28"/>
              </w:rPr>
              <w:t xml:space="preserve">        </w:t>
            </w:r>
            <w:hyperlink w:anchor="_top" w:tooltip="Say more about your 1st reason." w:history="1">
              <w:r w:rsidR="00A03547" w:rsidRPr="00ED0AD5">
                <w:rPr>
                  <w:rStyle w:val="Hyperlink"/>
                  <w:b/>
                  <w:color w:val="E36C0A" w:themeColor="accent6" w:themeShade="BF"/>
                  <w:sz w:val="40"/>
                  <w:szCs w:val="40"/>
                </w:rPr>
                <w:t>E</w:t>
              </w:r>
              <w:r w:rsidR="00A03547" w:rsidRPr="00ED0AD5">
                <w:rPr>
                  <w:rStyle w:val="Hyperlink"/>
                  <w:sz w:val="28"/>
                  <w:szCs w:val="28"/>
                </w:rPr>
                <w:t>laborate with examples</w:t>
              </w:r>
            </w:hyperlink>
          </w:p>
        </w:tc>
        <w:sdt>
          <w:sdtPr>
            <w:rPr>
              <w:rStyle w:val="ParagraphChar"/>
              <w:color w:val="000000" w:themeColor="text1"/>
            </w:rPr>
            <w:alias w:val="Say more about your 1st reason."/>
            <w:tag w:val="Say more about your 1st reason."/>
            <w:id w:val="-658924889"/>
            <w:lock w:val="sdtLocked"/>
            <w:placeholder>
              <w:docPart w:val="F09FADF5722F4A1A9216103569562153"/>
            </w:placeholder>
            <w:showingPlcHdr/>
            <w15:color w:val="000000"/>
            <w:text w:multiLine="1"/>
          </w:sdtPr>
          <w:sdtEndPr>
            <w:rPr>
              <w:rStyle w:val="DefaultParagraphFont"/>
              <w:rFonts w:ascii="Times New Roman" w:hAnsi="Times New Roman" w:cstheme="minorBidi"/>
              <w:noProof/>
              <w:sz w:val="22"/>
              <w:szCs w:val="22"/>
            </w:rPr>
          </w:sdtEndPr>
          <w:sdtContent>
            <w:tc>
              <w:tcPr>
                <w:tcW w:w="2520" w:type="dxa"/>
                <w:tcBorders>
                  <w:top w:val="single" w:sz="4" w:space="0" w:color="auto"/>
                  <w:right w:val="single" w:sz="36" w:space="0" w:color="F79646" w:themeColor="accent6"/>
                </w:tcBorders>
                <w:shd w:val="clear" w:color="auto" w:fill="D9D9D9" w:themeFill="background1" w:themeFillShade="D9"/>
              </w:tcPr>
              <w:p w14:paraId="4DC79E33" w14:textId="36243CFC" w:rsidR="00A03547" w:rsidRPr="00730F15" w:rsidRDefault="00776039" w:rsidP="00C84D7D">
                <w:pPr>
                  <w:spacing w:after="0" w:line="240" w:lineRule="auto"/>
                  <w:rPr>
                    <w:rFonts w:ascii="Times New Roman" w:hAnsi="Times New Roman" w:cs="Times New Roman"/>
                    <w:noProof/>
                    <w:color w:val="000000" w:themeColor="text1"/>
                    <w:sz w:val="24"/>
                    <w:szCs w:val="24"/>
                  </w:rPr>
                </w:pPr>
                <w:r w:rsidRPr="00730F15">
                  <w:rPr>
                    <w:rStyle w:val="PlaceholderText"/>
                    <w:color w:val="000000" w:themeColor="text1"/>
                  </w:rPr>
                  <w:t>Click or tap here to enter text.</w:t>
                </w:r>
              </w:p>
            </w:tc>
          </w:sdtContent>
        </w:sdt>
        <w:tc>
          <w:tcPr>
            <w:tcW w:w="4713" w:type="dxa"/>
            <w:tcBorders>
              <w:top w:val="single" w:sz="4" w:space="0" w:color="auto"/>
              <w:left w:val="single" w:sz="36" w:space="0" w:color="F79646" w:themeColor="accent6"/>
              <w:right w:val="single" w:sz="36" w:space="0" w:color="F79646" w:themeColor="accent6"/>
            </w:tcBorders>
            <w:shd w:val="clear" w:color="auto" w:fill="D9D9D9" w:themeFill="background1" w:themeFillShade="D9"/>
          </w:tcPr>
          <w:p w14:paraId="7E0CE3EA" w14:textId="3B6FF1FF" w:rsidR="00A03547" w:rsidRPr="00D84FB2" w:rsidRDefault="00730F15" w:rsidP="00CF6E8F">
            <w:pPr>
              <w:tabs>
                <w:tab w:val="left" w:pos="2631"/>
                <w:tab w:val="right" w:pos="4540"/>
              </w:tabs>
              <w:spacing w:after="0" w:line="240" w:lineRule="auto"/>
              <w:rPr>
                <w:rFonts w:ascii="Times New Roman" w:hAnsi="Times New Roman" w:cs="Times New Roman"/>
                <w:noProof/>
                <w:sz w:val="24"/>
                <w:szCs w:val="24"/>
              </w:rPr>
            </w:pPr>
            <w:sdt>
              <w:sdtPr>
                <w:rPr>
                  <w:rStyle w:val="ParagraphChar"/>
                </w:rPr>
                <w:id w:val="1256627778"/>
                <w:lock w:val="sdtLocked"/>
                <w:placeholder>
                  <w:docPart w:val="C5F7E86258D847B8B816DBBFA030FC4A"/>
                </w:placeholder>
                <w:showingPlcHdr/>
                <w15:color w:val="000000"/>
                <w:dropDownList>
                  <w:listItem w:value="Choose an item."/>
                  <w:listItem w:displayText="For example," w:value="For example,"/>
                  <w:listItem w:displayText="To illustrate," w:value="To illustrate,"/>
                  <w:listItem w:displayText="Specifically," w:value="Specifically,"/>
                  <w:listItem w:displayText="For instance," w:value="For instance,"/>
                </w:dropDownList>
              </w:sdtPr>
              <w:sdtEndPr>
                <w:rPr>
                  <w:rStyle w:val="DefaultParagraphFont"/>
                  <w:rFonts w:ascii="Times New Roman" w:hAnsi="Times New Roman" w:cstheme="minorBidi"/>
                  <w:noProof/>
                  <w:color w:val="000000" w:themeColor="text1"/>
                  <w:sz w:val="22"/>
                  <w:szCs w:val="22"/>
                </w:rPr>
              </w:sdtEndPr>
              <w:sdtContent>
                <w:r w:rsidR="00572898" w:rsidRPr="00730F15">
                  <w:rPr>
                    <w:rStyle w:val="PlaceholderText"/>
                    <w:color w:val="000000" w:themeColor="text1"/>
                  </w:rPr>
                  <w:t>Choose an item.</w:t>
                </w:r>
              </w:sdtContent>
            </w:sdt>
            <w:r w:rsidR="00CF6E8F">
              <w:rPr>
                <w:rFonts w:ascii="Times New Roman" w:hAnsi="Times New Roman" w:cs="Times New Roman"/>
                <w:noProof/>
                <w:sz w:val="24"/>
                <w:szCs w:val="24"/>
              </w:rPr>
              <w:t xml:space="preserve"> </w:t>
            </w:r>
            <w:sdt>
              <w:sdtPr>
                <w:rPr>
                  <w:rStyle w:val="ParagraphChar"/>
                </w:rPr>
                <w:id w:val="320008545"/>
                <w:placeholder>
                  <w:docPart w:val="D2C15A7B78484B0393D56E34AD709E8F"/>
                </w:placeholder>
                <w:showingPlcHdr/>
                <w15:color w:val="000000"/>
                <w:text/>
              </w:sdtPr>
              <w:sdtEndPr>
                <w:rPr>
                  <w:rStyle w:val="DefaultParagraphFont"/>
                  <w:rFonts w:ascii="Times New Roman" w:hAnsi="Times New Roman" w:cstheme="minorBidi"/>
                  <w:noProof/>
                  <w:sz w:val="22"/>
                  <w:szCs w:val="22"/>
                </w:rPr>
              </w:sdtEndPr>
              <w:sdtContent>
                <w:r w:rsidR="00776039" w:rsidRPr="00730F15">
                  <w:rPr>
                    <w:rStyle w:val="PlaceholderText"/>
                    <w:color w:val="auto"/>
                  </w:rPr>
                  <w:t>Click or tap here to enter text.</w:t>
                </w:r>
              </w:sdtContent>
            </w:sdt>
          </w:p>
        </w:tc>
        <w:tc>
          <w:tcPr>
            <w:tcW w:w="327" w:type="dxa"/>
            <w:vMerge/>
            <w:tcBorders>
              <w:left w:val="single" w:sz="36" w:space="0" w:color="F79646" w:themeColor="accent6"/>
            </w:tcBorders>
            <w:shd w:val="clear" w:color="auto" w:fill="BFBFBF" w:themeFill="background1" w:themeFillShade="BF"/>
          </w:tcPr>
          <w:p w14:paraId="4F907C98" w14:textId="77777777" w:rsidR="00A03547" w:rsidRPr="003A6042" w:rsidRDefault="00A03547" w:rsidP="002F4EB9">
            <w:pPr>
              <w:spacing w:after="200" w:line="276" w:lineRule="auto"/>
              <w:rPr>
                <w:sz w:val="24"/>
                <w:szCs w:val="24"/>
              </w:rPr>
            </w:pPr>
          </w:p>
        </w:tc>
        <w:tc>
          <w:tcPr>
            <w:tcW w:w="2103" w:type="dxa"/>
            <w:vMerge/>
            <w:tcBorders>
              <w:top w:val="single" w:sz="18" w:space="0" w:color="auto"/>
              <w:right w:val="single" w:sz="18" w:space="0" w:color="auto"/>
            </w:tcBorders>
            <w:shd w:val="clear" w:color="auto" w:fill="auto"/>
          </w:tcPr>
          <w:p w14:paraId="7508C555" w14:textId="77777777" w:rsidR="00A03547" w:rsidRDefault="00A03547" w:rsidP="002F4EB9">
            <w:pPr>
              <w:spacing w:after="200" w:line="276" w:lineRule="auto"/>
              <w:rPr>
                <w:sz w:val="24"/>
                <w:szCs w:val="24"/>
              </w:rPr>
            </w:pPr>
          </w:p>
        </w:tc>
      </w:tr>
      <w:tr w:rsidR="00F12DE7" w14:paraId="26D518C7" w14:textId="77777777" w:rsidTr="002416DB">
        <w:trPr>
          <w:trHeight w:val="737"/>
          <w:jc w:val="center"/>
        </w:trPr>
        <w:tc>
          <w:tcPr>
            <w:tcW w:w="2037" w:type="dxa"/>
            <w:tcBorders>
              <w:left w:val="single" w:sz="18" w:space="0" w:color="000000" w:themeColor="text1"/>
              <w:bottom w:val="single" w:sz="4" w:space="0" w:color="auto"/>
            </w:tcBorders>
            <w:shd w:val="clear" w:color="auto" w:fill="FFFFFF" w:themeFill="background1"/>
            <w:vAlign w:val="bottom"/>
          </w:tcPr>
          <w:p w14:paraId="1BB78561" w14:textId="77777777" w:rsidR="00A03547" w:rsidRPr="00372F60" w:rsidRDefault="00372F60" w:rsidP="00AB7B53">
            <w:pPr>
              <w:spacing w:after="0" w:line="240" w:lineRule="auto"/>
              <w:ind w:left="432"/>
              <w:rPr>
                <w:color w:val="000000" w:themeColor="text1"/>
                <w:sz w:val="28"/>
                <w:szCs w:val="28"/>
              </w:rPr>
            </w:pPr>
            <w:hyperlink w:anchor="_top" w:tooltip="Think of the 2nd reason to support your opinion." w:history="1">
              <w:r w:rsidRPr="000006CB">
                <w:rPr>
                  <w:color w:val="E36C0A" w:themeColor="accent6" w:themeShade="BF"/>
                  <w:sz w:val="28"/>
                  <w:szCs w:val="28"/>
                </w:rPr>
                <w:t>D</w:t>
              </w:r>
              <w:r w:rsidR="000F4C2C">
                <w:rPr>
                  <w:rStyle w:val="Hyperlink"/>
                  <w:sz w:val="28"/>
                  <w:szCs w:val="28"/>
                </w:rPr>
                <w:t>etermine</w:t>
              </w:r>
              <w:r w:rsidR="000F4C2C" w:rsidRPr="00AF548B">
                <w:rPr>
                  <w:rStyle w:val="Hyperlink"/>
                  <w:sz w:val="28"/>
                  <w:szCs w:val="28"/>
                </w:rPr>
                <w:t xml:space="preserve"> </w:t>
              </w:r>
              <w:r w:rsidR="00360C5A">
                <w:rPr>
                  <w:rStyle w:val="Hyperlink"/>
                  <w:sz w:val="28"/>
                  <w:szCs w:val="28"/>
                </w:rPr>
                <w:t>2</w:t>
              </w:r>
              <w:r w:rsidR="00360C5A" w:rsidRPr="00360C5A">
                <w:rPr>
                  <w:rStyle w:val="Hyperlink"/>
                  <w:sz w:val="28"/>
                  <w:szCs w:val="28"/>
                  <w:vertAlign w:val="superscript"/>
                </w:rPr>
                <w:t>nd</w:t>
              </w:r>
              <w:r w:rsidR="00360C5A">
                <w:rPr>
                  <w:rStyle w:val="Hyperlink"/>
                  <w:sz w:val="28"/>
                  <w:szCs w:val="28"/>
                </w:rPr>
                <w:t xml:space="preserve"> </w:t>
              </w:r>
              <w:r w:rsidR="000F4C2C" w:rsidRPr="00AF548B">
                <w:rPr>
                  <w:rStyle w:val="Hyperlink"/>
                  <w:sz w:val="28"/>
                  <w:szCs w:val="28"/>
                </w:rPr>
                <w:t>reason</w:t>
              </w:r>
            </w:hyperlink>
          </w:p>
        </w:tc>
        <w:sdt>
          <w:sdtPr>
            <w:rPr>
              <w:rStyle w:val="ParagraphChar"/>
            </w:rPr>
            <w:alias w:val="What is your 2nd reason?"/>
            <w:tag w:val="What is your 2nd reason?"/>
            <w:id w:val="790104178"/>
            <w:lock w:val="sdtLocked"/>
            <w:placeholder>
              <w:docPart w:val="F63F2D5508CA4BF98333F0CD5F664FFA"/>
            </w:placeholder>
            <w:showingPlcHdr/>
            <w15:color w:val="000000"/>
            <w:text w:multiLine="1"/>
          </w:sdtPr>
          <w:sdtEndPr>
            <w:rPr>
              <w:rStyle w:val="DefaultParagraphFont"/>
              <w:rFonts w:ascii="Times New Roman" w:hAnsi="Times New Roman" w:cstheme="minorBidi"/>
              <w:noProof/>
              <w:sz w:val="22"/>
              <w:szCs w:val="22"/>
            </w:rPr>
          </w:sdtEndPr>
          <w:sdtContent>
            <w:tc>
              <w:tcPr>
                <w:tcW w:w="2520" w:type="dxa"/>
                <w:tcBorders>
                  <w:top w:val="single" w:sz="4" w:space="0" w:color="auto"/>
                  <w:bottom w:val="single" w:sz="4" w:space="0" w:color="auto"/>
                  <w:right w:val="single" w:sz="36" w:space="0" w:color="F79646" w:themeColor="accent6"/>
                </w:tcBorders>
                <w:shd w:val="clear" w:color="auto" w:fill="FFFFFF" w:themeFill="background1"/>
              </w:tcPr>
              <w:p w14:paraId="6A849667" w14:textId="1BB7B433" w:rsidR="00F12DE7" w:rsidRPr="00D84FB2" w:rsidRDefault="00776039" w:rsidP="00C84D7D">
                <w:pPr>
                  <w:spacing w:after="0" w:line="240" w:lineRule="auto"/>
                  <w:rPr>
                    <w:rFonts w:ascii="Times New Roman" w:hAnsi="Times New Roman" w:cs="Times New Roman"/>
                    <w:noProof/>
                    <w:sz w:val="24"/>
                    <w:szCs w:val="24"/>
                  </w:rPr>
                </w:pPr>
                <w:r w:rsidRPr="00730F15">
                  <w:rPr>
                    <w:rStyle w:val="PlaceholderText"/>
                    <w:color w:val="auto"/>
                  </w:rPr>
                  <w:t>Click or tap here to enter text.</w:t>
                </w:r>
              </w:p>
            </w:tc>
          </w:sdtContent>
        </w:sdt>
        <w:tc>
          <w:tcPr>
            <w:tcW w:w="4713" w:type="dxa"/>
            <w:tcBorders>
              <w:left w:val="single" w:sz="36" w:space="0" w:color="F79646" w:themeColor="accent6"/>
              <w:bottom w:val="single" w:sz="4" w:space="0" w:color="auto"/>
              <w:right w:val="single" w:sz="36" w:space="0" w:color="F79646" w:themeColor="accent6"/>
            </w:tcBorders>
            <w:shd w:val="clear" w:color="auto" w:fill="FFFFFF" w:themeFill="background1"/>
          </w:tcPr>
          <w:p w14:paraId="7B8AE826" w14:textId="33E90AB5" w:rsidR="00F12DE7" w:rsidRPr="00D84FB2" w:rsidRDefault="00730F15" w:rsidP="00A03547">
            <w:pPr>
              <w:tabs>
                <w:tab w:val="left" w:pos="2631"/>
                <w:tab w:val="right" w:pos="4540"/>
              </w:tabs>
              <w:spacing w:after="0" w:line="240" w:lineRule="auto"/>
              <w:rPr>
                <w:rFonts w:ascii="Times New Roman" w:hAnsi="Times New Roman" w:cs="Times New Roman"/>
                <w:noProof/>
                <w:sz w:val="24"/>
                <w:szCs w:val="24"/>
              </w:rPr>
            </w:pPr>
            <w:sdt>
              <w:sdtPr>
                <w:rPr>
                  <w:rStyle w:val="ParagraphChar"/>
                </w:rPr>
                <w:id w:val="647936016"/>
                <w:lock w:val="sdtLocked"/>
                <w:placeholder>
                  <w:docPart w:val="E457C7CFDDC84577B167081086F72F03"/>
                </w:placeholder>
                <w:showingPlcHdr/>
                <w15:color w:val="000000"/>
                <w:dropDownList>
                  <w:listItem w:value="Choose an item."/>
                  <w:listItem w:displayText="Second," w:value="Second,"/>
                  <w:listItem w:displayText="Also," w:value="Also,"/>
                  <w:listItem w:displayText="Then," w:value="Then,"/>
                  <w:listItem w:displayText="Next," w:value="Next,"/>
                  <w:listItem w:displayText="Another reason," w:value="Another reason,"/>
                  <w:listItem w:displayText="Similarly," w:value="Similarly,"/>
                  <w:listItem w:displayText="Further," w:value="Further,"/>
                  <w:listItem w:displayText="Moreover," w:value="Moreover,"/>
                  <w:listItem w:displayText="In a similar way," w:value="In a similar way,"/>
                  <w:listItem w:displayText="In the same way," w:value="In the same way,"/>
                  <w:listItem w:displayText="In the second place," w:value="In the second place,"/>
                </w:dropDownList>
              </w:sdtPr>
              <w:sdtEndPr>
                <w:rPr>
                  <w:rStyle w:val="DefaultParagraphFont"/>
                  <w:rFonts w:ascii="Times New Roman" w:hAnsi="Times New Roman" w:cstheme="minorBidi"/>
                  <w:noProof/>
                  <w:color w:val="000000" w:themeColor="text1"/>
                  <w:sz w:val="22"/>
                  <w:szCs w:val="22"/>
                </w:rPr>
              </w:sdtEndPr>
              <w:sdtContent>
                <w:r w:rsidR="00572898" w:rsidRPr="00730F15">
                  <w:rPr>
                    <w:rStyle w:val="PlaceholderText"/>
                    <w:color w:val="000000" w:themeColor="text1"/>
                  </w:rPr>
                  <w:t>Choose an item.</w:t>
                </w:r>
              </w:sdtContent>
            </w:sdt>
            <w:r w:rsidR="00711923">
              <w:rPr>
                <w:rFonts w:ascii="Times New Roman" w:hAnsi="Times New Roman" w:cs="Times New Roman"/>
                <w:noProof/>
                <w:sz w:val="24"/>
                <w:szCs w:val="24"/>
              </w:rPr>
              <w:t xml:space="preserve"> </w:t>
            </w:r>
            <w:sdt>
              <w:sdtPr>
                <w:rPr>
                  <w:rStyle w:val="ParagraphChar"/>
                </w:rPr>
                <w:id w:val="981966627"/>
                <w:lock w:val="sdtLocked"/>
                <w:placeholder>
                  <w:docPart w:val="CC629F40DD0141DAB399DA2EC19BBCA2"/>
                </w:placeholder>
                <w:showingPlcHdr/>
                <w15:color w:val="000000"/>
                <w:text w:multiLine="1"/>
              </w:sdtPr>
              <w:sdtEndPr>
                <w:rPr>
                  <w:rStyle w:val="DefaultParagraphFont"/>
                  <w:rFonts w:ascii="Times New Roman" w:hAnsi="Times New Roman" w:cstheme="minorBidi"/>
                  <w:noProof/>
                  <w:sz w:val="22"/>
                  <w:szCs w:val="22"/>
                </w:rPr>
              </w:sdtEndPr>
              <w:sdtContent>
                <w:r w:rsidR="00776039" w:rsidRPr="00730F15">
                  <w:rPr>
                    <w:rStyle w:val="PlaceholderText"/>
                    <w:color w:val="auto"/>
                  </w:rPr>
                  <w:t>Click or tap here to enter text.</w:t>
                </w:r>
              </w:sdtContent>
            </w:sdt>
          </w:p>
        </w:tc>
        <w:tc>
          <w:tcPr>
            <w:tcW w:w="327" w:type="dxa"/>
            <w:vMerge/>
            <w:tcBorders>
              <w:left w:val="single" w:sz="36" w:space="0" w:color="F79646" w:themeColor="accent6"/>
            </w:tcBorders>
            <w:shd w:val="clear" w:color="auto" w:fill="BFBFBF" w:themeFill="background1" w:themeFillShade="BF"/>
          </w:tcPr>
          <w:p w14:paraId="1AF8E7E0" w14:textId="77777777" w:rsidR="00F12DE7" w:rsidRPr="003A6042" w:rsidRDefault="00F12DE7" w:rsidP="002F4EB9">
            <w:pPr>
              <w:spacing w:after="200" w:line="276" w:lineRule="auto"/>
              <w:rPr>
                <w:sz w:val="24"/>
                <w:szCs w:val="24"/>
              </w:rPr>
            </w:pPr>
          </w:p>
        </w:tc>
        <w:tc>
          <w:tcPr>
            <w:tcW w:w="2103" w:type="dxa"/>
            <w:vMerge/>
            <w:tcBorders>
              <w:right w:val="single" w:sz="18" w:space="0" w:color="auto"/>
            </w:tcBorders>
            <w:shd w:val="clear" w:color="auto" w:fill="auto"/>
          </w:tcPr>
          <w:p w14:paraId="59E44FC5" w14:textId="77777777" w:rsidR="00F12DE7" w:rsidRDefault="00F12DE7" w:rsidP="002F4EB9">
            <w:pPr>
              <w:spacing w:after="200" w:line="276" w:lineRule="auto"/>
              <w:rPr>
                <w:color w:val="808080"/>
                <w:sz w:val="24"/>
                <w:szCs w:val="24"/>
              </w:rPr>
            </w:pPr>
          </w:p>
        </w:tc>
      </w:tr>
      <w:tr w:rsidR="000F4C2C" w14:paraId="66F499D4" w14:textId="77777777" w:rsidTr="002416DB">
        <w:trPr>
          <w:trHeight w:val="692"/>
          <w:jc w:val="center"/>
        </w:trPr>
        <w:tc>
          <w:tcPr>
            <w:tcW w:w="2037" w:type="dxa"/>
            <w:tcBorders>
              <w:left w:val="single" w:sz="18" w:space="0" w:color="000000" w:themeColor="text1"/>
            </w:tcBorders>
            <w:shd w:val="clear" w:color="auto" w:fill="D9D9D9" w:themeFill="background1" w:themeFillShade="D9"/>
          </w:tcPr>
          <w:p w14:paraId="58244676" w14:textId="77777777" w:rsidR="00A03547" w:rsidRDefault="000F4C2C" w:rsidP="00AB7B53">
            <w:pPr>
              <w:spacing w:after="0" w:line="240" w:lineRule="auto"/>
              <w:ind w:left="432"/>
              <w:rPr>
                <w:noProof/>
                <w:sz w:val="28"/>
                <w:szCs w:val="28"/>
              </w:rPr>
            </w:pPr>
            <w:hyperlink w:anchor="_top" w:tooltip="Say more about your 2nd reason." w:history="1">
              <w:r w:rsidRPr="00ED0AD5">
                <w:rPr>
                  <w:rStyle w:val="Hyperlink"/>
                  <w:noProof/>
                  <w:color w:val="E36C0A" w:themeColor="accent6" w:themeShade="BF"/>
                  <w:sz w:val="28"/>
                  <w:szCs w:val="28"/>
                </w:rPr>
                <w:t>E</w:t>
              </w:r>
              <w:r w:rsidRPr="00ED0AD5">
                <w:rPr>
                  <w:rStyle w:val="Hyperlink"/>
                  <w:noProof/>
                  <w:sz w:val="28"/>
                  <w:szCs w:val="28"/>
                </w:rPr>
                <w:t>l</w:t>
              </w:r>
              <w:r w:rsidR="00A03547" w:rsidRPr="00ED0AD5">
                <w:rPr>
                  <w:rStyle w:val="Hyperlink"/>
                  <w:noProof/>
                  <w:sz w:val="28"/>
                  <w:szCs w:val="28"/>
                </w:rPr>
                <w:t xml:space="preserve">aborate </w:t>
              </w:r>
              <w:r w:rsidR="00372F60" w:rsidRPr="00ED0AD5">
                <w:rPr>
                  <w:rStyle w:val="Hyperlink"/>
                  <w:noProof/>
                  <w:sz w:val="28"/>
                  <w:szCs w:val="28"/>
                </w:rPr>
                <w:t>w/ example</w:t>
              </w:r>
            </w:hyperlink>
          </w:p>
        </w:tc>
        <w:sdt>
          <w:sdtPr>
            <w:rPr>
              <w:rStyle w:val="ParagraphChar"/>
              <w:color w:val="000000" w:themeColor="text1"/>
            </w:rPr>
            <w:alias w:val="Say more about your 2nd reason."/>
            <w:tag w:val="Say more about your 2nd reason."/>
            <w:id w:val="-552308606"/>
            <w:lock w:val="sdtLocked"/>
            <w:placeholder>
              <w:docPart w:val="CEE43514ED384DBF8E262C27A24D7A13"/>
            </w:placeholder>
            <w:showingPlcHdr/>
            <w15:color w:val="000000"/>
            <w:text/>
          </w:sdtPr>
          <w:sdtEndPr>
            <w:rPr>
              <w:rStyle w:val="DefaultParagraphFont"/>
              <w:rFonts w:ascii="Times New Roman" w:hAnsi="Times New Roman" w:cstheme="minorBidi"/>
              <w:noProof/>
              <w:sz w:val="22"/>
              <w:szCs w:val="22"/>
            </w:rPr>
          </w:sdtEndPr>
          <w:sdtContent>
            <w:tc>
              <w:tcPr>
                <w:tcW w:w="2520" w:type="dxa"/>
                <w:tcBorders>
                  <w:top w:val="single" w:sz="4" w:space="0" w:color="auto"/>
                  <w:bottom w:val="single" w:sz="4" w:space="0" w:color="auto"/>
                  <w:right w:val="single" w:sz="36" w:space="0" w:color="F79646" w:themeColor="accent6"/>
                </w:tcBorders>
                <w:shd w:val="clear" w:color="auto" w:fill="D9D9D9" w:themeFill="background1" w:themeFillShade="D9"/>
              </w:tcPr>
              <w:p w14:paraId="02AFF13E" w14:textId="4160DBDF" w:rsidR="00A03547" w:rsidRPr="00730F15" w:rsidRDefault="00776039" w:rsidP="00A03547">
                <w:pPr>
                  <w:spacing w:after="0" w:line="240" w:lineRule="auto"/>
                  <w:rPr>
                    <w:rFonts w:ascii="Times New Roman" w:hAnsi="Times New Roman" w:cs="Times New Roman"/>
                    <w:noProof/>
                    <w:color w:val="000000" w:themeColor="text1"/>
                    <w:sz w:val="24"/>
                    <w:szCs w:val="24"/>
                  </w:rPr>
                </w:pPr>
                <w:r w:rsidRPr="00730F15">
                  <w:rPr>
                    <w:rStyle w:val="PlaceholderText"/>
                    <w:color w:val="000000" w:themeColor="text1"/>
                  </w:rPr>
                  <w:t>Click or tap here to enter text.</w:t>
                </w:r>
              </w:p>
            </w:tc>
          </w:sdtContent>
        </w:sdt>
        <w:tc>
          <w:tcPr>
            <w:tcW w:w="4713" w:type="dxa"/>
            <w:tcBorders>
              <w:left w:val="single" w:sz="36" w:space="0" w:color="F79646" w:themeColor="accent6"/>
              <w:bottom w:val="single" w:sz="4" w:space="0" w:color="auto"/>
              <w:right w:val="single" w:sz="36" w:space="0" w:color="F79646" w:themeColor="accent6"/>
            </w:tcBorders>
            <w:shd w:val="clear" w:color="auto" w:fill="D9D9D9" w:themeFill="background1" w:themeFillShade="D9"/>
          </w:tcPr>
          <w:p w14:paraId="32C678DE" w14:textId="070B60BA" w:rsidR="000F4C2C" w:rsidRPr="00D84FB2" w:rsidRDefault="00730F15" w:rsidP="00A03547">
            <w:pPr>
              <w:tabs>
                <w:tab w:val="left" w:pos="2631"/>
                <w:tab w:val="right" w:pos="4540"/>
              </w:tabs>
              <w:spacing w:after="0" w:line="240" w:lineRule="auto"/>
              <w:rPr>
                <w:rFonts w:ascii="Times New Roman" w:hAnsi="Times New Roman" w:cs="Times New Roman"/>
                <w:noProof/>
                <w:sz w:val="24"/>
                <w:szCs w:val="24"/>
              </w:rPr>
            </w:pPr>
            <w:sdt>
              <w:sdtPr>
                <w:rPr>
                  <w:rStyle w:val="ParagraphChar"/>
                </w:rPr>
                <w:id w:val="1693645468"/>
                <w:lock w:val="sdtLocked"/>
                <w:placeholder>
                  <w:docPart w:val="AD26BEA37F984EF6B2A93F14DB7539ED"/>
                </w:placeholder>
                <w:showingPlcHdr/>
                <w15:color w:val="000000"/>
                <w:dropDownList>
                  <w:listItem w:value="Choose an item."/>
                  <w:listItem w:displayText="For example," w:value="For example,"/>
                  <w:listItem w:displayText="To illustrate," w:value="To illustrate,"/>
                  <w:listItem w:displayText="Specifically," w:value="Specifically,"/>
                  <w:listItem w:displayText="For instance," w:value="For instance,"/>
                </w:dropDownList>
              </w:sdtPr>
              <w:sdtEndPr>
                <w:rPr>
                  <w:rStyle w:val="DefaultParagraphFont"/>
                  <w:rFonts w:ascii="Times New Roman" w:hAnsi="Times New Roman" w:cstheme="minorBidi"/>
                  <w:noProof/>
                  <w:color w:val="000000" w:themeColor="text1"/>
                  <w:sz w:val="22"/>
                  <w:szCs w:val="22"/>
                </w:rPr>
              </w:sdtEndPr>
              <w:sdtContent>
                <w:r w:rsidR="00572898" w:rsidRPr="00730F15">
                  <w:rPr>
                    <w:rStyle w:val="PlaceholderText"/>
                    <w:color w:val="000000" w:themeColor="text1"/>
                  </w:rPr>
                  <w:t>Choose an item.</w:t>
                </w:r>
              </w:sdtContent>
            </w:sdt>
            <w:r w:rsidR="00711923">
              <w:rPr>
                <w:rFonts w:ascii="Times New Roman" w:hAnsi="Times New Roman" w:cs="Times New Roman"/>
                <w:noProof/>
                <w:sz w:val="24"/>
                <w:szCs w:val="24"/>
              </w:rPr>
              <w:t xml:space="preserve"> </w:t>
            </w:r>
            <w:sdt>
              <w:sdtPr>
                <w:rPr>
                  <w:rStyle w:val="ParagraphChar"/>
                </w:rPr>
                <w:id w:val="442738712"/>
                <w:lock w:val="sdtLocked"/>
                <w:placeholder>
                  <w:docPart w:val="072C07D51FFB430B812B1B753F6686BE"/>
                </w:placeholder>
                <w:showingPlcHdr/>
                <w15:color w:val="000000"/>
                <w:text w:multiLine="1"/>
              </w:sdtPr>
              <w:sdtEndPr>
                <w:rPr>
                  <w:rStyle w:val="DefaultParagraphFont"/>
                  <w:rFonts w:ascii="Times New Roman" w:hAnsi="Times New Roman" w:cstheme="minorBidi"/>
                  <w:noProof/>
                  <w:sz w:val="22"/>
                  <w:szCs w:val="22"/>
                </w:rPr>
              </w:sdtEndPr>
              <w:sdtContent>
                <w:r w:rsidR="00776039" w:rsidRPr="00730F15">
                  <w:rPr>
                    <w:rStyle w:val="PlaceholderText"/>
                    <w:color w:val="auto"/>
                  </w:rPr>
                  <w:t>Click or tap here to enter text.</w:t>
                </w:r>
              </w:sdtContent>
            </w:sdt>
          </w:p>
        </w:tc>
        <w:tc>
          <w:tcPr>
            <w:tcW w:w="327" w:type="dxa"/>
            <w:vMerge/>
            <w:tcBorders>
              <w:left w:val="single" w:sz="36" w:space="0" w:color="F79646" w:themeColor="accent6"/>
            </w:tcBorders>
            <w:shd w:val="clear" w:color="auto" w:fill="BFBFBF" w:themeFill="background1" w:themeFillShade="BF"/>
          </w:tcPr>
          <w:p w14:paraId="0317AFFA" w14:textId="77777777" w:rsidR="000F4C2C" w:rsidRPr="003A6042" w:rsidRDefault="000F4C2C" w:rsidP="002F4EB9">
            <w:pPr>
              <w:spacing w:after="200" w:line="276" w:lineRule="auto"/>
              <w:rPr>
                <w:sz w:val="24"/>
                <w:szCs w:val="24"/>
              </w:rPr>
            </w:pPr>
          </w:p>
        </w:tc>
        <w:tc>
          <w:tcPr>
            <w:tcW w:w="2103" w:type="dxa"/>
            <w:vMerge/>
            <w:tcBorders>
              <w:right w:val="single" w:sz="18" w:space="0" w:color="auto"/>
            </w:tcBorders>
            <w:shd w:val="clear" w:color="auto" w:fill="auto"/>
          </w:tcPr>
          <w:p w14:paraId="3EC6AD56" w14:textId="77777777" w:rsidR="000F4C2C" w:rsidRDefault="000F4C2C" w:rsidP="002F4EB9">
            <w:pPr>
              <w:spacing w:after="200" w:line="276" w:lineRule="auto"/>
              <w:rPr>
                <w:color w:val="808080"/>
                <w:sz w:val="24"/>
                <w:szCs w:val="24"/>
              </w:rPr>
            </w:pPr>
          </w:p>
        </w:tc>
      </w:tr>
      <w:tr w:rsidR="000F4C2C" w14:paraId="053F8FCD" w14:textId="77777777" w:rsidTr="002416DB">
        <w:trPr>
          <w:trHeight w:val="537"/>
          <w:jc w:val="center"/>
        </w:trPr>
        <w:tc>
          <w:tcPr>
            <w:tcW w:w="2037" w:type="dxa"/>
            <w:tcBorders>
              <w:left w:val="single" w:sz="18" w:space="0" w:color="000000" w:themeColor="text1"/>
              <w:bottom w:val="single" w:sz="4" w:space="0" w:color="auto"/>
            </w:tcBorders>
            <w:shd w:val="clear" w:color="auto" w:fill="FFFFFF" w:themeFill="background1"/>
          </w:tcPr>
          <w:p w14:paraId="50BE45D6" w14:textId="77777777" w:rsidR="00A03547" w:rsidRPr="00372F60" w:rsidRDefault="000F4C2C" w:rsidP="00AB7B53">
            <w:pPr>
              <w:spacing w:after="0" w:line="240" w:lineRule="auto"/>
              <w:ind w:left="432"/>
              <w:rPr>
                <w:color w:val="000000" w:themeColor="text1"/>
                <w:sz w:val="28"/>
                <w:szCs w:val="28"/>
              </w:rPr>
            </w:pPr>
            <w:hyperlink w:anchor="_top" w:tooltip="Think of the 3rd reason to support your opinion." w:history="1">
              <w:r w:rsidRPr="000006CB">
                <w:rPr>
                  <w:rStyle w:val="Hyperlink"/>
                  <w:color w:val="E36C0A" w:themeColor="accent6" w:themeShade="BF"/>
                  <w:sz w:val="28"/>
                  <w:szCs w:val="28"/>
                </w:rPr>
                <w:t>D</w:t>
              </w:r>
              <w:r>
                <w:rPr>
                  <w:rStyle w:val="Hyperlink"/>
                  <w:sz w:val="28"/>
                  <w:szCs w:val="28"/>
                </w:rPr>
                <w:t>etermine</w:t>
              </w:r>
              <w:r w:rsidRPr="00AF548B">
                <w:rPr>
                  <w:rStyle w:val="Hyperlink"/>
                  <w:sz w:val="28"/>
                  <w:szCs w:val="28"/>
                </w:rPr>
                <w:t xml:space="preserve"> </w:t>
              </w:r>
              <w:r w:rsidR="00360C5A">
                <w:rPr>
                  <w:rStyle w:val="Hyperlink"/>
                  <w:sz w:val="28"/>
                  <w:szCs w:val="28"/>
                </w:rPr>
                <w:t>3</w:t>
              </w:r>
              <w:r w:rsidR="00360C5A" w:rsidRPr="00360C5A">
                <w:rPr>
                  <w:rStyle w:val="Hyperlink"/>
                  <w:sz w:val="28"/>
                  <w:szCs w:val="28"/>
                  <w:vertAlign w:val="superscript"/>
                </w:rPr>
                <w:t>rd</w:t>
              </w:r>
              <w:r w:rsidR="00360C5A">
                <w:rPr>
                  <w:rStyle w:val="Hyperlink"/>
                  <w:sz w:val="28"/>
                  <w:szCs w:val="28"/>
                </w:rPr>
                <w:t xml:space="preserve"> </w:t>
              </w:r>
              <w:r w:rsidRPr="00AF548B">
                <w:rPr>
                  <w:rStyle w:val="Hyperlink"/>
                  <w:sz w:val="28"/>
                  <w:szCs w:val="28"/>
                </w:rPr>
                <w:t>reason</w:t>
              </w:r>
            </w:hyperlink>
          </w:p>
        </w:tc>
        <w:sdt>
          <w:sdtPr>
            <w:rPr>
              <w:rStyle w:val="ParagraphChar"/>
            </w:rPr>
            <w:alias w:val="What is your 3rd reason?"/>
            <w:tag w:val="What is your 3rd reason?"/>
            <w:id w:val="-758063171"/>
            <w:lock w:val="sdtLocked"/>
            <w:placeholder>
              <w:docPart w:val="DACF39C5806641FE841E8BEB1B4CBA18"/>
            </w:placeholder>
            <w:showingPlcHdr/>
            <w15:color w:val="000000"/>
            <w:text w:multiLine="1"/>
          </w:sdtPr>
          <w:sdtEndPr>
            <w:rPr>
              <w:rStyle w:val="DefaultParagraphFont"/>
              <w:rFonts w:ascii="Times New Roman" w:hAnsi="Times New Roman" w:cstheme="minorBidi"/>
              <w:noProof/>
              <w:sz w:val="22"/>
              <w:szCs w:val="22"/>
            </w:rPr>
          </w:sdtEndPr>
          <w:sdtContent>
            <w:tc>
              <w:tcPr>
                <w:tcW w:w="2520" w:type="dxa"/>
                <w:tcBorders>
                  <w:top w:val="single" w:sz="4" w:space="0" w:color="auto"/>
                  <w:bottom w:val="single" w:sz="4" w:space="0" w:color="auto"/>
                  <w:right w:val="single" w:sz="36" w:space="0" w:color="F79646" w:themeColor="accent6"/>
                </w:tcBorders>
                <w:shd w:val="clear" w:color="auto" w:fill="FFFFFF" w:themeFill="background1"/>
              </w:tcPr>
              <w:p w14:paraId="2E8A0B32" w14:textId="5F1F7AFF" w:rsidR="000F4C2C" w:rsidRPr="00D84FB2" w:rsidRDefault="00776039" w:rsidP="00A03547">
                <w:pPr>
                  <w:spacing w:after="0" w:line="240" w:lineRule="auto"/>
                  <w:rPr>
                    <w:rFonts w:ascii="Times New Roman" w:hAnsi="Times New Roman" w:cs="Times New Roman"/>
                    <w:noProof/>
                    <w:sz w:val="24"/>
                    <w:szCs w:val="24"/>
                  </w:rPr>
                </w:pPr>
                <w:r w:rsidRPr="00730F15">
                  <w:rPr>
                    <w:rStyle w:val="PlaceholderText"/>
                    <w:color w:val="auto"/>
                  </w:rPr>
                  <w:t>Click or tap here to enter text.</w:t>
                </w:r>
              </w:p>
            </w:tc>
          </w:sdtContent>
        </w:sdt>
        <w:tc>
          <w:tcPr>
            <w:tcW w:w="4713" w:type="dxa"/>
            <w:tcBorders>
              <w:left w:val="single" w:sz="36" w:space="0" w:color="F79646" w:themeColor="accent6"/>
              <w:bottom w:val="single" w:sz="4" w:space="0" w:color="auto"/>
              <w:right w:val="single" w:sz="36" w:space="0" w:color="F79646" w:themeColor="accent6"/>
            </w:tcBorders>
            <w:shd w:val="clear" w:color="auto" w:fill="FFFFFF" w:themeFill="background1"/>
          </w:tcPr>
          <w:p w14:paraId="00DC3896" w14:textId="50391647" w:rsidR="000F4C2C" w:rsidRPr="00D84FB2" w:rsidRDefault="00730F15" w:rsidP="00A03547">
            <w:pPr>
              <w:tabs>
                <w:tab w:val="left" w:pos="2631"/>
                <w:tab w:val="right" w:pos="4540"/>
              </w:tabs>
              <w:spacing w:after="0" w:line="240" w:lineRule="auto"/>
              <w:rPr>
                <w:rFonts w:ascii="Times New Roman" w:hAnsi="Times New Roman" w:cs="Times New Roman"/>
                <w:noProof/>
                <w:sz w:val="24"/>
                <w:szCs w:val="24"/>
              </w:rPr>
            </w:pPr>
            <w:sdt>
              <w:sdtPr>
                <w:rPr>
                  <w:rStyle w:val="ParagraphChar"/>
                </w:rPr>
                <w:id w:val="190351637"/>
                <w:lock w:val="sdtLocked"/>
                <w:placeholder>
                  <w:docPart w:val="7C4031D9B3184331B753EE5079F775DC"/>
                </w:placeholder>
                <w:showingPlcHdr/>
                <w15:color w:val="000000"/>
                <w:dropDownList>
                  <w:listItem w:value="Choose an item."/>
                  <w:listItem w:displayText="Also," w:value="Also,"/>
                  <w:listItem w:displayText="Likewise," w:value="Likewise,"/>
                  <w:listItem w:displayText="In addition," w:value="In addition,"/>
                  <w:listItem w:displayText="Furthermore," w:value="Furthermore,"/>
                  <w:listItem w:displayText="One more," w:value="One more,"/>
                  <w:listItem w:displayText="Finally," w:value="Finally,"/>
                  <w:listItem w:displayText="Lastly," w:value="Lastly,"/>
                  <w:listItem w:displayText="Similarly," w:value="Similarly,"/>
                  <w:listItem w:displayText="Further," w:value="Further,"/>
                  <w:listItem w:displayText="Moreover," w:value="Moreover,"/>
                  <w:listItem w:displayText="In a similar way," w:value="In a similar way,"/>
                  <w:listItem w:displayText="In the same way," w:value="In the same way,"/>
                </w:dropDownList>
              </w:sdtPr>
              <w:sdtEndPr>
                <w:rPr>
                  <w:rStyle w:val="DefaultParagraphFont"/>
                  <w:rFonts w:ascii="Times New Roman" w:hAnsi="Times New Roman" w:cstheme="minorBidi"/>
                  <w:noProof/>
                  <w:color w:val="000000" w:themeColor="text1"/>
                  <w:sz w:val="22"/>
                  <w:szCs w:val="22"/>
                </w:rPr>
              </w:sdtEndPr>
              <w:sdtContent>
                <w:r w:rsidR="00572898" w:rsidRPr="00730F15">
                  <w:rPr>
                    <w:rStyle w:val="PlaceholderText"/>
                    <w:color w:val="000000" w:themeColor="text1"/>
                  </w:rPr>
                  <w:t>Choose an item.</w:t>
                </w:r>
              </w:sdtContent>
            </w:sdt>
            <w:r w:rsidR="00711923">
              <w:rPr>
                <w:rFonts w:ascii="Times New Roman" w:hAnsi="Times New Roman" w:cs="Times New Roman"/>
                <w:noProof/>
                <w:sz w:val="24"/>
                <w:szCs w:val="24"/>
              </w:rPr>
              <w:t xml:space="preserve"> </w:t>
            </w:r>
            <w:sdt>
              <w:sdtPr>
                <w:rPr>
                  <w:rStyle w:val="ParagraphChar"/>
                </w:rPr>
                <w:id w:val="1585570879"/>
                <w:lock w:val="sdtLocked"/>
                <w:placeholder>
                  <w:docPart w:val="8C2F12E3F3594095B828EC1030C3C987"/>
                </w:placeholder>
                <w:showingPlcHdr/>
                <w15:color w:val="000000"/>
                <w:text w:multiLine="1"/>
              </w:sdtPr>
              <w:sdtEndPr>
                <w:rPr>
                  <w:rStyle w:val="DefaultParagraphFont"/>
                  <w:rFonts w:ascii="Times New Roman" w:hAnsi="Times New Roman" w:cstheme="minorBidi"/>
                  <w:noProof/>
                  <w:sz w:val="22"/>
                  <w:szCs w:val="22"/>
                </w:rPr>
              </w:sdtEndPr>
              <w:sdtContent>
                <w:r w:rsidR="00776039" w:rsidRPr="00730F15">
                  <w:rPr>
                    <w:rStyle w:val="PlaceholderText"/>
                    <w:color w:val="auto"/>
                  </w:rPr>
                  <w:t>Click or tap here to enter text.</w:t>
                </w:r>
              </w:sdtContent>
            </w:sdt>
          </w:p>
        </w:tc>
        <w:tc>
          <w:tcPr>
            <w:tcW w:w="327" w:type="dxa"/>
            <w:vMerge/>
            <w:tcBorders>
              <w:left w:val="single" w:sz="36" w:space="0" w:color="F79646" w:themeColor="accent6"/>
            </w:tcBorders>
            <w:shd w:val="clear" w:color="auto" w:fill="BFBFBF" w:themeFill="background1" w:themeFillShade="BF"/>
          </w:tcPr>
          <w:p w14:paraId="1B73878B" w14:textId="77777777" w:rsidR="000F4C2C" w:rsidRPr="003A6042" w:rsidRDefault="000F4C2C" w:rsidP="002F4EB9">
            <w:pPr>
              <w:spacing w:after="200" w:line="276" w:lineRule="auto"/>
              <w:rPr>
                <w:sz w:val="24"/>
                <w:szCs w:val="24"/>
              </w:rPr>
            </w:pPr>
          </w:p>
        </w:tc>
        <w:tc>
          <w:tcPr>
            <w:tcW w:w="2103" w:type="dxa"/>
            <w:vMerge/>
            <w:tcBorders>
              <w:right w:val="single" w:sz="18" w:space="0" w:color="auto"/>
            </w:tcBorders>
            <w:shd w:val="clear" w:color="auto" w:fill="auto"/>
          </w:tcPr>
          <w:p w14:paraId="3A23AA0D" w14:textId="77777777" w:rsidR="000F4C2C" w:rsidRDefault="000F4C2C" w:rsidP="002F4EB9">
            <w:pPr>
              <w:spacing w:after="200" w:line="276" w:lineRule="auto"/>
              <w:rPr>
                <w:color w:val="808080"/>
                <w:sz w:val="24"/>
                <w:szCs w:val="24"/>
              </w:rPr>
            </w:pPr>
          </w:p>
        </w:tc>
      </w:tr>
      <w:tr w:rsidR="00F12DE7" w14:paraId="719C859A" w14:textId="77777777" w:rsidTr="002416DB">
        <w:trPr>
          <w:trHeight w:val="358"/>
          <w:jc w:val="center"/>
        </w:trPr>
        <w:tc>
          <w:tcPr>
            <w:tcW w:w="2037" w:type="dxa"/>
            <w:tcBorders>
              <w:left w:val="single" w:sz="18" w:space="0" w:color="000000" w:themeColor="text1"/>
              <w:bottom w:val="single" w:sz="18" w:space="0" w:color="000000" w:themeColor="text1"/>
            </w:tcBorders>
            <w:shd w:val="clear" w:color="auto" w:fill="D9D9D9" w:themeFill="background1" w:themeFillShade="D9"/>
          </w:tcPr>
          <w:p w14:paraId="727C69CF" w14:textId="77777777" w:rsidR="00F12DE7" w:rsidRPr="003A6042" w:rsidRDefault="000F4C2C" w:rsidP="00AB7B53">
            <w:pPr>
              <w:spacing w:after="0" w:line="240" w:lineRule="auto"/>
              <w:ind w:left="432"/>
              <w:rPr>
                <w:noProof/>
                <w:sz w:val="28"/>
                <w:szCs w:val="28"/>
              </w:rPr>
            </w:pPr>
            <w:hyperlink w:anchor="_top" w:tooltip="Say more about your 3rd reason." w:history="1">
              <w:r w:rsidRPr="00ED0AD5">
                <w:rPr>
                  <w:rStyle w:val="Hyperlink"/>
                  <w:noProof/>
                  <w:color w:val="E36C0A" w:themeColor="accent6" w:themeShade="BF"/>
                  <w:sz w:val="28"/>
                  <w:szCs w:val="28"/>
                </w:rPr>
                <w:t>E</w:t>
              </w:r>
              <w:r w:rsidRPr="00ED0AD5">
                <w:rPr>
                  <w:rStyle w:val="Hyperlink"/>
                  <w:noProof/>
                  <w:sz w:val="28"/>
                  <w:szCs w:val="28"/>
                </w:rPr>
                <w:t xml:space="preserve">laborate </w:t>
              </w:r>
              <w:r w:rsidR="00A03547" w:rsidRPr="00ED0AD5">
                <w:rPr>
                  <w:rStyle w:val="Hyperlink"/>
                  <w:noProof/>
                  <w:sz w:val="28"/>
                  <w:szCs w:val="28"/>
                </w:rPr>
                <w:t>w</w:t>
              </w:r>
              <w:r w:rsidR="00372F60" w:rsidRPr="00ED0AD5">
                <w:rPr>
                  <w:rStyle w:val="Hyperlink"/>
                  <w:noProof/>
                  <w:sz w:val="28"/>
                  <w:szCs w:val="28"/>
                </w:rPr>
                <w:t>/ example</w:t>
              </w:r>
            </w:hyperlink>
          </w:p>
        </w:tc>
        <w:sdt>
          <w:sdtPr>
            <w:rPr>
              <w:rStyle w:val="ParagraphChar"/>
            </w:rPr>
            <w:alias w:val="Say more about your 3rd reason."/>
            <w:tag w:val="Say more about your 3rd reason."/>
            <w:id w:val="2128113441"/>
            <w:lock w:val="sdtLocked"/>
            <w:placeholder>
              <w:docPart w:val="C4289EC300DB48CE8F0FE0A4E9C69936"/>
            </w:placeholder>
            <w:showingPlcHdr/>
            <w15:color w:val="000000"/>
            <w:text w:multiLine="1"/>
          </w:sdtPr>
          <w:sdtEndPr>
            <w:rPr>
              <w:rStyle w:val="DefaultParagraphFont"/>
              <w:rFonts w:ascii="Times New Roman" w:hAnsi="Times New Roman" w:cstheme="minorBidi"/>
              <w:noProof/>
              <w:sz w:val="22"/>
              <w:szCs w:val="22"/>
            </w:rPr>
          </w:sdtEndPr>
          <w:sdtContent>
            <w:tc>
              <w:tcPr>
                <w:tcW w:w="2520" w:type="dxa"/>
                <w:tcBorders>
                  <w:top w:val="single" w:sz="4" w:space="0" w:color="auto"/>
                  <w:bottom w:val="single" w:sz="18" w:space="0" w:color="000000" w:themeColor="text1"/>
                  <w:right w:val="single" w:sz="36" w:space="0" w:color="F79646" w:themeColor="accent6"/>
                </w:tcBorders>
                <w:shd w:val="clear" w:color="auto" w:fill="D9D9D9" w:themeFill="background1" w:themeFillShade="D9"/>
              </w:tcPr>
              <w:p w14:paraId="29F42F33" w14:textId="4D155508" w:rsidR="00F12DE7" w:rsidRPr="00D84FB2" w:rsidRDefault="00776039" w:rsidP="00A03547">
                <w:pPr>
                  <w:spacing w:after="0" w:line="240" w:lineRule="auto"/>
                  <w:rPr>
                    <w:rFonts w:ascii="Times New Roman" w:hAnsi="Times New Roman" w:cs="Times New Roman"/>
                    <w:noProof/>
                    <w:sz w:val="24"/>
                    <w:szCs w:val="24"/>
                  </w:rPr>
                </w:pPr>
                <w:r w:rsidRPr="00730F15">
                  <w:rPr>
                    <w:rStyle w:val="PlaceholderText"/>
                    <w:color w:val="auto"/>
                  </w:rPr>
                  <w:t>Click or tap here to enter text.</w:t>
                </w:r>
              </w:p>
            </w:tc>
          </w:sdtContent>
        </w:sdt>
        <w:tc>
          <w:tcPr>
            <w:tcW w:w="4713" w:type="dxa"/>
            <w:tcBorders>
              <w:left w:val="single" w:sz="36" w:space="0" w:color="F79646" w:themeColor="accent6"/>
              <w:bottom w:val="single" w:sz="18" w:space="0" w:color="000000" w:themeColor="text1"/>
              <w:right w:val="single" w:sz="36" w:space="0" w:color="F79646" w:themeColor="accent6"/>
            </w:tcBorders>
            <w:shd w:val="clear" w:color="auto" w:fill="D9D9D9" w:themeFill="background1" w:themeFillShade="D9"/>
          </w:tcPr>
          <w:p w14:paraId="17C37AE4" w14:textId="408C2D90" w:rsidR="00F12DE7" w:rsidRPr="00D84FB2" w:rsidRDefault="00730F15" w:rsidP="00A03547">
            <w:pPr>
              <w:tabs>
                <w:tab w:val="left" w:pos="2631"/>
                <w:tab w:val="right" w:pos="4540"/>
              </w:tabs>
              <w:spacing w:after="0" w:line="240" w:lineRule="auto"/>
              <w:rPr>
                <w:rFonts w:ascii="Times New Roman" w:hAnsi="Times New Roman" w:cs="Times New Roman"/>
                <w:noProof/>
                <w:sz w:val="24"/>
                <w:szCs w:val="24"/>
              </w:rPr>
            </w:pPr>
            <w:sdt>
              <w:sdtPr>
                <w:rPr>
                  <w:rStyle w:val="ParagraphChar"/>
                </w:rPr>
                <w:id w:val="2041009241"/>
                <w:lock w:val="sdtLocked"/>
                <w:placeholder>
                  <w:docPart w:val="63908EA4DFF740FCA378E3272710B67B"/>
                </w:placeholder>
                <w:showingPlcHdr/>
                <w15:color w:val="000000"/>
                <w:dropDownList>
                  <w:listItem w:value="Choose an item."/>
                  <w:listItem w:displayText="For example," w:value="For example,"/>
                  <w:listItem w:displayText="To illustrate," w:value="To illustrate,"/>
                  <w:listItem w:displayText="Specifically," w:value="Specifically,"/>
                  <w:listItem w:displayText="For instance," w:value="For instance,"/>
                </w:dropDownList>
              </w:sdtPr>
              <w:sdtEndPr>
                <w:rPr>
                  <w:rStyle w:val="DefaultParagraphFont"/>
                  <w:rFonts w:ascii="Times New Roman" w:hAnsi="Times New Roman" w:cstheme="minorBidi"/>
                  <w:noProof/>
                  <w:color w:val="000000" w:themeColor="text1"/>
                  <w:sz w:val="22"/>
                  <w:szCs w:val="22"/>
                </w:rPr>
              </w:sdtEndPr>
              <w:sdtContent>
                <w:r w:rsidR="00572898" w:rsidRPr="00730F15">
                  <w:rPr>
                    <w:rStyle w:val="PlaceholderText"/>
                    <w:color w:val="000000" w:themeColor="text1"/>
                  </w:rPr>
                  <w:t>Choose an item.</w:t>
                </w:r>
              </w:sdtContent>
            </w:sdt>
            <w:r w:rsidR="00711923">
              <w:rPr>
                <w:rFonts w:ascii="Times New Roman" w:hAnsi="Times New Roman" w:cs="Times New Roman"/>
                <w:noProof/>
                <w:sz w:val="24"/>
                <w:szCs w:val="24"/>
              </w:rPr>
              <w:t xml:space="preserve"> </w:t>
            </w:r>
            <w:sdt>
              <w:sdtPr>
                <w:rPr>
                  <w:rStyle w:val="ParagraphChar"/>
                </w:rPr>
                <w:id w:val="-696378875"/>
                <w:lock w:val="sdtLocked"/>
                <w:placeholder>
                  <w:docPart w:val="23D45FEB16E14B8BBBA32D04F3B9A9B8"/>
                </w:placeholder>
                <w:showingPlcHdr/>
                <w15:color w:val="000000"/>
                <w:text w:multiLine="1"/>
              </w:sdtPr>
              <w:sdtEndPr>
                <w:rPr>
                  <w:rStyle w:val="DefaultParagraphFont"/>
                  <w:rFonts w:ascii="Times New Roman" w:hAnsi="Times New Roman" w:cstheme="minorBidi"/>
                  <w:noProof/>
                  <w:sz w:val="22"/>
                  <w:szCs w:val="22"/>
                </w:rPr>
              </w:sdtEndPr>
              <w:sdtContent>
                <w:r w:rsidR="00776039" w:rsidRPr="00730F15">
                  <w:rPr>
                    <w:rStyle w:val="PlaceholderText"/>
                    <w:color w:val="auto"/>
                  </w:rPr>
                  <w:t>Click or tap here to enter text.</w:t>
                </w:r>
              </w:sdtContent>
            </w:sdt>
          </w:p>
        </w:tc>
        <w:tc>
          <w:tcPr>
            <w:tcW w:w="327" w:type="dxa"/>
            <w:vMerge/>
            <w:tcBorders>
              <w:left w:val="single" w:sz="36" w:space="0" w:color="F79646" w:themeColor="accent6"/>
            </w:tcBorders>
            <w:shd w:val="clear" w:color="auto" w:fill="BFBFBF" w:themeFill="background1" w:themeFillShade="BF"/>
          </w:tcPr>
          <w:p w14:paraId="414E3B9E" w14:textId="77777777" w:rsidR="00F12DE7" w:rsidRPr="003A6042" w:rsidRDefault="00F12DE7" w:rsidP="002F4EB9">
            <w:pPr>
              <w:spacing w:after="200" w:line="276" w:lineRule="auto"/>
              <w:rPr>
                <w:sz w:val="24"/>
                <w:szCs w:val="24"/>
              </w:rPr>
            </w:pPr>
          </w:p>
        </w:tc>
        <w:tc>
          <w:tcPr>
            <w:tcW w:w="2103" w:type="dxa"/>
            <w:vMerge/>
            <w:tcBorders>
              <w:bottom w:val="single" w:sz="18" w:space="0" w:color="auto"/>
              <w:right w:val="single" w:sz="18" w:space="0" w:color="auto"/>
            </w:tcBorders>
            <w:shd w:val="clear" w:color="auto" w:fill="auto"/>
          </w:tcPr>
          <w:p w14:paraId="7151FE7A" w14:textId="77777777" w:rsidR="00F12DE7" w:rsidRDefault="00F12DE7" w:rsidP="002F4EB9">
            <w:pPr>
              <w:spacing w:after="200" w:line="276" w:lineRule="auto"/>
              <w:rPr>
                <w:color w:val="808080"/>
                <w:sz w:val="24"/>
                <w:szCs w:val="24"/>
              </w:rPr>
            </w:pPr>
          </w:p>
        </w:tc>
      </w:tr>
      <w:tr w:rsidR="008C0A39" w14:paraId="44CD8565" w14:textId="77777777" w:rsidTr="002416DB">
        <w:trPr>
          <w:trHeight w:val="864"/>
          <w:jc w:val="center"/>
        </w:trPr>
        <w:tc>
          <w:tcPr>
            <w:tcW w:w="4557" w:type="dxa"/>
            <w:gridSpan w:val="2"/>
            <w:tcBorders>
              <w:top w:val="single" w:sz="18" w:space="0" w:color="000000" w:themeColor="text1"/>
              <w:left w:val="single" w:sz="18" w:space="0" w:color="000000" w:themeColor="text1"/>
              <w:bottom w:val="single" w:sz="18" w:space="0" w:color="000000" w:themeColor="text1"/>
              <w:right w:val="single" w:sz="36" w:space="0" w:color="F79646" w:themeColor="accent6"/>
            </w:tcBorders>
            <w:shd w:val="clear" w:color="auto" w:fill="auto"/>
          </w:tcPr>
          <w:p w14:paraId="1CBE6BBE" w14:textId="77777777" w:rsidR="008C0A39" w:rsidRPr="00D84FB2" w:rsidRDefault="00730F15" w:rsidP="002F4EB9">
            <w:pPr>
              <w:rPr>
                <w:rFonts w:ascii="Times New Roman" w:hAnsi="Times New Roman" w:cs="Times New Roman"/>
                <w:noProof/>
                <w:sz w:val="24"/>
                <w:szCs w:val="24"/>
              </w:rPr>
            </w:pPr>
            <w:r>
              <w:rPr>
                <w:rFonts w:ascii="Comic Sans MS" w:hAnsi="Comic Sans MS"/>
                <w:b/>
                <w:noProof/>
                <w:color w:val="002060"/>
                <w:sz w:val="28"/>
                <w:szCs w:val="28"/>
              </w:rPr>
              <w:object w:dxaOrig="1440" w:dyaOrig="1440" w14:anchorId="5191E84D">
                <v:shape id="_x0000_s1027" type="#_x0000_t75" alt="Transition words tip" style="position:absolute;margin-left:-3.3pt;margin-top:.8pt;width:26.1pt;height:24.2pt;z-index:251815424;mso-wrap-edited:f;mso-width-percent:0;mso-height-percent:0;mso-position-horizontal-relative:text;mso-position-vertical-relative:text;mso-width-percent:0;mso-height-percent:0">
                  <v:imagedata r:id="rId26" o:title="" cropbottom="34322f" cropleft="21745f" cropright="21745f"/>
                </v:shape>
                <o:OLEObject Type="Embed" ProgID="Package" ShapeID="_x0000_s1027" DrawAspect="Icon" ObjectID="_1809929953" r:id="rId27"/>
              </w:object>
            </w:r>
            <w:r w:rsidR="002D71B3">
              <w:rPr>
                <w:b/>
                <w:color w:val="E36C0A" w:themeColor="accent6" w:themeShade="BF"/>
                <w:sz w:val="28"/>
                <w:szCs w:val="28"/>
              </w:rPr>
              <w:t xml:space="preserve"> </w:t>
            </w:r>
            <w:r w:rsidR="008C0A39">
              <w:rPr>
                <w:b/>
                <w:color w:val="E36C0A" w:themeColor="accent6" w:themeShade="BF"/>
                <w:sz w:val="28"/>
                <w:szCs w:val="28"/>
              </w:rPr>
              <w:t xml:space="preserve">      </w:t>
            </w:r>
            <w:hyperlink w:anchor="_top" w:tooltip="Select transition words from the drop-down menu as you go!" w:history="1">
              <w:r w:rsidR="008C0A39" w:rsidRPr="00F66142">
                <w:rPr>
                  <w:rStyle w:val="Hyperlink"/>
                  <w:b/>
                  <w:color w:val="E36C0A" w:themeColor="accent6" w:themeShade="BF"/>
                  <w:sz w:val="40"/>
                  <w:szCs w:val="40"/>
                </w:rPr>
                <w:t>A</w:t>
              </w:r>
              <w:r w:rsidR="008C0A39" w:rsidRPr="00F66142">
                <w:rPr>
                  <w:rStyle w:val="Hyperlink"/>
                  <w:sz w:val="28"/>
                  <w:szCs w:val="28"/>
                </w:rPr>
                <w:t>dd transition words</w:t>
              </w:r>
              <w:r w:rsidR="008C0A39" w:rsidRPr="00F66142">
                <w:rPr>
                  <w:rStyle w:val="Hyperlink"/>
                  <w:i/>
                  <w:sz w:val="28"/>
                  <w:szCs w:val="28"/>
                </w:rPr>
                <w:t xml:space="preserve"> as you go</w:t>
              </w:r>
            </w:hyperlink>
            <w:r w:rsidR="008C0A39" w:rsidRPr="008C0A39">
              <w:rPr>
                <w:rStyle w:val="Hyperlink"/>
                <w:i/>
                <w:sz w:val="28"/>
                <w:szCs w:val="28"/>
              </w:rPr>
              <w:t>!</w:t>
            </w:r>
          </w:p>
        </w:tc>
        <w:tc>
          <w:tcPr>
            <w:tcW w:w="4713" w:type="dxa"/>
            <w:tcBorders>
              <w:top w:val="single" w:sz="18" w:space="0" w:color="000000" w:themeColor="text1"/>
              <w:left w:val="single" w:sz="36" w:space="0" w:color="F79646" w:themeColor="accent6"/>
              <w:bottom w:val="single" w:sz="18" w:space="0" w:color="000000" w:themeColor="text1"/>
              <w:right w:val="single" w:sz="36" w:space="0" w:color="F79646" w:themeColor="accent6"/>
            </w:tcBorders>
            <w:shd w:val="reverseDiagStripe" w:color="auto" w:fill="auto"/>
          </w:tcPr>
          <w:p w14:paraId="5038292C" w14:textId="77777777" w:rsidR="008C0A39" w:rsidRPr="00D84FB2" w:rsidRDefault="008C0A39" w:rsidP="002F4EB9">
            <w:pPr>
              <w:rPr>
                <w:rFonts w:ascii="Times New Roman" w:hAnsi="Times New Roman" w:cs="Times New Roman"/>
                <w:noProof/>
                <w:sz w:val="24"/>
                <w:szCs w:val="24"/>
              </w:rPr>
            </w:pPr>
          </w:p>
        </w:tc>
        <w:tc>
          <w:tcPr>
            <w:tcW w:w="327" w:type="dxa"/>
            <w:vMerge/>
            <w:tcBorders>
              <w:left w:val="single" w:sz="36" w:space="0" w:color="F79646" w:themeColor="accent6"/>
            </w:tcBorders>
            <w:shd w:val="clear" w:color="auto" w:fill="BFBFBF" w:themeFill="background1" w:themeFillShade="BF"/>
          </w:tcPr>
          <w:p w14:paraId="15904BF6" w14:textId="77777777" w:rsidR="008C0A39" w:rsidRPr="003A6042" w:rsidRDefault="008C0A39" w:rsidP="002F4EB9">
            <w:pPr>
              <w:spacing w:after="200" w:line="276" w:lineRule="auto"/>
              <w:rPr>
                <w:sz w:val="24"/>
                <w:szCs w:val="24"/>
              </w:rPr>
            </w:pPr>
          </w:p>
        </w:tc>
        <w:tc>
          <w:tcPr>
            <w:tcW w:w="2103" w:type="dxa"/>
            <w:tcBorders>
              <w:top w:val="single" w:sz="18" w:space="0" w:color="auto"/>
              <w:bottom w:val="single" w:sz="18" w:space="0" w:color="auto"/>
              <w:right w:val="single" w:sz="18" w:space="0" w:color="auto"/>
            </w:tcBorders>
            <w:shd w:val="clear" w:color="auto" w:fill="auto"/>
          </w:tcPr>
          <w:p w14:paraId="5BBEE113" w14:textId="1FDE66E5" w:rsidR="008C0A39" w:rsidRPr="003A6042" w:rsidRDefault="00730F15" w:rsidP="00AB7B53">
            <w:pPr>
              <w:tabs>
                <w:tab w:val="left" w:pos="2438"/>
              </w:tabs>
              <w:spacing w:after="0" w:line="276" w:lineRule="auto"/>
              <w:ind w:left="-86" w:right="-115"/>
              <w:rPr>
                <w:sz w:val="24"/>
                <w:szCs w:val="24"/>
              </w:rPr>
            </w:pPr>
            <w:sdt>
              <w:sdtPr>
                <w:rPr>
                  <w:rFonts w:ascii="MS Gothic" w:eastAsia="MS Gothic" w:hAnsi="MS Gothic" w:cstheme="minorHAnsi"/>
                  <w:sz w:val="28"/>
                  <w:szCs w:val="28"/>
                </w:rPr>
                <w:id w:val="1893461680"/>
                <w:lock w:val="sdtLocked"/>
                <w14:checkbox>
                  <w14:checked w14:val="0"/>
                  <w14:checkedState w14:val="2612" w14:font="MS Gothic"/>
                  <w14:uncheckedState w14:val="2610" w14:font="MS Gothic"/>
                </w14:checkbox>
              </w:sdtPr>
              <w:sdtEndPr/>
              <w:sdtContent>
                <w:r w:rsidR="00572898">
                  <w:rPr>
                    <w:rFonts w:ascii="MS Gothic" w:eastAsia="MS Gothic" w:hAnsi="MS Gothic" w:cstheme="minorHAnsi" w:hint="eastAsia"/>
                    <w:sz w:val="28"/>
                    <w:szCs w:val="28"/>
                  </w:rPr>
                  <w:t>☐</w:t>
                </w:r>
              </w:sdtContent>
            </w:sdt>
            <w:r w:rsidR="00572898">
              <w:rPr>
                <w:rFonts w:ascii="MS Gothic" w:eastAsia="MS Gothic" w:hAnsi="MS Gothic" w:cstheme="minorHAnsi"/>
                <w:sz w:val="28"/>
                <w:szCs w:val="28"/>
              </w:rPr>
              <w:t xml:space="preserve"> </w:t>
            </w:r>
            <w:r w:rsidR="00213268" w:rsidRPr="000006CB">
              <w:rPr>
                <w:sz w:val="26"/>
                <w:szCs w:val="26"/>
              </w:rPr>
              <w:t xml:space="preserve">I have proper </w:t>
            </w:r>
            <w:r w:rsidR="00213268" w:rsidRPr="007C3463">
              <w:rPr>
                <w:b/>
                <w:color w:val="365F91" w:themeColor="accent1" w:themeShade="BF"/>
                <w:sz w:val="26"/>
                <w:szCs w:val="26"/>
                <w:u w:val="single"/>
              </w:rPr>
              <w:t>transition words</w:t>
            </w:r>
            <w:r w:rsidR="00213268" w:rsidRPr="00764127">
              <w:rPr>
                <w:sz w:val="24"/>
                <w:szCs w:val="24"/>
              </w:rPr>
              <w:t>.</w:t>
            </w:r>
          </w:p>
        </w:tc>
      </w:tr>
      <w:tr w:rsidR="008075A4" w14:paraId="36D03E70" w14:textId="77777777" w:rsidTr="002416DB">
        <w:trPr>
          <w:trHeight w:val="936"/>
          <w:jc w:val="center"/>
        </w:trPr>
        <w:tc>
          <w:tcPr>
            <w:tcW w:w="2037" w:type="dxa"/>
            <w:tcBorders>
              <w:top w:val="single" w:sz="18" w:space="0" w:color="000000" w:themeColor="text1"/>
              <w:left w:val="single" w:sz="18" w:space="0" w:color="000000" w:themeColor="text1"/>
              <w:bottom w:val="single" w:sz="18" w:space="0" w:color="000000" w:themeColor="text1"/>
            </w:tcBorders>
            <w:shd w:val="clear" w:color="auto" w:fill="auto"/>
          </w:tcPr>
          <w:p w14:paraId="1B835853" w14:textId="09910511" w:rsidR="008C0A39" w:rsidRPr="008C0A39" w:rsidRDefault="00730F15" w:rsidP="008C0A39">
            <w:pPr>
              <w:ind w:right="-148"/>
              <w:rPr>
                <w:color w:val="000000" w:themeColor="text1"/>
                <w:sz w:val="28"/>
                <w:szCs w:val="28"/>
              </w:rPr>
            </w:pPr>
            <w:r>
              <w:rPr>
                <w:rFonts w:ascii="Comic Sans MS" w:hAnsi="Comic Sans MS"/>
                <w:b/>
                <w:noProof/>
                <w:color w:val="002060"/>
                <w:sz w:val="28"/>
                <w:szCs w:val="28"/>
              </w:rPr>
              <w:object w:dxaOrig="1440" w:dyaOrig="1440" w14:anchorId="6589B999">
                <v:shape id="_x0000_s1026" type="#_x0000_t75" alt="Summarize tip" style="position:absolute;margin-left:-5.4pt;margin-top:.8pt;width:27.9pt;height:26.75pt;z-index:251817472;mso-wrap-edited:f;mso-width-percent:0;mso-height-percent:0;mso-position-horizontal-relative:text;mso-position-vertical-relative:text;mso-width-percent:0;mso-height-percent:0">
                  <v:imagedata r:id="rId28" o:title="" cropbottom="32177f" cropleft="20819f" cropright="22207f"/>
                </v:shape>
                <o:OLEObject Type="Embed" ProgID="Package" ShapeID="_x0000_s1026" DrawAspect="Icon" ObjectID="_1809929954" r:id="rId29"/>
              </w:object>
            </w:r>
            <w:r w:rsidR="000065B9">
              <w:rPr>
                <w:b/>
                <w:noProof/>
                <w:color w:val="E36C0A" w:themeColor="accent6" w:themeShade="BF"/>
                <w:sz w:val="40"/>
                <w:szCs w:val="40"/>
              </w:rPr>
              <mc:AlternateContent>
                <mc:Choice Requires="wps">
                  <w:drawing>
                    <wp:anchor distT="0" distB="0" distL="114300" distR="114300" simplePos="0" relativeHeight="251752960" behindDoc="0" locked="0" layoutInCell="1" allowOverlap="1" wp14:anchorId="6FA20470" wp14:editId="25A490B3">
                      <wp:simplePos x="0" y="0"/>
                      <wp:positionH relativeFrom="column">
                        <wp:posOffset>607060</wp:posOffset>
                      </wp:positionH>
                      <wp:positionV relativeFrom="paragraph">
                        <wp:posOffset>5765800</wp:posOffset>
                      </wp:positionV>
                      <wp:extent cx="3076575" cy="4619625"/>
                      <wp:effectExtent l="22860" t="33655" r="34290" b="61595"/>
                      <wp:wrapNone/>
                      <wp:docPr id="1" name="AutoShape 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EditPoints="1" noChangeArrowheads="1"/>
                            </wps:cNvSpPr>
                            <wps:spPr bwMode="auto">
                              <a:xfrm>
                                <a:off x="0" y="0"/>
                                <a:ext cx="3076575" cy="4619625"/>
                              </a:xfrm>
                              <a:custGeom>
                                <a:avLst/>
                                <a:gdLst>
                                  <a:gd name="T0" fmla="*/ 2147483647 w 21600"/>
                                  <a:gd name="T1" fmla="*/ 0 h 21600"/>
                                  <a:gd name="T2" fmla="*/ 2147483647 w 21600"/>
                                  <a:gd name="T3" fmla="*/ 2147483647 h 21600"/>
                                  <a:gd name="T4" fmla="*/ 0 w 21600"/>
                                  <a:gd name="T5" fmla="*/ 2147483647 h 21600"/>
                                  <a:gd name="T6" fmla="*/ 2147483647 w 21600"/>
                                  <a:gd name="T7" fmla="*/ 2147483647 h 21600"/>
                                  <a:gd name="T8" fmla="*/ 0 60000 65536"/>
                                  <a:gd name="T9" fmla="*/ 0 60000 65536"/>
                                  <a:gd name="T10" fmla="*/ 0 60000 65536"/>
                                  <a:gd name="T11" fmla="*/ 0 60000 65536"/>
                                  <a:gd name="T12" fmla="*/ 3556 w 21600"/>
                                  <a:gd name="T13" fmla="*/ 2188 h 21600"/>
                                  <a:gd name="T14" fmla="*/ 18277 w 21600"/>
                                  <a:gd name="T15" fmla="*/ 9282 h 21600"/>
                                </a:gdLst>
                                <a:ahLst/>
                                <a:cxnLst>
                                  <a:cxn ang="T8">
                                    <a:pos x="T0" y="T1"/>
                                  </a:cxn>
                                  <a:cxn ang="T9">
                                    <a:pos x="T2" y="T3"/>
                                  </a:cxn>
                                  <a:cxn ang="T10">
                                    <a:pos x="T4" y="T5"/>
                                  </a:cxn>
                                  <a:cxn ang="T11">
                                    <a:pos x="T6" y="T7"/>
                                  </a:cxn>
                                </a:cxnLst>
                                <a:rect l="T12" t="T13" r="T14" b="T15"/>
                                <a:pathLst>
                                  <a:path w="21600" h="21600" extrusionOk="0">
                                    <a:moveTo>
                                      <a:pt x="10825" y="21723"/>
                                    </a:moveTo>
                                    <a:lnTo>
                                      <a:pt x="11215" y="21723"/>
                                    </a:lnTo>
                                    <a:lnTo>
                                      <a:pt x="11552" y="21688"/>
                                    </a:lnTo>
                                    <a:lnTo>
                                      <a:pt x="11916" y="21617"/>
                                    </a:lnTo>
                                    <a:lnTo>
                                      <a:pt x="12253" y="21547"/>
                                    </a:lnTo>
                                    <a:lnTo>
                                      <a:pt x="12617" y="21441"/>
                                    </a:lnTo>
                                    <a:lnTo>
                                      <a:pt x="12902" y="21317"/>
                                    </a:lnTo>
                                    <a:lnTo>
                                      <a:pt x="13162" y="21176"/>
                                    </a:lnTo>
                                    <a:lnTo>
                                      <a:pt x="13396" y="21000"/>
                                    </a:lnTo>
                                    <a:lnTo>
                                      <a:pt x="13655" y="20841"/>
                                    </a:lnTo>
                                    <a:lnTo>
                                      <a:pt x="13863" y="20629"/>
                                    </a:lnTo>
                                    <a:lnTo>
                                      <a:pt x="14045" y="20435"/>
                                    </a:lnTo>
                                    <a:lnTo>
                                      <a:pt x="14200" y="20223"/>
                                    </a:lnTo>
                                    <a:lnTo>
                                      <a:pt x="14356" y="19994"/>
                                    </a:lnTo>
                                    <a:lnTo>
                                      <a:pt x="14460" y="19747"/>
                                    </a:lnTo>
                                    <a:lnTo>
                                      <a:pt x="14512" y="19482"/>
                                    </a:lnTo>
                                    <a:lnTo>
                                      <a:pt x="14512" y="19235"/>
                                    </a:lnTo>
                                    <a:lnTo>
                                      <a:pt x="14512" y="19147"/>
                                    </a:lnTo>
                                    <a:lnTo>
                                      <a:pt x="14512" y="18900"/>
                                    </a:lnTo>
                                    <a:lnTo>
                                      <a:pt x="14512" y="18529"/>
                                    </a:lnTo>
                                    <a:lnTo>
                                      <a:pt x="14512" y="18052"/>
                                    </a:lnTo>
                                    <a:lnTo>
                                      <a:pt x="14512" y="17505"/>
                                    </a:lnTo>
                                    <a:lnTo>
                                      <a:pt x="14512" y="16976"/>
                                    </a:lnTo>
                                    <a:lnTo>
                                      <a:pt x="14512" y="16464"/>
                                    </a:lnTo>
                                    <a:lnTo>
                                      <a:pt x="14512" y="15952"/>
                                    </a:lnTo>
                                    <a:lnTo>
                                      <a:pt x="14512" y="15758"/>
                                    </a:lnTo>
                                    <a:lnTo>
                                      <a:pt x="14616" y="15547"/>
                                    </a:lnTo>
                                    <a:lnTo>
                                      <a:pt x="14694" y="15352"/>
                                    </a:lnTo>
                                    <a:lnTo>
                                      <a:pt x="14798" y="15141"/>
                                    </a:lnTo>
                                    <a:lnTo>
                                      <a:pt x="15161" y="14735"/>
                                    </a:lnTo>
                                    <a:lnTo>
                                      <a:pt x="15602" y="14329"/>
                                    </a:lnTo>
                                    <a:lnTo>
                                      <a:pt x="16745" y="13552"/>
                                    </a:lnTo>
                                    <a:lnTo>
                                      <a:pt x="18043" y="12670"/>
                                    </a:lnTo>
                                    <a:lnTo>
                                      <a:pt x="18744" y="12194"/>
                                    </a:lnTo>
                                    <a:lnTo>
                                      <a:pt x="19341" y="11647"/>
                                    </a:lnTo>
                                    <a:lnTo>
                                      <a:pt x="19938" y="11099"/>
                                    </a:lnTo>
                                    <a:lnTo>
                                      <a:pt x="20483" y="10464"/>
                                    </a:lnTo>
                                    <a:lnTo>
                                      <a:pt x="20743" y="10164"/>
                                    </a:lnTo>
                                    <a:lnTo>
                                      <a:pt x="20950" y="9794"/>
                                    </a:lnTo>
                                    <a:lnTo>
                                      <a:pt x="21132" y="9441"/>
                                    </a:lnTo>
                                    <a:lnTo>
                                      <a:pt x="21288" y="9035"/>
                                    </a:lnTo>
                                    <a:lnTo>
                                      <a:pt x="21444" y="8664"/>
                                    </a:lnTo>
                                    <a:lnTo>
                                      <a:pt x="21548" y="8223"/>
                                    </a:lnTo>
                                    <a:lnTo>
                                      <a:pt x="21600" y="7782"/>
                                    </a:lnTo>
                                    <a:lnTo>
                                      <a:pt x="21600" y="7341"/>
                                    </a:lnTo>
                                    <a:lnTo>
                                      <a:pt x="21600" y="6935"/>
                                    </a:lnTo>
                                    <a:lnTo>
                                      <a:pt x="21548" y="6564"/>
                                    </a:lnTo>
                                    <a:lnTo>
                                      <a:pt x="21496" y="6229"/>
                                    </a:lnTo>
                                    <a:lnTo>
                                      <a:pt x="21392" y="5858"/>
                                    </a:lnTo>
                                    <a:lnTo>
                                      <a:pt x="21288" y="5523"/>
                                    </a:lnTo>
                                    <a:lnTo>
                                      <a:pt x="21132" y="5135"/>
                                    </a:lnTo>
                                    <a:lnTo>
                                      <a:pt x="20950" y="4800"/>
                                    </a:lnTo>
                                    <a:lnTo>
                                      <a:pt x="20743" y="4464"/>
                                    </a:lnTo>
                                    <a:lnTo>
                                      <a:pt x="20535" y="4164"/>
                                    </a:lnTo>
                                    <a:lnTo>
                                      <a:pt x="20301" y="3847"/>
                                    </a:lnTo>
                                    <a:lnTo>
                                      <a:pt x="20042" y="3547"/>
                                    </a:lnTo>
                                    <a:lnTo>
                                      <a:pt x="19782" y="3247"/>
                                    </a:lnTo>
                                    <a:lnTo>
                                      <a:pt x="19133" y="2664"/>
                                    </a:lnTo>
                                    <a:lnTo>
                                      <a:pt x="18458" y="2152"/>
                                    </a:lnTo>
                                    <a:lnTo>
                                      <a:pt x="17705" y="1694"/>
                                    </a:lnTo>
                                    <a:lnTo>
                                      <a:pt x="16849" y="1252"/>
                                    </a:lnTo>
                                    <a:lnTo>
                                      <a:pt x="16407" y="1076"/>
                                    </a:lnTo>
                                    <a:lnTo>
                                      <a:pt x="15940" y="900"/>
                                    </a:lnTo>
                                    <a:lnTo>
                                      <a:pt x="15499" y="741"/>
                                    </a:lnTo>
                                    <a:lnTo>
                                      <a:pt x="15057" y="600"/>
                                    </a:lnTo>
                                    <a:lnTo>
                                      <a:pt x="14564" y="458"/>
                                    </a:lnTo>
                                    <a:lnTo>
                                      <a:pt x="14045" y="335"/>
                                    </a:lnTo>
                                    <a:lnTo>
                                      <a:pt x="13500" y="229"/>
                                    </a:lnTo>
                                    <a:lnTo>
                                      <a:pt x="13006" y="158"/>
                                    </a:lnTo>
                                    <a:lnTo>
                                      <a:pt x="12461" y="88"/>
                                    </a:lnTo>
                                    <a:lnTo>
                                      <a:pt x="11968" y="52"/>
                                    </a:lnTo>
                                    <a:lnTo>
                                      <a:pt x="11423" y="17"/>
                                    </a:lnTo>
                                    <a:lnTo>
                                      <a:pt x="10825" y="17"/>
                                    </a:lnTo>
                                    <a:lnTo>
                                      <a:pt x="10254" y="17"/>
                                    </a:lnTo>
                                    <a:lnTo>
                                      <a:pt x="9709" y="52"/>
                                    </a:lnTo>
                                    <a:lnTo>
                                      <a:pt x="9216" y="88"/>
                                    </a:lnTo>
                                    <a:lnTo>
                                      <a:pt x="8671" y="158"/>
                                    </a:lnTo>
                                    <a:lnTo>
                                      <a:pt x="8177" y="229"/>
                                    </a:lnTo>
                                    <a:lnTo>
                                      <a:pt x="7632" y="335"/>
                                    </a:lnTo>
                                    <a:lnTo>
                                      <a:pt x="7113" y="458"/>
                                    </a:lnTo>
                                    <a:lnTo>
                                      <a:pt x="6620" y="600"/>
                                    </a:lnTo>
                                    <a:lnTo>
                                      <a:pt x="6178" y="741"/>
                                    </a:lnTo>
                                    <a:lnTo>
                                      <a:pt x="5737" y="900"/>
                                    </a:lnTo>
                                    <a:lnTo>
                                      <a:pt x="5270" y="1076"/>
                                    </a:lnTo>
                                    <a:lnTo>
                                      <a:pt x="4828" y="1252"/>
                                    </a:lnTo>
                                    <a:lnTo>
                                      <a:pt x="3972" y="1694"/>
                                    </a:lnTo>
                                    <a:lnTo>
                                      <a:pt x="3219" y="2152"/>
                                    </a:lnTo>
                                    <a:lnTo>
                                      <a:pt x="2544" y="2664"/>
                                    </a:lnTo>
                                    <a:lnTo>
                                      <a:pt x="1895" y="3247"/>
                                    </a:lnTo>
                                    <a:lnTo>
                                      <a:pt x="1635" y="3547"/>
                                    </a:lnTo>
                                    <a:lnTo>
                                      <a:pt x="1375" y="3847"/>
                                    </a:lnTo>
                                    <a:lnTo>
                                      <a:pt x="1142" y="4164"/>
                                    </a:lnTo>
                                    <a:lnTo>
                                      <a:pt x="934" y="4464"/>
                                    </a:lnTo>
                                    <a:lnTo>
                                      <a:pt x="726" y="4800"/>
                                    </a:lnTo>
                                    <a:lnTo>
                                      <a:pt x="545" y="5135"/>
                                    </a:lnTo>
                                    <a:lnTo>
                                      <a:pt x="389" y="5523"/>
                                    </a:lnTo>
                                    <a:lnTo>
                                      <a:pt x="285" y="5858"/>
                                    </a:lnTo>
                                    <a:lnTo>
                                      <a:pt x="181" y="6229"/>
                                    </a:lnTo>
                                    <a:lnTo>
                                      <a:pt x="129" y="6564"/>
                                    </a:lnTo>
                                    <a:lnTo>
                                      <a:pt x="77" y="6935"/>
                                    </a:lnTo>
                                    <a:lnTo>
                                      <a:pt x="77" y="7341"/>
                                    </a:lnTo>
                                    <a:lnTo>
                                      <a:pt x="77" y="7782"/>
                                    </a:lnTo>
                                    <a:lnTo>
                                      <a:pt x="129" y="8223"/>
                                    </a:lnTo>
                                    <a:lnTo>
                                      <a:pt x="233" y="8664"/>
                                    </a:lnTo>
                                    <a:lnTo>
                                      <a:pt x="389" y="9035"/>
                                    </a:lnTo>
                                    <a:lnTo>
                                      <a:pt x="545" y="9441"/>
                                    </a:lnTo>
                                    <a:lnTo>
                                      <a:pt x="726" y="9794"/>
                                    </a:lnTo>
                                    <a:lnTo>
                                      <a:pt x="934" y="10164"/>
                                    </a:lnTo>
                                    <a:lnTo>
                                      <a:pt x="1194" y="10464"/>
                                    </a:lnTo>
                                    <a:lnTo>
                                      <a:pt x="1739" y="11099"/>
                                    </a:lnTo>
                                    <a:lnTo>
                                      <a:pt x="2336" y="11647"/>
                                    </a:lnTo>
                                    <a:lnTo>
                                      <a:pt x="2933" y="12194"/>
                                    </a:lnTo>
                                    <a:lnTo>
                                      <a:pt x="3634" y="12670"/>
                                    </a:lnTo>
                                    <a:lnTo>
                                      <a:pt x="4932" y="13552"/>
                                    </a:lnTo>
                                    <a:lnTo>
                                      <a:pt x="6075" y="14329"/>
                                    </a:lnTo>
                                    <a:lnTo>
                                      <a:pt x="6516" y="14735"/>
                                    </a:lnTo>
                                    <a:lnTo>
                                      <a:pt x="6879" y="15141"/>
                                    </a:lnTo>
                                    <a:lnTo>
                                      <a:pt x="6983" y="15352"/>
                                    </a:lnTo>
                                    <a:lnTo>
                                      <a:pt x="7061" y="15547"/>
                                    </a:lnTo>
                                    <a:lnTo>
                                      <a:pt x="7165" y="15758"/>
                                    </a:lnTo>
                                    <a:lnTo>
                                      <a:pt x="7165" y="15952"/>
                                    </a:lnTo>
                                    <a:lnTo>
                                      <a:pt x="7165" y="16464"/>
                                    </a:lnTo>
                                    <a:lnTo>
                                      <a:pt x="7165" y="16976"/>
                                    </a:lnTo>
                                    <a:lnTo>
                                      <a:pt x="7165" y="17505"/>
                                    </a:lnTo>
                                    <a:lnTo>
                                      <a:pt x="7165" y="18052"/>
                                    </a:lnTo>
                                    <a:lnTo>
                                      <a:pt x="7165" y="18529"/>
                                    </a:lnTo>
                                    <a:lnTo>
                                      <a:pt x="7165" y="18900"/>
                                    </a:lnTo>
                                    <a:lnTo>
                                      <a:pt x="7165" y="19147"/>
                                    </a:lnTo>
                                    <a:lnTo>
                                      <a:pt x="7165" y="19235"/>
                                    </a:lnTo>
                                    <a:lnTo>
                                      <a:pt x="7165" y="19482"/>
                                    </a:lnTo>
                                    <a:lnTo>
                                      <a:pt x="7217" y="19747"/>
                                    </a:lnTo>
                                    <a:lnTo>
                                      <a:pt x="7321" y="19994"/>
                                    </a:lnTo>
                                    <a:lnTo>
                                      <a:pt x="7476" y="20223"/>
                                    </a:lnTo>
                                    <a:lnTo>
                                      <a:pt x="7632" y="20435"/>
                                    </a:lnTo>
                                    <a:lnTo>
                                      <a:pt x="7814" y="20629"/>
                                    </a:lnTo>
                                    <a:lnTo>
                                      <a:pt x="8022" y="20841"/>
                                    </a:lnTo>
                                    <a:lnTo>
                                      <a:pt x="8281" y="21000"/>
                                    </a:lnTo>
                                    <a:lnTo>
                                      <a:pt x="8515" y="21176"/>
                                    </a:lnTo>
                                    <a:lnTo>
                                      <a:pt x="8775" y="21317"/>
                                    </a:lnTo>
                                    <a:lnTo>
                                      <a:pt x="9060" y="21441"/>
                                    </a:lnTo>
                                    <a:lnTo>
                                      <a:pt x="9424" y="21547"/>
                                    </a:lnTo>
                                    <a:lnTo>
                                      <a:pt x="9761" y="21617"/>
                                    </a:lnTo>
                                    <a:lnTo>
                                      <a:pt x="10125" y="21688"/>
                                    </a:lnTo>
                                    <a:lnTo>
                                      <a:pt x="10462" y="21723"/>
                                    </a:lnTo>
                                    <a:lnTo>
                                      <a:pt x="10825" y="21723"/>
                                    </a:lnTo>
                                    <a:close/>
                                  </a:path>
                                  <a:path w="21600" h="21600" extrusionOk="0">
                                    <a:moveTo>
                                      <a:pt x="9242" y="14417"/>
                                    </a:moveTo>
                                    <a:lnTo>
                                      <a:pt x="8541" y="12035"/>
                                    </a:lnTo>
                                    <a:lnTo>
                                      <a:pt x="7295" y="10129"/>
                                    </a:lnTo>
                                    <a:lnTo>
                                      <a:pt x="6905" y="9652"/>
                                    </a:lnTo>
                                    <a:lnTo>
                                      <a:pt x="8541" y="10182"/>
                                    </a:lnTo>
                                    <a:lnTo>
                                      <a:pt x="9787" y="9547"/>
                                    </a:lnTo>
                                    <a:lnTo>
                                      <a:pt x="11189" y="10129"/>
                                    </a:lnTo>
                                    <a:lnTo>
                                      <a:pt x="12279" y="9547"/>
                                    </a:lnTo>
                                    <a:lnTo>
                                      <a:pt x="13370" y="10076"/>
                                    </a:lnTo>
                                    <a:lnTo>
                                      <a:pt x="14850" y="9652"/>
                                    </a:lnTo>
                                    <a:lnTo>
                                      <a:pt x="12902" y="12247"/>
                                    </a:lnTo>
                                    <a:lnTo>
                                      <a:pt x="12357" y="14417"/>
                                    </a:lnTo>
                                    <a:moveTo>
                                      <a:pt x="7191" y="15952"/>
                                    </a:moveTo>
                                    <a:lnTo>
                                      <a:pt x="14512" y="15952"/>
                                    </a:lnTo>
                                    <a:lnTo>
                                      <a:pt x="14512" y="17064"/>
                                    </a:lnTo>
                                    <a:lnTo>
                                      <a:pt x="7191" y="17047"/>
                                    </a:lnTo>
                                    <a:lnTo>
                                      <a:pt x="7191" y="18123"/>
                                    </a:lnTo>
                                    <a:lnTo>
                                      <a:pt x="14512" y="18158"/>
                                    </a:lnTo>
                                    <a:lnTo>
                                      <a:pt x="14538" y="19182"/>
                                    </a:lnTo>
                                    <a:lnTo>
                                      <a:pt x="7217" y="19182"/>
                                    </a:lnTo>
                                  </a:path>
                                </a:pathLst>
                              </a:custGeom>
                              <a:solidFill>
                                <a:srgbClr val="FFFFCC"/>
                              </a:solidFill>
                              <a:ln w="5715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E62CFB" id="AutoShape 27" o:spid="_x0000_s1026" alt="&quot;&quot;" style="position:absolute;margin-left:47.8pt;margin-top:454pt;width:242.25pt;height:363.75pt;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" path="m10825,21723r390,l11552,21688r364,-71l12253,21547r364,-106l12902,21317r260,-141l13396,21000r259,-159l13863,20629r182,-194l14200,20223r156,-229l14460,19747r52,-265l14512,19235r,-88l14512,18900r,-371l14512,18052r,-547l14512,16976r,-512l14512,15952r,-194l14616,15547r78,-195l14798,15141r363,-406l15602,14329r1143,-777l18043,12670r701,-476l19341,11647r597,-548l20483,10464r260,-300l20950,9794r182,-353l21288,9035r156,-371l21548,8223r52,-441l21600,7341r,-406l21548,6564r-52,-335l21392,5858r-104,-335l21132,5135r-182,-335l20743,4464r-208,-300l20301,3847r-259,-300l19782,3247r-649,-583l18458,2152r-753,-458l16849,1252r-442,-176l15940,900,15499,741,15057,600,14564,458,14045,335,13500,229r-494,-71l12461,88,11968,52,11423,17r-598,l10254,17,9709,52,9216,88r-545,70l8177,229,7632,335,7113,458,6620,600,6178,741,5737,900r-467,176l4828,1252r-856,442l3219,2152r-675,512l1895,3247r-260,300l1375,3847r-233,317l934,4464,726,4800,545,5135,389,5523,285,5858,181,6229r-52,335l77,6935r,406l77,7782r52,441l233,8664r156,371l545,9441r181,353l934,10164r260,300l1739,11099r597,548l2933,12194r701,476l4932,13552r1143,777l6516,14735r363,406l6983,15352r78,195l7165,15758r,194l7165,16464r,512l7165,17505r,547l7165,18529r,371l7165,19147r,88l7165,19482r52,265l7321,19994r155,229l7632,20435r182,194l8022,20841r259,159l8515,21176r260,141l9060,21441r364,106l9761,21617r364,71l10462,21723r363,xem9242,14417l8541,12035,7295,10129,6905,9652r1636,530l9787,9547r1402,582l12279,9547r1091,529l14850,9652r-1948,2595l12357,14417m7191,15952r7321,l14512,17064r-7321,-17l7191,18123r7321,35l14538,19182r-7321,e" fillcolor="#ffc" strokeweight="4.5pt">
                      <v:stroke joinstyle="miter"/>
                      <v:path o:extrusionok="f" o:connecttype="custom" o:connectlocs="2147483646,0;2147483646,2147483646;0,2147483646;2147483646,2147483646" o:connectangles="0,0,0,0" textboxrect="3556,2188,18277,9282"/>
                      <o:lock v:ext="edit" verticies="t"/>
                    </v:shape>
                  </w:pict>
                </mc:Fallback>
              </mc:AlternateContent>
            </w:r>
            <w:r w:rsidR="000065B9">
              <w:rPr>
                <w:b/>
                <w:noProof/>
                <w:color w:val="E36C0A" w:themeColor="accent6" w:themeShade="BF"/>
                <w:sz w:val="40"/>
                <w:szCs w:val="40"/>
              </w:rPr>
              <mc:AlternateContent>
                <mc:Choice Requires="wps">
                  <w:drawing>
                    <wp:anchor distT="0" distB="0" distL="114300" distR="114300" simplePos="0" relativeHeight="251751936" behindDoc="0" locked="0" layoutInCell="1" allowOverlap="1" wp14:anchorId="1B61BC0D" wp14:editId="544F143D">
                      <wp:simplePos x="0" y="0"/>
                      <wp:positionH relativeFrom="column">
                        <wp:posOffset>607060</wp:posOffset>
                      </wp:positionH>
                      <wp:positionV relativeFrom="paragraph">
                        <wp:posOffset>5448300</wp:posOffset>
                      </wp:positionV>
                      <wp:extent cx="3076575" cy="4619625"/>
                      <wp:effectExtent l="22860" t="30480" r="34290" b="55245"/>
                      <wp:wrapNone/>
                      <wp:docPr id="2" name="Litebulb">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EditPoints="1" noChangeArrowheads="1"/>
                            </wps:cNvSpPr>
                            <wps:spPr bwMode="auto">
                              <a:xfrm>
                                <a:off x="0" y="0"/>
                                <a:ext cx="3076575" cy="4619625"/>
                              </a:xfrm>
                              <a:custGeom>
                                <a:avLst/>
                                <a:gdLst>
                                  <a:gd name="T0" fmla="*/ 2147483647 w 21600"/>
                                  <a:gd name="T1" fmla="*/ 0 h 21600"/>
                                  <a:gd name="T2" fmla="*/ 2147483647 w 21600"/>
                                  <a:gd name="T3" fmla="*/ 2147483647 h 21600"/>
                                  <a:gd name="T4" fmla="*/ 0 w 21600"/>
                                  <a:gd name="T5" fmla="*/ 2147483647 h 21600"/>
                                  <a:gd name="T6" fmla="*/ 2147483647 w 21600"/>
                                  <a:gd name="T7" fmla="*/ 2147483647 h 21600"/>
                                  <a:gd name="T8" fmla="*/ 0 60000 65536"/>
                                  <a:gd name="T9" fmla="*/ 0 60000 65536"/>
                                  <a:gd name="T10" fmla="*/ 0 60000 65536"/>
                                  <a:gd name="T11" fmla="*/ 0 60000 65536"/>
                                  <a:gd name="T12" fmla="*/ 3556 w 21600"/>
                                  <a:gd name="T13" fmla="*/ 2188 h 21600"/>
                                  <a:gd name="T14" fmla="*/ 18277 w 21600"/>
                                  <a:gd name="T15" fmla="*/ 9282 h 21600"/>
                                </a:gdLst>
                                <a:ahLst/>
                                <a:cxnLst>
                                  <a:cxn ang="T8">
                                    <a:pos x="T0" y="T1"/>
                                  </a:cxn>
                                  <a:cxn ang="T9">
                                    <a:pos x="T2" y="T3"/>
                                  </a:cxn>
                                  <a:cxn ang="T10">
                                    <a:pos x="T4" y="T5"/>
                                  </a:cxn>
                                  <a:cxn ang="T11">
                                    <a:pos x="T6" y="T7"/>
                                  </a:cxn>
                                </a:cxnLst>
                                <a:rect l="T12" t="T13" r="T14" b="T15"/>
                                <a:pathLst>
                                  <a:path w="21600" h="21600" extrusionOk="0">
                                    <a:moveTo>
                                      <a:pt x="10825" y="21723"/>
                                    </a:moveTo>
                                    <a:lnTo>
                                      <a:pt x="11215" y="21723"/>
                                    </a:lnTo>
                                    <a:lnTo>
                                      <a:pt x="11552" y="21688"/>
                                    </a:lnTo>
                                    <a:lnTo>
                                      <a:pt x="11916" y="21617"/>
                                    </a:lnTo>
                                    <a:lnTo>
                                      <a:pt x="12253" y="21547"/>
                                    </a:lnTo>
                                    <a:lnTo>
                                      <a:pt x="12617" y="21441"/>
                                    </a:lnTo>
                                    <a:lnTo>
                                      <a:pt x="12902" y="21317"/>
                                    </a:lnTo>
                                    <a:lnTo>
                                      <a:pt x="13162" y="21176"/>
                                    </a:lnTo>
                                    <a:lnTo>
                                      <a:pt x="13396" y="21000"/>
                                    </a:lnTo>
                                    <a:lnTo>
                                      <a:pt x="13655" y="20841"/>
                                    </a:lnTo>
                                    <a:lnTo>
                                      <a:pt x="13863" y="20629"/>
                                    </a:lnTo>
                                    <a:lnTo>
                                      <a:pt x="14045" y="20435"/>
                                    </a:lnTo>
                                    <a:lnTo>
                                      <a:pt x="14200" y="20223"/>
                                    </a:lnTo>
                                    <a:lnTo>
                                      <a:pt x="14356" y="19994"/>
                                    </a:lnTo>
                                    <a:lnTo>
                                      <a:pt x="14460" y="19747"/>
                                    </a:lnTo>
                                    <a:lnTo>
                                      <a:pt x="14512" y="19482"/>
                                    </a:lnTo>
                                    <a:lnTo>
                                      <a:pt x="14512" y="19235"/>
                                    </a:lnTo>
                                    <a:lnTo>
                                      <a:pt x="14512" y="19147"/>
                                    </a:lnTo>
                                    <a:lnTo>
                                      <a:pt x="14512" y="18900"/>
                                    </a:lnTo>
                                    <a:lnTo>
                                      <a:pt x="14512" y="18529"/>
                                    </a:lnTo>
                                    <a:lnTo>
                                      <a:pt x="14512" y="18052"/>
                                    </a:lnTo>
                                    <a:lnTo>
                                      <a:pt x="14512" y="17505"/>
                                    </a:lnTo>
                                    <a:lnTo>
                                      <a:pt x="14512" y="16976"/>
                                    </a:lnTo>
                                    <a:lnTo>
                                      <a:pt x="14512" y="16464"/>
                                    </a:lnTo>
                                    <a:lnTo>
                                      <a:pt x="14512" y="15952"/>
                                    </a:lnTo>
                                    <a:lnTo>
                                      <a:pt x="14512" y="15758"/>
                                    </a:lnTo>
                                    <a:lnTo>
                                      <a:pt x="14616" y="15547"/>
                                    </a:lnTo>
                                    <a:lnTo>
                                      <a:pt x="14694" y="15352"/>
                                    </a:lnTo>
                                    <a:lnTo>
                                      <a:pt x="14798" y="15141"/>
                                    </a:lnTo>
                                    <a:lnTo>
                                      <a:pt x="15161" y="14735"/>
                                    </a:lnTo>
                                    <a:lnTo>
                                      <a:pt x="15602" y="14329"/>
                                    </a:lnTo>
                                    <a:lnTo>
                                      <a:pt x="16745" y="13552"/>
                                    </a:lnTo>
                                    <a:lnTo>
                                      <a:pt x="18043" y="12670"/>
                                    </a:lnTo>
                                    <a:lnTo>
                                      <a:pt x="18744" y="12194"/>
                                    </a:lnTo>
                                    <a:lnTo>
                                      <a:pt x="19341" y="11647"/>
                                    </a:lnTo>
                                    <a:lnTo>
                                      <a:pt x="19938" y="11099"/>
                                    </a:lnTo>
                                    <a:lnTo>
                                      <a:pt x="20483" y="10464"/>
                                    </a:lnTo>
                                    <a:lnTo>
                                      <a:pt x="20743" y="10164"/>
                                    </a:lnTo>
                                    <a:lnTo>
                                      <a:pt x="20950" y="9794"/>
                                    </a:lnTo>
                                    <a:lnTo>
                                      <a:pt x="21132" y="9441"/>
                                    </a:lnTo>
                                    <a:lnTo>
                                      <a:pt x="21288" y="9035"/>
                                    </a:lnTo>
                                    <a:lnTo>
                                      <a:pt x="21444" y="8664"/>
                                    </a:lnTo>
                                    <a:lnTo>
                                      <a:pt x="21548" y="8223"/>
                                    </a:lnTo>
                                    <a:lnTo>
                                      <a:pt x="21600" y="7782"/>
                                    </a:lnTo>
                                    <a:lnTo>
                                      <a:pt x="21600" y="7341"/>
                                    </a:lnTo>
                                    <a:lnTo>
                                      <a:pt x="21600" y="6935"/>
                                    </a:lnTo>
                                    <a:lnTo>
                                      <a:pt x="21548" y="6564"/>
                                    </a:lnTo>
                                    <a:lnTo>
                                      <a:pt x="21496" y="6229"/>
                                    </a:lnTo>
                                    <a:lnTo>
                                      <a:pt x="21392" y="5858"/>
                                    </a:lnTo>
                                    <a:lnTo>
                                      <a:pt x="21288" y="5523"/>
                                    </a:lnTo>
                                    <a:lnTo>
                                      <a:pt x="21132" y="5135"/>
                                    </a:lnTo>
                                    <a:lnTo>
                                      <a:pt x="20950" y="4800"/>
                                    </a:lnTo>
                                    <a:lnTo>
                                      <a:pt x="20743" y="4464"/>
                                    </a:lnTo>
                                    <a:lnTo>
                                      <a:pt x="20535" y="4164"/>
                                    </a:lnTo>
                                    <a:lnTo>
                                      <a:pt x="20301" y="3847"/>
                                    </a:lnTo>
                                    <a:lnTo>
                                      <a:pt x="20042" y="3547"/>
                                    </a:lnTo>
                                    <a:lnTo>
                                      <a:pt x="19782" y="3247"/>
                                    </a:lnTo>
                                    <a:lnTo>
                                      <a:pt x="19133" y="2664"/>
                                    </a:lnTo>
                                    <a:lnTo>
                                      <a:pt x="18458" y="2152"/>
                                    </a:lnTo>
                                    <a:lnTo>
                                      <a:pt x="17705" y="1694"/>
                                    </a:lnTo>
                                    <a:lnTo>
                                      <a:pt x="16849" y="1252"/>
                                    </a:lnTo>
                                    <a:lnTo>
                                      <a:pt x="16407" y="1076"/>
                                    </a:lnTo>
                                    <a:lnTo>
                                      <a:pt x="15940" y="900"/>
                                    </a:lnTo>
                                    <a:lnTo>
                                      <a:pt x="15499" y="741"/>
                                    </a:lnTo>
                                    <a:lnTo>
                                      <a:pt x="15057" y="600"/>
                                    </a:lnTo>
                                    <a:lnTo>
                                      <a:pt x="14564" y="458"/>
                                    </a:lnTo>
                                    <a:lnTo>
                                      <a:pt x="14045" y="335"/>
                                    </a:lnTo>
                                    <a:lnTo>
                                      <a:pt x="13500" y="229"/>
                                    </a:lnTo>
                                    <a:lnTo>
                                      <a:pt x="13006" y="158"/>
                                    </a:lnTo>
                                    <a:lnTo>
                                      <a:pt x="12461" y="88"/>
                                    </a:lnTo>
                                    <a:lnTo>
                                      <a:pt x="11968" y="52"/>
                                    </a:lnTo>
                                    <a:lnTo>
                                      <a:pt x="11423" y="17"/>
                                    </a:lnTo>
                                    <a:lnTo>
                                      <a:pt x="10825" y="17"/>
                                    </a:lnTo>
                                    <a:lnTo>
                                      <a:pt x="10254" y="17"/>
                                    </a:lnTo>
                                    <a:lnTo>
                                      <a:pt x="9709" y="52"/>
                                    </a:lnTo>
                                    <a:lnTo>
                                      <a:pt x="9216" y="88"/>
                                    </a:lnTo>
                                    <a:lnTo>
                                      <a:pt x="8671" y="158"/>
                                    </a:lnTo>
                                    <a:lnTo>
                                      <a:pt x="8177" y="229"/>
                                    </a:lnTo>
                                    <a:lnTo>
                                      <a:pt x="7632" y="335"/>
                                    </a:lnTo>
                                    <a:lnTo>
                                      <a:pt x="7113" y="458"/>
                                    </a:lnTo>
                                    <a:lnTo>
                                      <a:pt x="6620" y="600"/>
                                    </a:lnTo>
                                    <a:lnTo>
                                      <a:pt x="6178" y="741"/>
                                    </a:lnTo>
                                    <a:lnTo>
                                      <a:pt x="5737" y="900"/>
                                    </a:lnTo>
                                    <a:lnTo>
                                      <a:pt x="5270" y="1076"/>
                                    </a:lnTo>
                                    <a:lnTo>
                                      <a:pt x="4828" y="1252"/>
                                    </a:lnTo>
                                    <a:lnTo>
                                      <a:pt x="3972" y="1694"/>
                                    </a:lnTo>
                                    <a:lnTo>
                                      <a:pt x="3219" y="2152"/>
                                    </a:lnTo>
                                    <a:lnTo>
                                      <a:pt x="2544" y="2664"/>
                                    </a:lnTo>
                                    <a:lnTo>
                                      <a:pt x="1895" y="3247"/>
                                    </a:lnTo>
                                    <a:lnTo>
                                      <a:pt x="1635" y="3547"/>
                                    </a:lnTo>
                                    <a:lnTo>
                                      <a:pt x="1375" y="3847"/>
                                    </a:lnTo>
                                    <a:lnTo>
                                      <a:pt x="1142" y="4164"/>
                                    </a:lnTo>
                                    <a:lnTo>
                                      <a:pt x="934" y="4464"/>
                                    </a:lnTo>
                                    <a:lnTo>
                                      <a:pt x="726" y="4800"/>
                                    </a:lnTo>
                                    <a:lnTo>
                                      <a:pt x="545" y="5135"/>
                                    </a:lnTo>
                                    <a:lnTo>
                                      <a:pt x="389" y="5523"/>
                                    </a:lnTo>
                                    <a:lnTo>
                                      <a:pt x="285" y="5858"/>
                                    </a:lnTo>
                                    <a:lnTo>
                                      <a:pt x="181" y="6229"/>
                                    </a:lnTo>
                                    <a:lnTo>
                                      <a:pt x="129" y="6564"/>
                                    </a:lnTo>
                                    <a:lnTo>
                                      <a:pt x="77" y="6935"/>
                                    </a:lnTo>
                                    <a:lnTo>
                                      <a:pt x="77" y="7341"/>
                                    </a:lnTo>
                                    <a:lnTo>
                                      <a:pt x="77" y="7782"/>
                                    </a:lnTo>
                                    <a:lnTo>
                                      <a:pt x="129" y="8223"/>
                                    </a:lnTo>
                                    <a:lnTo>
                                      <a:pt x="233" y="8664"/>
                                    </a:lnTo>
                                    <a:lnTo>
                                      <a:pt x="389" y="9035"/>
                                    </a:lnTo>
                                    <a:lnTo>
                                      <a:pt x="545" y="9441"/>
                                    </a:lnTo>
                                    <a:lnTo>
                                      <a:pt x="726" y="9794"/>
                                    </a:lnTo>
                                    <a:lnTo>
                                      <a:pt x="934" y="10164"/>
                                    </a:lnTo>
                                    <a:lnTo>
                                      <a:pt x="1194" y="10464"/>
                                    </a:lnTo>
                                    <a:lnTo>
                                      <a:pt x="1739" y="11099"/>
                                    </a:lnTo>
                                    <a:lnTo>
                                      <a:pt x="2336" y="11647"/>
                                    </a:lnTo>
                                    <a:lnTo>
                                      <a:pt x="2933" y="12194"/>
                                    </a:lnTo>
                                    <a:lnTo>
                                      <a:pt x="3634" y="12670"/>
                                    </a:lnTo>
                                    <a:lnTo>
                                      <a:pt x="4932" y="13552"/>
                                    </a:lnTo>
                                    <a:lnTo>
                                      <a:pt x="6075" y="14329"/>
                                    </a:lnTo>
                                    <a:lnTo>
                                      <a:pt x="6516" y="14735"/>
                                    </a:lnTo>
                                    <a:lnTo>
                                      <a:pt x="6879" y="15141"/>
                                    </a:lnTo>
                                    <a:lnTo>
                                      <a:pt x="6983" y="15352"/>
                                    </a:lnTo>
                                    <a:lnTo>
                                      <a:pt x="7061" y="15547"/>
                                    </a:lnTo>
                                    <a:lnTo>
                                      <a:pt x="7165" y="15758"/>
                                    </a:lnTo>
                                    <a:lnTo>
                                      <a:pt x="7165" y="15952"/>
                                    </a:lnTo>
                                    <a:lnTo>
                                      <a:pt x="7165" y="16464"/>
                                    </a:lnTo>
                                    <a:lnTo>
                                      <a:pt x="7165" y="16976"/>
                                    </a:lnTo>
                                    <a:lnTo>
                                      <a:pt x="7165" y="17505"/>
                                    </a:lnTo>
                                    <a:lnTo>
                                      <a:pt x="7165" y="18052"/>
                                    </a:lnTo>
                                    <a:lnTo>
                                      <a:pt x="7165" y="18529"/>
                                    </a:lnTo>
                                    <a:lnTo>
                                      <a:pt x="7165" y="18900"/>
                                    </a:lnTo>
                                    <a:lnTo>
                                      <a:pt x="7165" y="19147"/>
                                    </a:lnTo>
                                    <a:lnTo>
                                      <a:pt x="7165" y="19235"/>
                                    </a:lnTo>
                                    <a:lnTo>
                                      <a:pt x="7165" y="19482"/>
                                    </a:lnTo>
                                    <a:lnTo>
                                      <a:pt x="7217" y="19747"/>
                                    </a:lnTo>
                                    <a:lnTo>
                                      <a:pt x="7321" y="19994"/>
                                    </a:lnTo>
                                    <a:lnTo>
                                      <a:pt x="7476" y="20223"/>
                                    </a:lnTo>
                                    <a:lnTo>
                                      <a:pt x="7632" y="20435"/>
                                    </a:lnTo>
                                    <a:lnTo>
                                      <a:pt x="7814" y="20629"/>
                                    </a:lnTo>
                                    <a:lnTo>
                                      <a:pt x="8022" y="20841"/>
                                    </a:lnTo>
                                    <a:lnTo>
                                      <a:pt x="8281" y="21000"/>
                                    </a:lnTo>
                                    <a:lnTo>
                                      <a:pt x="8515" y="21176"/>
                                    </a:lnTo>
                                    <a:lnTo>
                                      <a:pt x="8775" y="21317"/>
                                    </a:lnTo>
                                    <a:lnTo>
                                      <a:pt x="9060" y="21441"/>
                                    </a:lnTo>
                                    <a:lnTo>
                                      <a:pt x="9424" y="21547"/>
                                    </a:lnTo>
                                    <a:lnTo>
                                      <a:pt x="9761" y="21617"/>
                                    </a:lnTo>
                                    <a:lnTo>
                                      <a:pt x="10125" y="21688"/>
                                    </a:lnTo>
                                    <a:lnTo>
                                      <a:pt x="10462" y="21723"/>
                                    </a:lnTo>
                                    <a:lnTo>
                                      <a:pt x="10825" y="21723"/>
                                    </a:lnTo>
                                    <a:close/>
                                  </a:path>
                                  <a:path w="21600" h="21600" extrusionOk="0">
                                    <a:moveTo>
                                      <a:pt x="9242" y="14417"/>
                                    </a:moveTo>
                                    <a:lnTo>
                                      <a:pt x="8541" y="12035"/>
                                    </a:lnTo>
                                    <a:lnTo>
                                      <a:pt x="7295" y="10129"/>
                                    </a:lnTo>
                                    <a:lnTo>
                                      <a:pt x="6905" y="9652"/>
                                    </a:lnTo>
                                    <a:lnTo>
                                      <a:pt x="8541" y="10182"/>
                                    </a:lnTo>
                                    <a:lnTo>
                                      <a:pt x="9787" y="9547"/>
                                    </a:lnTo>
                                    <a:lnTo>
                                      <a:pt x="11189" y="10129"/>
                                    </a:lnTo>
                                    <a:lnTo>
                                      <a:pt x="12279" y="9547"/>
                                    </a:lnTo>
                                    <a:lnTo>
                                      <a:pt x="13370" y="10076"/>
                                    </a:lnTo>
                                    <a:lnTo>
                                      <a:pt x="14850" y="9652"/>
                                    </a:lnTo>
                                    <a:lnTo>
                                      <a:pt x="12902" y="12247"/>
                                    </a:lnTo>
                                    <a:lnTo>
                                      <a:pt x="12357" y="14417"/>
                                    </a:lnTo>
                                    <a:moveTo>
                                      <a:pt x="7191" y="15952"/>
                                    </a:moveTo>
                                    <a:lnTo>
                                      <a:pt x="14512" y="15952"/>
                                    </a:lnTo>
                                    <a:lnTo>
                                      <a:pt x="14512" y="17064"/>
                                    </a:lnTo>
                                    <a:lnTo>
                                      <a:pt x="7191" y="17047"/>
                                    </a:lnTo>
                                    <a:lnTo>
                                      <a:pt x="7191" y="18123"/>
                                    </a:lnTo>
                                    <a:lnTo>
                                      <a:pt x="14512" y="18158"/>
                                    </a:lnTo>
                                    <a:lnTo>
                                      <a:pt x="14538" y="19182"/>
                                    </a:lnTo>
                                    <a:lnTo>
                                      <a:pt x="7217" y="19182"/>
                                    </a:lnTo>
                                  </a:path>
                                </a:pathLst>
                              </a:custGeom>
                              <a:solidFill>
                                <a:srgbClr val="FFFFCC"/>
                              </a:solidFill>
                              <a:ln w="5715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F4DFDF" id="Litebulb" o:spid="_x0000_s1026" alt="&quot;&quot;" style="position:absolute;margin-left:47.8pt;margin-top:429pt;width:242.25pt;height:363.75pt;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" path="m10825,21723r390,l11552,21688r364,-71l12253,21547r364,-106l12902,21317r260,-141l13396,21000r259,-159l13863,20629r182,-194l14200,20223r156,-229l14460,19747r52,-265l14512,19235r,-88l14512,18900r,-371l14512,18052r,-547l14512,16976r,-512l14512,15952r,-194l14616,15547r78,-195l14798,15141r363,-406l15602,14329r1143,-777l18043,12670r701,-476l19341,11647r597,-548l20483,10464r260,-300l20950,9794r182,-353l21288,9035r156,-371l21548,8223r52,-441l21600,7341r,-406l21548,6564r-52,-335l21392,5858r-104,-335l21132,5135r-182,-335l20743,4464r-208,-300l20301,3847r-259,-300l19782,3247r-649,-583l18458,2152r-753,-458l16849,1252r-442,-176l15940,900,15499,741,15057,600,14564,458,14045,335,13500,229r-494,-71l12461,88,11968,52,11423,17r-598,l10254,17,9709,52,9216,88r-545,70l8177,229,7632,335,7113,458,6620,600,6178,741,5737,900r-467,176l4828,1252r-856,442l3219,2152r-675,512l1895,3247r-260,300l1375,3847r-233,317l934,4464,726,4800,545,5135,389,5523,285,5858,181,6229r-52,335l77,6935r,406l77,7782r52,441l233,8664r156,371l545,9441r181,353l934,10164r260,300l1739,11099r597,548l2933,12194r701,476l4932,13552r1143,777l6516,14735r363,406l6983,15352r78,195l7165,15758r,194l7165,16464r,512l7165,17505r,547l7165,18529r,371l7165,19147r,88l7165,19482r52,265l7321,19994r155,229l7632,20435r182,194l8022,20841r259,159l8515,21176r260,141l9060,21441r364,106l9761,21617r364,71l10462,21723r363,xem9242,14417l8541,12035,7295,10129,6905,9652r1636,530l9787,9547r1402,582l12279,9547r1091,529l14850,9652r-1948,2595l12357,14417m7191,15952r7321,l14512,17064r-7321,-17l7191,18123r7321,35l14538,19182r-7321,e" fillcolor="#ffc" strokeweight="4.5pt">
                      <v:stroke joinstyle="miter"/>
                      <v:path o:extrusionok="f" o:connecttype="custom" o:connectlocs="2147483646,0;2147483646,2147483646;0,2147483646;2147483646,2147483646" o:connectangles="0,0,0,0" textboxrect="3556,2188,18277,9282"/>
                      <o:lock v:ext="edit" verticies="t"/>
                    </v:shape>
                  </w:pict>
                </mc:Fallback>
              </mc:AlternateContent>
            </w:r>
            <w:r w:rsidR="00B713AC">
              <w:rPr>
                <w:b/>
                <w:color w:val="E36C0A" w:themeColor="accent6" w:themeShade="BF"/>
                <w:sz w:val="40"/>
                <w:szCs w:val="40"/>
              </w:rPr>
              <w:t xml:space="preserve"> </w:t>
            </w:r>
            <w:r w:rsidR="00036890">
              <w:rPr>
                <w:b/>
                <w:color w:val="E36C0A" w:themeColor="accent6" w:themeShade="BF"/>
                <w:sz w:val="40"/>
                <w:szCs w:val="40"/>
              </w:rPr>
              <w:t xml:space="preserve">    </w:t>
            </w:r>
            <w:hyperlink w:anchor="_top" w:tooltip="State your opinion again." w:history="1">
              <w:r w:rsidR="008C0A39">
                <w:rPr>
                  <w:rStyle w:val="Hyperlink"/>
                  <w:b/>
                  <w:color w:val="E36C0A" w:themeColor="accent6" w:themeShade="BF"/>
                  <w:sz w:val="40"/>
                  <w:szCs w:val="40"/>
                </w:rPr>
                <w:t>S</w:t>
              </w:r>
              <w:r w:rsidR="008C0A39">
                <w:rPr>
                  <w:rStyle w:val="Hyperlink"/>
                  <w:sz w:val="28"/>
                  <w:szCs w:val="28"/>
                </w:rPr>
                <w:t>ummarize</w:t>
              </w:r>
            </w:hyperlink>
          </w:p>
        </w:tc>
        <w:sdt>
          <w:sdtPr>
            <w:rPr>
              <w:rStyle w:val="ParagraphChar"/>
            </w:rPr>
            <w:alias w:val="So what is your opinion?"/>
            <w:tag w:val="So what is your opinion?"/>
            <w:id w:val="-885640150"/>
            <w:lock w:val="sdtLocked"/>
            <w:placeholder>
              <w:docPart w:val="F5A98BC8EC3A4FF1B6CC970D7DB77237"/>
            </w:placeholder>
            <w:showingPlcHdr/>
            <w15:color w:val="000000"/>
            <w:text w:multiLine="1"/>
          </w:sdtPr>
          <w:sdtEndPr>
            <w:rPr>
              <w:rStyle w:val="DefaultParagraphFont"/>
              <w:rFonts w:asciiTheme="minorHAnsi" w:hAnsiTheme="minorHAnsi" w:cstheme="minorBidi"/>
              <w:noProof/>
              <w:sz w:val="28"/>
              <w:szCs w:val="28"/>
            </w:rPr>
          </w:sdtEndPr>
          <w:sdtContent>
            <w:tc>
              <w:tcPr>
                <w:tcW w:w="2520" w:type="dxa"/>
                <w:tcBorders>
                  <w:top w:val="single" w:sz="18" w:space="0" w:color="000000" w:themeColor="text1"/>
                  <w:bottom w:val="single" w:sz="18" w:space="0" w:color="000000" w:themeColor="text1"/>
                  <w:right w:val="single" w:sz="36" w:space="0" w:color="F79646" w:themeColor="accent6"/>
                </w:tcBorders>
                <w:shd w:val="clear" w:color="auto" w:fill="auto"/>
              </w:tcPr>
              <w:p w14:paraId="18E01975" w14:textId="3EAD65D5" w:rsidR="008075A4" w:rsidRPr="003A6042" w:rsidRDefault="00776039" w:rsidP="002F4EB9">
                <w:pPr>
                  <w:rPr>
                    <w:noProof/>
                    <w:sz w:val="28"/>
                    <w:szCs w:val="28"/>
                  </w:rPr>
                </w:pPr>
                <w:r w:rsidRPr="00730F15">
                  <w:rPr>
                    <w:rStyle w:val="PlaceholderText"/>
                    <w:color w:val="auto"/>
                  </w:rPr>
                  <w:t>Click or tap here to enter text.</w:t>
                </w:r>
              </w:p>
            </w:tc>
          </w:sdtContent>
        </w:sdt>
        <w:tc>
          <w:tcPr>
            <w:tcW w:w="4713" w:type="dxa"/>
            <w:tcBorders>
              <w:top w:val="single" w:sz="18" w:space="0" w:color="000000" w:themeColor="text1"/>
              <w:left w:val="single" w:sz="36" w:space="0" w:color="F79646" w:themeColor="accent6"/>
              <w:bottom w:val="single" w:sz="36" w:space="0" w:color="F79646" w:themeColor="accent6"/>
              <w:right w:val="single" w:sz="36" w:space="0" w:color="F79646" w:themeColor="accent6"/>
            </w:tcBorders>
            <w:shd w:val="clear" w:color="auto" w:fill="auto"/>
          </w:tcPr>
          <w:p w14:paraId="683D64E9" w14:textId="1727B55B" w:rsidR="008075A4" w:rsidRPr="003A6042" w:rsidRDefault="00730F15" w:rsidP="009828F5">
            <w:pPr>
              <w:tabs>
                <w:tab w:val="center" w:pos="2135"/>
              </w:tabs>
              <w:rPr>
                <w:noProof/>
                <w:sz w:val="28"/>
                <w:szCs w:val="28"/>
              </w:rPr>
            </w:pPr>
            <w:sdt>
              <w:sdtPr>
                <w:rPr>
                  <w:rStyle w:val="ParagraphChar"/>
                </w:rPr>
                <w:id w:val="-1766997915"/>
                <w:lock w:val="sdtLocked"/>
                <w:placeholder>
                  <w:docPart w:val="91112EFC3BE24AA2A1EC587154AE797D"/>
                </w:placeholder>
                <w:showingPlcHdr/>
                <w15:color w:val="000000"/>
                <w:dropDownList>
                  <w:listItem w:value="Choose an item."/>
                  <w:listItem w:displayText="In conclusion," w:value="In conclusion,"/>
                  <w:listItem w:displayText="To summarize," w:value="To summarize,"/>
                  <w:listItem w:displayText="Therefore," w:value="Therefore,"/>
                  <w:listItem w:displayText="To sum up," w:value="To sum up,"/>
                  <w:listItem w:displayText="To rephrase," w:value="To rephrase,"/>
                  <w:listItem w:displayText="Clearly," w:value="Clearly,"/>
                  <w:listItem w:displayText="In summary," w:value="In summary,"/>
                  <w:listItem w:displayText="In fact," w:value="In fact,"/>
                  <w:listItem w:displayText="Again," w:value="Again,"/>
                </w:dropDownList>
              </w:sdtPr>
              <w:sdtEndPr>
                <w:rPr>
                  <w:rStyle w:val="DefaultParagraphFont"/>
                  <w:rFonts w:ascii="Times New Roman" w:hAnsi="Times New Roman" w:cstheme="minorBidi"/>
                  <w:noProof/>
                  <w:color w:val="000000" w:themeColor="text1"/>
                  <w:sz w:val="22"/>
                  <w:szCs w:val="22"/>
                </w:rPr>
              </w:sdtEndPr>
              <w:sdtContent>
                <w:r w:rsidR="00AE4E52" w:rsidRPr="00730F15">
                  <w:rPr>
                    <w:rStyle w:val="PlaceholderText"/>
                    <w:color w:val="000000" w:themeColor="text1"/>
                  </w:rPr>
                  <w:t>Choose an item.</w:t>
                </w:r>
              </w:sdtContent>
            </w:sdt>
            <w:r w:rsidR="00AE4E52">
              <w:rPr>
                <w:rFonts w:ascii="Times New Roman" w:hAnsi="Times New Roman" w:cs="Times New Roman"/>
                <w:noProof/>
                <w:sz w:val="24"/>
                <w:szCs w:val="24"/>
              </w:rPr>
              <w:t xml:space="preserve"> </w:t>
            </w:r>
            <w:sdt>
              <w:sdtPr>
                <w:rPr>
                  <w:rStyle w:val="ParagraphChar"/>
                </w:rPr>
                <w:id w:val="1400166849"/>
                <w:lock w:val="sdtLocked"/>
                <w:placeholder>
                  <w:docPart w:val="4E6F30AE5A194C70B35DC5E9193031DE"/>
                </w:placeholder>
                <w:showingPlcHdr/>
                <w15:color w:val="000000"/>
                <w:text w:multiLine="1"/>
              </w:sdtPr>
              <w:sdtEndPr>
                <w:rPr>
                  <w:rStyle w:val="DefaultParagraphFont"/>
                  <w:rFonts w:ascii="Times New Roman" w:hAnsi="Times New Roman" w:cstheme="minorBidi"/>
                  <w:noProof/>
                  <w:sz w:val="22"/>
                  <w:szCs w:val="22"/>
                </w:rPr>
              </w:sdtEndPr>
              <w:sdtContent>
                <w:r w:rsidR="00776039" w:rsidRPr="00730F15">
                  <w:rPr>
                    <w:rStyle w:val="PlaceholderText"/>
                    <w:color w:val="auto"/>
                  </w:rPr>
                  <w:t>Click or tap here to enter text.</w:t>
                </w:r>
              </w:sdtContent>
            </w:sdt>
          </w:p>
        </w:tc>
        <w:tc>
          <w:tcPr>
            <w:tcW w:w="327" w:type="dxa"/>
            <w:vMerge/>
            <w:tcBorders>
              <w:left w:val="single" w:sz="36" w:space="0" w:color="F79646" w:themeColor="accent6"/>
              <w:bottom w:val="single" w:sz="18" w:space="0" w:color="auto"/>
            </w:tcBorders>
            <w:shd w:val="clear" w:color="auto" w:fill="BFBFBF" w:themeFill="background1" w:themeFillShade="BF"/>
          </w:tcPr>
          <w:p w14:paraId="16551C75" w14:textId="77777777" w:rsidR="008075A4" w:rsidRPr="003A6042" w:rsidRDefault="008075A4" w:rsidP="002F4EB9">
            <w:pPr>
              <w:spacing w:after="200" w:line="276" w:lineRule="auto"/>
              <w:rPr>
                <w:sz w:val="24"/>
                <w:szCs w:val="24"/>
              </w:rPr>
            </w:pPr>
          </w:p>
        </w:tc>
        <w:tc>
          <w:tcPr>
            <w:tcW w:w="2103" w:type="dxa"/>
            <w:tcBorders>
              <w:top w:val="single" w:sz="18" w:space="0" w:color="auto"/>
              <w:bottom w:val="single" w:sz="18" w:space="0" w:color="auto"/>
              <w:right w:val="single" w:sz="18" w:space="0" w:color="auto"/>
            </w:tcBorders>
            <w:shd w:val="clear" w:color="auto" w:fill="auto"/>
          </w:tcPr>
          <w:p w14:paraId="5A3177DD" w14:textId="655ECD70" w:rsidR="008075A4" w:rsidRPr="003A6042" w:rsidRDefault="00730F15" w:rsidP="00AB7B53">
            <w:pPr>
              <w:spacing w:after="0" w:line="276" w:lineRule="auto"/>
              <w:ind w:left="-86" w:right="-115"/>
              <w:rPr>
                <w:sz w:val="24"/>
                <w:szCs w:val="24"/>
              </w:rPr>
            </w:pPr>
            <w:sdt>
              <w:sdtPr>
                <w:rPr>
                  <w:rFonts w:ascii="MS Gothic" w:eastAsia="MS Gothic" w:hAnsi="MS Gothic" w:cstheme="minorHAnsi"/>
                  <w:sz w:val="28"/>
                  <w:szCs w:val="28"/>
                </w:rPr>
                <w:id w:val="-280959283"/>
                <w:lock w:val="sdtLocked"/>
                <w14:checkbox>
                  <w14:checked w14:val="0"/>
                  <w14:checkedState w14:val="2612" w14:font="MS Gothic"/>
                  <w14:uncheckedState w14:val="2610" w14:font="MS Gothic"/>
                </w14:checkbox>
              </w:sdtPr>
              <w:sdtEndPr/>
              <w:sdtContent>
                <w:r w:rsidR="00AE4E52">
                  <w:rPr>
                    <w:rFonts w:ascii="MS Gothic" w:eastAsia="MS Gothic" w:hAnsi="MS Gothic" w:cstheme="minorHAnsi" w:hint="eastAsia"/>
                    <w:sz w:val="28"/>
                    <w:szCs w:val="28"/>
                  </w:rPr>
                  <w:t>☐</w:t>
                </w:r>
              </w:sdtContent>
            </w:sdt>
            <w:r w:rsidR="00572898">
              <w:rPr>
                <w:rFonts w:ascii="MS Gothic" w:eastAsia="MS Gothic" w:hAnsi="MS Gothic" w:cstheme="minorHAnsi"/>
                <w:sz w:val="28"/>
                <w:szCs w:val="28"/>
              </w:rPr>
              <w:t xml:space="preserve"> </w:t>
            </w:r>
            <w:r w:rsidR="00213268" w:rsidRPr="009828F5">
              <w:rPr>
                <w:sz w:val="26"/>
                <w:szCs w:val="26"/>
              </w:rPr>
              <w:t xml:space="preserve">I </w:t>
            </w:r>
            <w:r w:rsidR="00213268" w:rsidRPr="00D84FB2">
              <w:rPr>
                <w:b/>
                <w:color w:val="365F91" w:themeColor="accent1" w:themeShade="BF"/>
                <w:sz w:val="26"/>
                <w:szCs w:val="26"/>
                <w:u w:val="single"/>
              </w:rPr>
              <w:t>summ</w:t>
            </w:r>
            <w:r w:rsidR="00C70AD7">
              <w:rPr>
                <w:b/>
                <w:color w:val="365F91" w:themeColor="accent1" w:themeShade="BF"/>
                <w:sz w:val="26"/>
                <w:szCs w:val="26"/>
                <w:u w:val="single"/>
              </w:rPr>
              <w:t>arized</w:t>
            </w:r>
            <w:r w:rsidR="00213268" w:rsidRPr="007C3463">
              <w:rPr>
                <w:color w:val="365F91" w:themeColor="accent1" w:themeShade="BF"/>
                <w:sz w:val="26"/>
                <w:szCs w:val="26"/>
              </w:rPr>
              <w:t xml:space="preserve"> </w:t>
            </w:r>
            <w:r w:rsidR="00213268" w:rsidRPr="009828F5">
              <w:rPr>
                <w:sz w:val="26"/>
                <w:szCs w:val="26"/>
              </w:rPr>
              <w:t>my opinion.</w:t>
            </w:r>
          </w:p>
        </w:tc>
      </w:tr>
    </w:tbl>
    <w:p w14:paraId="6DF830C4" w14:textId="77777777" w:rsidR="000309A8" w:rsidRDefault="000309A8" w:rsidP="00AB5FE9">
      <w:pPr>
        <w:spacing w:after="0" w:line="276" w:lineRule="auto"/>
        <w:rPr>
          <w:rFonts w:ascii="Comic Sans MS" w:hAnsi="Comic Sans MS"/>
          <w:b/>
          <w:color w:val="002060"/>
          <w:sz w:val="28"/>
          <w:szCs w:val="28"/>
        </w:rPr>
      </w:pPr>
    </w:p>
    <w:p w14:paraId="6573C67D" w14:textId="77777777" w:rsidR="00EC0EFF" w:rsidRPr="00AB5FE9" w:rsidRDefault="00BE4170">
      <w:pPr>
        <w:spacing w:after="200" w:line="276" w:lineRule="auto"/>
      </w:pPr>
      <w:r>
        <w:rPr>
          <w:noProof/>
        </w:rPr>
        <w:drawing>
          <wp:anchor distT="0" distB="0" distL="114300" distR="114300" simplePos="0" relativeHeight="251755008" behindDoc="0" locked="0" layoutInCell="1" allowOverlap="1" wp14:anchorId="0723453F" wp14:editId="7E12B2CC">
            <wp:simplePos x="0" y="0"/>
            <wp:positionH relativeFrom="column">
              <wp:posOffset>-645160</wp:posOffset>
            </wp:positionH>
            <wp:positionV relativeFrom="paragraph">
              <wp:posOffset>-123825</wp:posOffset>
            </wp:positionV>
            <wp:extent cx="481330" cy="490855"/>
            <wp:effectExtent l="0" t="0" r="0" b="4445"/>
            <wp:wrapSquare wrapText="bothSides"/>
            <wp:docPr id="3" name="Picture 1" descr="3">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3">
                      <a:extLst>
                        <a:ext uri="{C183D7F6-B498-43B3-948B-1728B52AA6E4}">
                          <adec:decorative xmlns:adec="http://schemas.microsoft.com/office/drawing/2017/decorative" val="0"/>
                        </a:ext>
                      </a:extLst>
                    </pic:cNvPr>
                    <pic:cNvPicPr>
                      <a:picLocks noChangeAspect="1" noChangeArrowheads="1"/>
                    </pic:cNvPicPr>
                  </pic:nvPicPr>
                  <pic:blipFill>
                    <a:blip r:embed="rId30"/>
                    <a:srcRect l="21591" t="32853" r="74347" b="59891"/>
                    <a:stretch>
                      <a:fillRect/>
                    </a:stretch>
                  </pic:blipFill>
                  <pic:spPr bwMode="auto">
                    <a:xfrm>
                      <a:off x="0" y="0"/>
                      <a:ext cx="481330" cy="490855"/>
                    </a:xfrm>
                    <a:prstGeom prst="rect">
                      <a:avLst/>
                    </a:prstGeom>
                    <a:noFill/>
                    <a:ln w="9525">
                      <a:noFill/>
                      <a:miter lim="800000"/>
                      <a:headEnd/>
                      <a:tailEnd/>
                    </a:ln>
                  </pic:spPr>
                </pic:pic>
              </a:graphicData>
            </a:graphic>
          </wp:anchor>
        </w:drawing>
      </w:r>
      <w:r w:rsidR="00B713AC">
        <w:rPr>
          <w:rFonts w:ascii="Comic Sans MS" w:hAnsi="Comic Sans MS"/>
          <w:b/>
          <w:color w:val="002060"/>
          <w:sz w:val="28"/>
          <w:szCs w:val="28"/>
        </w:rPr>
        <w:t>Next,</w:t>
      </w:r>
      <w:r w:rsidR="002F4EB9" w:rsidRPr="00310F14">
        <w:rPr>
          <w:rFonts w:ascii="Comic Sans MS" w:hAnsi="Comic Sans MS"/>
          <w:b/>
          <w:color w:val="002060"/>
          <w:sz w:val="28"/>
          <w:szCs w:val="28"/>
        </w:rPr>
        <w:t xml:space="preserve"> </w:t>
      </w:r>
      <w:r w:rsidR="002F4EB9" w:rsidRPr="00BE4170">
        <w:rPr>
          <w:rFonts w:ascii="Comic Sans MS" w:hAnsi="Comic Sans MS"/>
          <w:b/>
          <w:color w:val="002060"/>
          <w:sz w:val="28"/>
          <w:szCs w:val="28"/>
          <w:u w:val="single"/>
        </w:rPr>
        <w:t>copy</w:t>
      </w:r>
      <w:r w:rsidR="002F4EB9" w:rsidRPr="00310F14">
        <w:rPr>
          <w:rFonts w:ascii="Comic Sans MS" w:hAnsi="Comic Sans MS"/>
          <w:b/>
          <w:color w:val="002060"/>
          <w:sz w:val="28"/>
          <w:szCs w:val="28"/>
        </w:rPr>
        <w:t xml:space="preserve"> </w:t>
      </w:r>
      <w:r>
        <w:rPr>
          <w:rFonts w:ascii="Comic Sans MS" w:hAnsi="Comic Sans MS"/>
          <w:b/>
          <w:color w:val="002060"/>
          <w:sz w:val="28"/>
          <w:szCs w:val="28"/>
        </w:rPr>
        <w:t xml:space="preserve">the text in the </w:t>
      </w:r>
      <w:r w:rsidRPr="00972921">
        <w:rPr>
          <w:rFonts w:ascii="Comic Sans MS" w:hAnsi="Comic Sans MS"/>
          <w:b/>
          <w:color w:val="E36C0A" w:themeColor="accent6" w:themeShade="BF"/>
          <w:sz w:val="28"/>
          <w:szCs w:val="28"/>
        </w:rPr>
        <w:t>orange</w:t>
      </w:r>
      <w:r>
        <w:rPr>
          <w:rFonts w:ascii="Comic Sans MS" w:hAnsi="Comic Sans MS"/>
          <w:b/>
          <w:color w:val="002060"/>
          <w:sz w:val="28"/>
          <w:szCs w:val="28"/>
        </w:rPr>
        <w:t xml:space="preserve"> box</w:t>
      </w:r>
      <w:r w:rsidR="00AB5FE9">
        <w:rPr>
          <w:rFonts w:ascii="Comic Sans MS" w:hAnsi="Comic Sans MS"/>
          <w:b/>
          <w:color w:val="002060"/>
          <w:sz w:val="28"/>
          <w:szCs w:val="28"/>
        </w:rPr>
        <w:t xml:space="preserve">. </w:t>
      </w:r>
    </w:p>
    <w:p w14:paraId="259289D8" w14:textId="77777777" w:rsidR="00BE4170" w:rsidRDefault="00385636" w:rsidP="00385636">
      <w:pPr>
        <w:ind w:right="-630"/>
        <w:rPr>
          <w:rFonts w:ascii="Comic Sans MS" w:hAnsi="Comic Sans MS"/>
          <w:b/>
          <w:color w:val="002060"/>
          <w:sz w:val="28"/>
          <w:szCs w:val="28"/>
        </w:rPr>
      </w:pPr>
      <w:r>
        <w:rPr>
          <w:noProof/>
        </w:rPr>
        <w:lastRenderedPageBreak/>
        <w:drawing>
          <wp:anchor distT="0" distB="0" distL="114300" distR="114300" simplePos="0" relativeHeight="251785728" behindDoc="0" locked="0" layoutInCell="1" allowOverlap="1" wp14:anchorId="5C2596B0" wp14:editId="2AD9D053">
            <wp:simplePos x="0" y="0"/>
            <wp:positionH relativeFrom="column">
              <wp:posOffset>602827</wp:posOffset>
            </wp:positionH>
            <wp:positionV relativeFrom="paragraph">
              <wp:posOffset>15240</wp:posOffset>
            </wp:positionV>
            <wp:extent cx="251460" cy="257175"/>
            <wp:effectExtent l="0" t="0" r="0" b="9525"/>
            <wp:wrapNone/>
            <wp:docPr id="10" name="Picture 10" descr="Paste without format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Paste without formatting"/>
                    <pic:cNvPicPr/>
                  </pic:nvPicPr>
                  <pic:blipFill>
                    <a:blip r:embed="rId31"/>
                    <a:srcRect t="81" b="81"/>
                    <a:stretch>
                      <a:fillRect/>
                    </a:stretch>
                  </pic:blipFill>
                  <pic:spPr bwMode="auto">
                    <a:xfrm>
                      <a:off x="0" y="0"/>
                      <a:ext cx="251460" cy="257175"/>
                    </a:xfrm>
                    <a:prstGeom prst="rect">
                      <a:avLst/>
                    </a:prstGeom>
                    <a:ln>
                      <a:noFill/>
                    </a:ln>
                    <a:extLst>
                      <a:ext uri="{53640926-AAD7-44D8-BBD7-CCE9431645EC}">
                        <a14:shadowObscured xmlns:a14="http://schemas.microsoft.com/office/drawing/2010/main"/>
                      </a:ext>
                    </a:extLst>
                  </pic:spPr>
                </pic:pic>
              </a:graphicData>
            </a:graphic>
          </wp:anchor>
        </w:drawing>
      </w:r>
      <w:r w:rsidR="00EC0EFF">
        <w:rPr>
          <w:noProof/>
        </w:rPr>
        <w:drawing>
          <wp:anchor distT="0" distB="0" distL="114300" distR="114300" simplePos="0" relativeHeight="251759104" behindDoc="0" locked="0" layoutInCell="1" allowOverlap="1" wp14:anchorId="4F5D50BD" wp14:editId="678E79F6">
            <wp:simplePos x="0" y="0"/>
            <wp:positionH relativeFrom="column">
              <wp:posOffset>-635635</wp:posOffset>
            </wp:positionH>
            <wp:positionV relativeFrom="paragraph">
              <wp:posOffset>-111760</wp:posOffset>
            </wp:positionV>
            <wp:extent cx="539115" cy="490855"/>
            <wp:effectExtent l="0" t="0" r="0" b="4445"/>
            <wp:wrapSquare wrapText="bothSides"/>
            <wp:docPr id="11" name="Picture 1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6" descr="4"/>
                    <pic:cNvPicPr>
                      <a:picLocks noChangeAspect="1" noChangeArrowheads="1"/>
                    </pic:cNvPicPr>
                  </pic:nvPicPr>
                  <pic:blipFill>
                    <a:blip r:embed="rId32"/>
                    <a:srcRect l="26623" t="50862" r="69478" b="42778"/>
                    <a:stretch>
                      <a:fillRect/>
                    </a:stretch>
                  </pic:blipFill>
                  <pic:spPr bwMode="auto">
                    <a:xfrm>
                      <a:off x="0" y="0"/>
                      <a:ext cx="539115" cy="490855"/>
                    </a:xfrm>
                    <a:prstGeom prst="rect">
                      <a:avLst/>
                    </a:prstGeom>
                    <a:noFill/>
                    <a:ln w="9525">
                      <a:noFill/>
                      <a:miter lim="800000"/>
                      <a:headEnd/>
                      <a:tailEnd/>
                    </a:ln>
                  </pic:spPr>
                </pic:pic>
              </a:graphicData>
            </a:graphic>
          </wp:anchor>
        </w:drawing>
      </w:r>
      <w:r w:rsidR="00BE4170" w:rsidRPr="00BE4170">
        <w:rPr>
          <w:rFonts w:ascii="Comic Sans MS" w:hAnsi="Comic Sans MS"/>
          <w:b/>
          <w:color w:val="002060"/>
          <w:sz w:val="28"/>
          <w:szCs w:val="28"/>
          <w:u w:val="single"/>
        </w:rPr>
        <w:t>Paste</w:t>
      </w:r>
      <w:r w:rsidR="00BE4170" w:rsidRPr="00287CFD">
        <w:rPr>
          <w:rFonts w:ascii="Comic Sans MS" w:hAnsi="Comic Sans MS"/>
          <w:b/>
          <w:color w:val="002060"/>
          <w:sz w:val="28"/>
          <w:szCs w:val="28"/>
        </w:rPr>
        <w:t xml:space="preserve"> </w:t>
      </w:r>
      <w:proofErr w:type="gramStart"/>
      <w:r>
        <w:rPr>
          <w:rFonts w:ascii="Comic Sans MS" w:hAnsi="Comic Sans MS"/>
          <w:b/>
          <w:color w:val="002060"/>
          <w:sz w:val="28"/>
          <w:szCs w:val="28"/>
        </w:rPr>
        <w:t xml:space="preserve">(  </w:t>
      </w:r>
      <w:proofErr w:type="gramEnd"/>
      <w:r>
        <w:rPr>
          <w:rFonts w:ascii="Comic Sans MS" w:hAnsi="Comic Sans MS"/>
          <w:b/>
          <w:color w:val="002060"/>
          <w:sz w:val="28"/>
          <w:szCs w:val="28"/>
        </w:rPr>
        <w:t xml:space="preserve"> ) </w:t>
      </w:r>
      <w:r w:rsidR="00BE4170" w:rsidRPr="00287CFD">
        <w:rPr>
          <w:rFonts w:ascii="Comic Sans MS" w:hAnsi="Comic Sans MS"/>
          <w:b/>
          <w:color w:val="002060"/>
          <w:sz w:val="28"/>
          <w:szCs w:val="28"/>
        </w:rPr>
        <w:t xml:space="preserve">the text into the box below. </w:t>
      </w:r>
      <w:r w:rsidR="00BE4170" w:rsidRPr="00D23012">
        <w:rPr>
          <w:rFonts w:ascii="Comic Sans MS" w:hAnsi="Comic Sans MS"/>
          <w:b/>
          <w:color w:val="002060"/>
          <w:sz w:val="28"/>
          <w:szCs w:val="28"/>
          <w:u w:val="single"/>
        </w:rPr>
        <w:t>Read</w:t>
      </w:r>
      <w:r w:rsidR="00BE4170">
        <w:rPr>
          <w:rFonts w:ascii="Comic Sans MS" w:hAnsi="Comic Sans MS"/>
          <w:b/>
          <w:color w:val="002060"/>
          <w:sz w:val="28"/>
          <w:szCs w:val="28"/>
        </w:rPr>
        <w:t xml:space="preserve"> your essay and </w:t>
      </w:r>
      <w:r w:rsidR="00BE4170" w:rsidRPr="00D23012">
        <w:rPr>
          <w:rFonts w:ascii="Comic Sans MS" w:hAnsi="Comic Sans MS"/>
          <w:b/>
          <w:color w:val="002060"/>
          <w:sz w:val="28"/>
          <w:szCs w:val="28"/>
          <w:u w:val="single"/>
        </w:rPr>
        <w:t>edit</w:t>
      </w:r>
      <w:r w:rsidR="00BE4170">
        <w:rPr>
          <w:rFonts w:ascii="Comic Sans MS" w:hAnsi="Comic Sans MS"/>
          <w:b/>
          <w:color w:val="002060"/>
          <w:sz w:val="28"/>
          <w:szCs w:val="28"/>
        </w:rPr>
        <w:t xml:space="preserve"> it. </w:t>
      </w:r>
    </w:p>
    <w:bookmarkStart w:id="2" w:name="Paragraph"/>
    <w:bookmarkEnd w:id="2"/>
    <w:p w14:paraId="01BEF48C" w14:textId="050C4AAA" w:rsidR="00BE4170" w:rsidRPr="00F646A6" w:rsidRDefault="000065B9" w:rsidP="00BE4170">
      <w:r>
        <w:rPr>
          <w:noProof/>
        </w:rPr>
        <mc:AlternateContent>
          <mc:Choice Requires="wps">
            <w:drawing>
              <wp:anchor distT="0" distB="0" distL="114300" distR="114300" simplePos="0" relativeHeight="251760128" behindDoc="1" locked="0" layoutInCell="1" allowOverlap="1" wp14:anchorId="7AEDC0CA" wp14:editId="568505B0">
                <wp:simplePos x="0" y="0"/>
                <wp:positionH relativeFrom="column">
                  <wp:posOffset>-539115</wp:posOffset>
                </wp:positionH>
                <wp:positionV relativeFrom="paragraph">
                  <wp:posOffset>334010</wp:posOffset>
                </wp:positionV>
                <wp:extent cx="6779895" cy="4770120"/>
                <wp:effectExtent l="38100" t="38100" r="40005" b="30480"/>
                <wp:wrapNone/>
                <wp:docPr id="4" name="Rectangle 2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79895" cy="4770120"/>
                        </a:xfrm>
                        <a:prstGeom prst="rect">
                          <a:avLst/>
                        </a:prstGeom>
                        <a:noFill/>
                        <a:ln w="76200">
                          <a:solidFill>
                            <a:schemeClr val="accent6">
                              <a:lumMod val="7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77EBA4" id="Rectangle 23" o:spid="_x0000_s1026" alt="&quot;&quot;" style="position:absolute;margin-left:-42.45pt;margin-top:26.3pt;width:533.85pt;height:375.6pt;z-index:-25155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" filled="f" strokecolor="#e36c0a [2409]" strokeweight="6pt"/>
            </w:pict>
          </mc:Fallback>
        </mc:AlternateContent>
      </w:r>
      <w:r w:rsidR="00BE4170" w:rsidRPr="00287CFD">
        <w:rPr>
          <w:rFonts w:ascii="Comic Sans MS" w:hAnsi="Comic Sans MS"/>
          <w:b/>
          <w:color w:val="002060"/>
          <w:sz w:val="28"/>
          <w:szCs w:val="28"/>
        </w:rPr>
        <w:t xml:space="preserve">Click </w:t>
      </w:r>
      <w:hyperlink w:anchor="ParagraphExample" w:history="1">
        <w:r w:rsidR="00BE4170" w:rsidRPr="00582D68">
          <w:rPr>
            <w:rStyle w:val="Hyperlink"/>
            <w:rFonts w:ascii="Comic Sans MS" w:hAnsi="Comic Sans MS"/>
            <w:b/>
            <w:color w:val="0000FF"/>
            <w:sz w:val="28"/>
            <w:szCs w:val="28"/>
            <w:u w:val="single"/>
          </w:rPr>
          <w:t>here</w:t>
        </w:r>
      </w:hyperlink>
      <w:r w:rsidR="00BE4170" w:rsidRPr="00287CFD">
        <w:rPr>
          <w:rFonts w:ascii="Comic Sans MS" w:hAnsi="Comic Sans MS"/>
          <w:b/>
          <w:color w:val="002060"/>
          <w:sz w:val="28"/>
          <w:szCs w:val="28"/>
        </w:rPr>
        <w:t xml:space="preserve"> to see how your final </w:t>
      </w:r>
      <w:r w:rsidR="00D9505E">
        <w:rPr>
          <w:rFonts w:ascii="Comic Sans MS" w:hAnsi="Comic Sans MS"/>
          <w:b/>
          <w:color w:val="002060"/>
          <w:sz w:val="28"/>
          <w:szCs w:val="28"/>
        </w:rPr>
        <w:t>essay</w:t>
      </w:r>
      <w:r w:rsidR="00BE4170" w:rsidRPr="00287CFD">
        <w:rPr>
          <w:rFonts w:ascii="Comic Sans MS" w:hAnsi="Comic Sans MS"/>
          <w:b/>
          <w:color w:val="002060"/>
          <w:sz w:val="28"/>
          <w:szCs w:val="28"/>
        </w:rPr>
        <w:t xml:space="preserve"> should look.</w:t>
      </w:r>
    </w:p>
    <w:p w14:paraId="49AD4F31" w14:textId="4B34B810" w:rsidR="005A7BD5" w:rsidRPr="005A7BD5" w:rsidRDefault="005A7BD5" w:rsidP="005A7BD5">
      <w:pPr>
        <w:ind w:left="720" w:hanging="720"/>
        <w:rPr>
          <w:sz w:val="24"/>
          <w:szCs w:val="24"/>
        </w:rPr>
      </w:pPr>
    </w:p>
    <w:sdt>
      <w:sdtPr>
        <w:rPr>
          <w:rStyle w:val="ParagraphChar"/>
        </w:rPr>
        <w:alias w:val="Right-click and paste sentences here!"/>
        <w:tag w:val="Right-click and paste sentences here!"/>
        <w:id w:val="-1681495911"/>
        <w:lock w:val="sdtLocked"/>
        <w:placeholder>
          <w:docPart w:val="552C603080114ABBA015F8EF15644D34"/>
        </w:placeholder>
        <w:showingPlcHdr/>
        <w15:color w:val="000000"/>
        <w:text w:multiLine="1"/>
      </w:sdtPr>
      <w:sdtEndPr>
        <w:rPr>
          <w:rStyle w:val="DefaultParagraphFont"/>
          <w:rFonts w:ascii="Times New Roman" w:hAnsi="Times New Roman" w:cstheme="minorBidi"/>
          <w:sz w:val="22"/>
          <w:szCs w:val="22"/>
        </w:rPr>
      </w:sdtEndPr>
      <w:sdtContent>
        <w:p w14:paraId="310C45EC" w14:textId="7E81C338" w:rsidR="00727DDE" w:rsidRDefault="00CB1A1B" w:rsidP="0038796F">
          <w:pPr>
            <w:tabs>
              <w:tab w:val="left" w:pos="720"/>
            </w:tabs>
            <w:spacing w:after="200" w:line="276" w:lineRule="auto"/>
            <w:ind w:firstLine="720"/>
            <w:rPr>
              <w:rFonts w:ascii="Times New Roman" w:hAnsi="Times New Roman" w:cs="Times New Roman"/>
              <w:sz w:val="24"/>
              <w:szCs w:val="24"/>
            </w:rPr>
          </w:pPr>
          <w:r w:rsidRPr="00CB1A1B">
            <w:rPr>
              <w:rStyle w:val="ParagraphChar"/>
            </w:rPr>
            <w:t>Click or tap here to enter text.</w:t>
          </w:r>
        </w:p>
      </w:sdtContent>
    </w:sdt>
    <w:p w14:paraId="0F0A556D" w14:textId="57AA7860" w:rsidR="00C623C9" w:rsidRPr="0015222A" w:rsidRDefault="000065B9">
      <w:pPr>
        <w:spacing w:after="200" w:line="276" w:lineRule="auto"/>
        <w:rPr>
          <w:rFonts w:ascii="Times New Roman" w:hAnsi="Times New Roman" w:cs="Times New Roman"/>
          <w:sz w:val="24"/>
          <w:szCs w:val="24"/>
        </w:rPr>
      </w:pPr>
      <w:r w:rsidRPr="00AE4E52">
        <w:rPr>
          <w:rFonts w:ascii="Times New Roman" w:hAnsi="Times New Roman" w:cs="Times New Roman"/>
          <w:noProof/>
          <w:sz w:val="24"/>
          <w:szCs w:val="24"/>
        </w:rPr>
        <mc:AlternateContent>
          <mc:Choice Requires="wpg">
            <w:drawing>
              <wp:anchor distT="0" distB="0" distL="114300" distR="114300" simplePos="0" relativeHeight="251786752" behindDoc="0" locked="0" layoutInCell="1" allowOverlap="1" wp14:anchorId="2ED8FC05" wp14:editId="2A5B41E9">
                <wp:simplePos x="0" y="0"/>
                <wp:positionH relativeFrom="column">
                  <wp:posOffset>-935915</wp:posOffset>
                </wp:positionH>
                <wp:positionV relativeFrom="page">
                  <wp:posOffset>6045798</wp:posOffset>
                </wp:positionV>
                <wp:extent cx="7800339" cy="4336414"/>
                <wp:effectExtent l="0" t="0" r="10795" b="26670"/>
                <wp:wrapNone/>
                <wp:docPr id="20" name="Group 2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800339" cy="4336414"/>
                          <a:chOff x="0" y="0"/>
                          <a:chExt cx="7801481" cy="4364803"/>
                        </a:xfrm>
                      </wpg:grpSpPr>
                      <wps:wsp>
                        <wps:cNvPr id="307" name="Text Box 2"/>
                        <wps:cNvSpPr txBox="1">
                          <a:spLocks noChangeArrowheads="1"/>
                        </wps:cNvSpPr>
                        <wps:spPr bwMode="auto">
                          <a:xfrm>
                            <a:off x="0" y="0"/>
                            <a:ext cx="7801481" cy="4364803"/>
                          </a:xfrm>
                          <a:prstGeom prst="rect">
                            <a:avLst/>
                          </a:prstGeom>
                          <a:solidFill>
                            <a:schemeClr val="accent1">
                              <a:lumMod val="40000"/>
                              <a:lumOff val="60000"/>
                            </a:schemeClr>
                          </a:solidFill>
                          <a:ln w="9525">
                            <a:solidFill>
                              <a:srgbClr val="000000"/>
                            </a:solidFill>
                            <a:miter lim="800000"/>
                            <a:headEnd/>
                            <a:tailEnd/>
                          </a:ln>
                        </wps:spPr>
                        <wps:txbx>
                          <w:txbxContent>
                            <w:p w14:paraId="7D4EE1CB" w14:textId="77777777" w:rsidR="00C5059F" w:rsidRDefault="003F5D00" w:rsidP="00D639D8">
                              <w:pPr>
                                <w:spacing w:after="0" w:line="276" w:lineRule="auto"/>
                                <w:ind w:left="720" w:firstLine="720"/>
                                <w:rPr>
                                  <w:rFonts w:ascii="Comic Sans MS" w:hAnsi="Comic Sans MS"/>
                                  <w:b/>
                                  <w:color w:val="002060"/>
                                  <w:sz w:val="28"/>
                                  <w:szCs w:val="28"/>
                                </w:rPr>
                              </w:pPr>
                              <w:r>
                                <w:rPr>
                                  <w:rFonts w:ascii="Comic Sans MS" w:hAnsi="Comic Sans MS"/>
                                  <w:b/>
                                  <w:color w:val="002060"/>
                                  <w:sz w:val="28"/>
                                  <w:szCs w:val="28"/>
                                </w:rPr>
                                <w:t>Evaluate</w:t>
                              </w:r>
                              <w:r w:rsidR="00C5059F" w:rsidRPr="007C3463">
                                <w:rPr>
                                  <w:rFonts w:ascii="Comic Sans MS" w:hAnsi="Comic Sans MS"/>
                                  <w:b/>
                                  <w:color w:val="002060"/>
                                  <w:sz w:val="28"/>
                                  <w:szCs w:val="28"/>
                                </w:rPr>
                                <w:t>:</w:t>
                              </w:r>
                            </w:p>
                            <w:p w14:paraId="563910E5" w14:textId="544878F1" w:rsidR="00C5059F" w:rsidRDefault="00C5059F" w:rsidP="00D639D8">
                              <w:pPr>
                                <w:pStyle w:val="ListParagraph"/>
                                <w:numPr>
                                  <w:ilvl w:val="0"/>
                                  <w:numId w:val="1"/>
                                </w:numPr>
                                <w:spacing w:after="0" w:line="360" w:lineRule="auto"/>
                                <w:ind w:left="2070"/>
                                <w:rPr>
                                  <w:b/>
                                  <w:sz w:val="28"/>
                                  <w:szCs w:val="28"/>
                                </w:rPr>
                              </w:pPr>
                              <w:r w:rsidRPr="00C754F1">
                                <w:rPr>
                                  <w:b/>
                                  <w:sz w:val="28"/>
                                  <w:szCs w:val="28"/>
                                </w:rPr>
                                <w:t xml:space="preserve">How many words do I have in my essay? </w:t>
                              </w:r>
                              <w:sdt>
                                <w:sdtPr>
                                  <w:rPr>
                                    <w:rStyle w:val="Evaluation"/>
                                  </w:rPr>
                                  <w:id w:val="-630867818"/>
                                  <w:lock w:val="sdtLocked"/>
                                  <w:showingPlcHdr/>
                                  <w15:color w:val="000000"/>
                                  <w:text/>
                                </w:sdtPr>
                                <w:sdtEndPr>
                                  <w:rPr>
                                    <w:rStyle w:val="DefaultParagraphFont"/>
                                    <w:b/>
                                    <w:szCs w:val="28"/>
                                    <w:u w:val="none"/>
                                  </w:rPr>
                                </w:sdtEndPr>
                                <w:sdtContent>
                                  <w:r w:rsidR="00776039" w:rsidRPr="00730F15">
                                    <w:rPr>
                                      <w:rStyle w:val="PlaceholderText"/>
                                      <w:color w:val="000000" w:themeColor="text1"/>
                                    </w:rPr>
                                    <w:t>Click or tap here to enter text.</w:t>
                                  </w:r>
                                </w:sdtContent>
                              </w:sdt>
                            </w:p>
                            <w:p w14:paraId="664A0D9C" w14:textId="671B5FED" w:rsidR="00C5059F" w:rsidRPr="00C754F1" w:rsidRDefault="00C5059F" w:rsidP="00D639D8">
                              <w:pPr>
                                <w:pStyle w:val="ListParagraph"/>
                                <w:numPr>
                                  <w:ilvl w:val="0"/>
                                  <w:numId w:val="1"/>
                                </w:numPr>
                                <w:spacing w:after="0" w:line="360" w:lineRule="auto"/>
                                <w:ind w:left="2070"/>
                                <w:rPr>
                                  <w:b/>
                                  <w:sz w:val="28"/>
                                  <w:szCs w:val="28"/>
                                </w:rPr>
                              </w:pPr>
                              <w:r w:rsidRPr="00C754F1">
                                <w:rPr>
                                  <w:b/>
                                  <w:sz w:val="28"/>
                                  <w:szCs w:val="28"/>
                                </w:rPr>
                                <w:t xml:space="preserve">How many sentences do I have in my essay? </w:t>
                              </w:r>
                              <w:sdt>
                                <w:sdtPr>
                                  <w:rPr>
                                    <w:rStyle w:val="Evaluation"/>
                                  </w:rPr>
                                  <w:id w:val="897325335"/>
                                  <w:lock w:val="sdtLocked"/>
                                  <w:showingPlcHdr/>
                                  <w15:color w:val="000000"/>
                                  <w:text/>
                                </w:sdtPr>
                                <w:sdtEndPr>
                                  <w:rPr>
                                    <w:rStyle w:val="DefaultParagraphFont"/>
                                    <w:b/>
                                    <w:szCs w:val="28"/>
                                    <w:u w:val="none"/>
                                  </w:rPr>
                                </w:sdtEndPr>
                                <w:sdtContent>
                                  <w:r w:rsidR="00776039" w:rsidRPr="00730F15">
                                    <w:rPr>
                                      <w:rStyle w:val="PlaceholderText"/>
                                      <w:color w:val="000000" w:themeColor="text1"/>
                                    </w:rPr>
                                    <w:t>Click or tap here to enter text.</w:t>
                                  </w:r>
                                </w:sdtContent>
                              </w:sdt>
                            </w:p>
                            <w:p w14:paraId="41F91381" w14:textId="2E2534C3" w:rsidR="00C5059F" w:rsidRDefault="00C5059F" w:rsidP="00D639D8">
                              <w:pPr>
                                <w:pStyle w:val="ListParagraph"/>
                                <w:numPr>
                                  <w:ilvl w:val="0"/>
                                  <w:numId w:val="1"/>
                                </w:numPr>
                                <w:spacing w:after="0" w:line="360" w:lineRule="auto"/>
                                <w:ind w:left="2070"/>
                                <w:rPr>
                                  <w:b/>
                                  <w:sz w:val="28"/>
                                  <w:szCs w:val="28"/>
                                </w:rPr>
                              </w:pPr>
                              <w:r>
                                <w:rPr>
                                  <w:b/>
                                  <w:sz w:val="28"/>
                                  <w:szCs w:val="28"/>
                                </w:rPr>
                                <w:t xml:space="preserve">How many reasons do I have in my essay? </w:t>
                              </w:r>
                              <w:sdt>
                                <w:sdtPr>
                                  <w:rPr>
                                    <w:rStyle w:val="Evaluation"/>
                                  </w:rPr>
                                  <w:id w:val="503403910"/>
                                  <w:lock w:val="sdtLocked"/>
                                  <w:showingPlcHdr/>
                                  <w15:color w:val="000000"/>
                                  <w:text/>
                                </w:sdtPr>
                                <w:sdtEndPr>
                                  <w:rPr>
                                    <w:rStyle w:val="DefaultParagraphFont"/>
                                    <w:b/>
                                    <w:szCs w:val="28"/>
                                    <w:u w:val="none"/>
                                  </w:rPr>
                                </w:sdtEndPr>
                                <w:sdtContent>
                                  <w:r w:rsidR="00776039" w:rsidRPr="00730F15">
                                    <w:rPr>
                                      <w:rStyle w:val="PlaceholderText"/>
                                      <w:color w:val="000000" w:themeColor="text1"/>
                                    </w:rPr>
                                    <w:t>Click or tap here to enter text.</w:t>
                                  </w:r>
                                </w:sdtContent>
                              </w:sdt>
                            </w:p>
                            <w:p w14:paraId="0B6E230B" w14:textId="28287694" w:rsidR="00C5059F" w:rsidRDefault="00C5059F" w:rsidP="00D639D8">
                              <w:pPr>
                                <w:pStyle w:val="ListParagraph"/>
                                <w:numPr>
                                  <w:ilvl w:val="0"/>
                                  <w:numId w:val="1"/>
                                </w:numPr>
                                <w:spacing w:after="0" w:line="360" w:lineRule="auto"/>
                                <w:ind w:left="2070"/>
                                <w:rPr>
                                  <w:b/>
                                  <w:sz w:val="28"/>
                                  <w:szCs w:val="28"/>
                                </w:rPr>
                              </w:pPr>
                              <w:r>
                                <w:rPr>
                                  <w:b/>
                                  <w:sz w:val="28"/>
                                  <w:szCs w:val="28"/>
                                </w:rPr>
                                <w:t xml:space="preserve">How many examples do I have in my essay? </w:t>
                              </w:r>
                              <w:sdt>
                                <w:sdtPr>
                                  <w:rPr>
                                    <w:rStyle w:val="Evaluation"/>
                                  </w:rPr>
                                  <w:id w:val="-844545122"/>
                                  <w:lock w:val="sdtLocked"/>
                                  <w:showingPlcHdr/>
                                  <w15:color w:val="000000"/>
                                  <w:text/>
                                </w:sdtPr>
                                <w:sdtEndPr>
                                  <w:rPr>
                                    <w:rStyle w:val="DefaultParagraphFont"/>
                                    <w:b/>
                                    <w:szCs w:val="28"/>
                                    <w:u w:val="none"/>
                                  </w:rPr>
                                </w:sdtEndPr>
                                <w:sdtContent>
                                  <w:r w:rsidR="00776039" w:rsidRPr="00730F15">
                                    <w:rPr>
                                      <w:rStyle w:val="PlaceholderText"/>
                                      <w:color w:val="000000" w:themeColor="text1"/>
                                    </w:rPr>
                                    <w:t>Click or tap here to enter text.</w:t>
                                  </w:r>
                                </w:sdtContent>
                              </w:sdt>
                            </w:p>
                            <w:p w14:paraId="1B43150C" w14:textId="77777777" w:rsidR="00C5059F" w:rsidRDefault="00C5059F" w:rsidP="00D639D8">
                              <w:pPr>
                                <w:pStyle w:val="ListParagraph"/>
                                <w:numPr>
                                  <w:ilvl w:val="0"/>
                                  <w:numId w:val="1"/>
                                </w:numPr>
                                <w:spacing w:after="0" w:line="360" w:lineRule="auto"/>
                                <w:ind w:left="2070"/>
                                <w:rPr>
                                  <w:b/>
                                  <w:sz w:val="28"/>
                                  <w:szCs w:val="28"/>
                                </w:rPr>
                              </w:pPr>
                              <w:r>
                                <w:rPr>
                                  <w:b/>
                                  <w:sz w:val="28"/>
                                  <w:szCs w:val="28"/>
                                </w:rPr>
                                <w:t xml:space="preserve">Do all my sentences make sense? </w:t>
                              </w:r>
                              <w:sdt>
                                <w:sdtPr>
                                  <w:rPr>
                                    <w:rStyle w:val="Evaluation"/>
                                  </w:rPr>
                                  <w:id w:val="-880941856"/>
                                  <w:lock w:val="sdtLocked"/>
                                  <w:showingPlcHdr/>
                                  <w15:color w:val="000000"/>
                                  <w:dropDownList>
                                    <w:listItem w:value="Choose an item."/>
                                    <w:listItem w:displayText="Yes, all my sentences make sense." w:value="Yes, all my sentences make sense."/>
                                    <w:listItem w:displayText="No, not all my sentences make sense." w:value="No, not all my sentences make sense."/>
                                    <w:listItem w:displayText="I edited my essay to make sense." w:value="I edited my essay to make sense."/>
                                  </w:dropDownList>
                                </w:sdtPr>
                                <w:sdtEndPr>
                                  <w:rPr>
                                    <w:rStyle w:val="DefaultParagraphFont"/>
                                    <w:szCs w:val="28"/>
                                    <w:u w:val="none"/>
                                  </w:rPr>
                                </w:sdtEndPr>
                                <w:sdtContent>
                                  <w:r w:rsidRPr="00730F15">
                                    <w:rPr>
                                      <w:rStyle w:val="PlaceholderText"/>
                                      <w:color w:val="000000" w:themeColor="text1"/>
                                      <w:sz w:val="28"/>
                                      <w:szCs w:val="28"/>
                                    </w:rPr>
                                    <w:t>Choose an item.</w:t>
                                  </w:r>
                                </w:sdtContent>
                              </w:sdt>
                              <w:r>
                                <w:rPr>
                                  <w:b/>
                                  <w:sz w:val="28"/>
                                  <w:szCs w:val="28"/>
                                </w:rPr>
                                <w:t xml:space="preserve"> </w:t>
                              </w:r>
                            </w:p>
                            <w:p w14:paraId="778B1BBD" w14:textId="77777777" w:rsidR="00C5059F" w:rsidRPr="005722F9" w:rsidRDefault="00C5059F" w:rsidP="00237B38">
                              <w:pPr>
                                <w:spacing w:after="0" w:line="240" w:lineRule="auto"/>
                                <w:ind w:left="2070"/>
                                <w:rPr>
                                  <w:b/>
                                  <w:sz w:val="28"/>
                                  <w:szCs w:val="28"/>
                                </w:rPr>
                              </w:pPr>
                              <w:r>
                                <w:rPr>
                                  <w:b/>
                                  <w:sz w:val="28"/>
                                  <w:szCs w:val="28"/>
                                </w:rPr>
                                <w:t xml:space="preserve">                                                            </w:t>
                              </w:r>
                              <w:r>
                                <w:rPr>
                                  <w:rFonts w:ascii="Arial" w:hAnsi="Arial" w:cs="Arial"/>
                                  <w:noProof/>
                                  <w:sz w:val="20"/>
                                  <w:szCs w:val="20"/>
                                </w:rPr>
                                <w:drawing>
                                  <wp:inline distT="0" distB="0" distL="0" distR="0" wp14:anchorId="7E0EF1F6" wp14:editId="5E0166F2">
                                    <wp:extent cx="381000" cy="381000"/>
                                    <wp:effectExtent l="0" t="0" r="0" b="0"/>
                                    <wp:docPr id="24" name="Picture 24" descr="S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Sa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r>
                                <w:rPr>
                                  <w:b/>
                                  <w:sz w:val="28"/>
                                  <w:szCs w:val="28"/>
                                </w:rPr>
                                <w:t xml:space="preserve">      </w:t>
                              </w:r>
                              <w:r>
                                <w:rPr>
                                  <w:rFonts w:ascii="Arial" w:hAnsi="Arial" w:cs="Arial"/>
                                  <w:noProof/>
                                  <w:sz w:val="20"/>
                                  <w:szCs w:val="20"/>
                                </w:rPr>
                                <w:drawing>
                                  <wp:inline distT="0" distB="0" distL="0" distR="0" wp14:anchorId="356E00ED" wp14:editId="76750809">
                                    <wp:extent cx="381000" cy="381000"/>
                                    <wp:effectExtent l="0" t="0" r="0" b="0"/>
                                    <wp:docPr id="25" name="Picture 25" descr="Uns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Unsure"/>
                                            <pic:cNvPicPr>
                                              <a:picLocks noChangeAspect="1" noChangeArrowheads="1"/>
                                            </pic:cNvPicPr>
                                          </pic:nvPicPr>
                                          <pic:blipFill>
                                            <a:blip r:embed="rId34" cstate="print">
                                              <a:extLst>
                                                <a:ext uri="{BEBA8EAE-BF5A-486C-A8C5-ECC9F3942E4B}">
                                                  <a14:imgProps xmlns:a14="http://schemas.microsoft.com/office/drawing/2010/main">
                                                    <a14:imgLayer r:embed="rId35">
                                                      <a14:imgEffect>
                                                        <a14:sharpenSoften amount="50000"/>
                                                      </a14:imgEffect>
                                                      <a14:imgEffect>
                                                        <a14:colorTemperature colorTemp="11200"/>
                                                      </a14:imgEffect>
                                                      <a14:imgEffect>
                                                        <a14:saturation sat="400000"/>
                                                      </a14:imgEffect>
                                                      <a14:imgEffect>
                                                        <a14:brightnessContrast contrast="100000"/>
                                                      </a14:imgEffect>
                                                    </a14:imgLayer>
                                                  </a14:imgProps>
                                                </a:ex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r>
                                <w:rPr>
                                  <w:b/>
                                  <w:sz w:val="28"/>
                                  <w:szCs w:val="28"/>
                                </w:rPr>
                                <w:t xml:space="preserve">      </w:t>
                              </w:r>
                              <w:r>
                                <w:rPr>
                                  <w:rFonts w:ascii="Arial" w:hAnsi="Arial" w:cs="Arial"/>
                                  <w:noProof/>
                                  <w:sz w:val="20"/>
                                  <w:szCs w:val="20"/>
                                </w:rPr>
                                <w:drawing>
                                  <wp:inline distT="0" distB="0" distL="0" distR="0" wp14:anchorId="505C4F79" wp14:editId="4B0E1F94">
                                    <wp:extent cx="381000" cy="381000"/>
                                    <wp:effectExtent l="0" t="0" r="0" b="0"/>
                                    <wp:docPr id="26" name="Picture 26" descr="Hap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Happy"/>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p w14:paraId="2EB40C36" w14:textId="1AF3AB6A" w:rsidR="00C5059F" w:rsidRPr="00C355EE" w:rsidRDefault="00C5059F" w:rsidP="00237B38">
                              <w:pPr>
                                <w:pStyle w:val="ListParagraph"/>
                                <w:numPr>
                                  <w:ilvl w:val="0"/>
                                  <w:numId w:val="1"/>
                                </w:numPr>
                                <w:spacing w:after="0" w:line="360" w:lineRule="auto"/>
                                <w:ind w:left="2074"/>
                                <w:rPr>
                                  <w:b/>
                                  <w:sz w:val="28"/>
                                  <w:szCs w:val="28"/>
                                </w:rPr>
                              </w:pPr>
                              <w:r>
                                <w:rPr>
                                  <w:b/>
                                  <w:sz w:val="28"/>
                                  <w:szCs w:val="28"/>
                                </w:rPr>
                                <w:t xml:space="preserve">How do I feel about my essay:       </w:t>
                              </w:r>
                              <w:sdt>
                                <w:sdtPr>
                                  <w:rPr>
                                    <w:sz w:val="28"/>
                                    <w:szCs w:val="28"/>
                                  </w:rPr>
                                  <w:id w:val="1662111457"/>
                                  <w:lock w:val="sdtLocked"/>
                                  <w14:checkbox>
                                    <w14:checked w14:val="0"/>
                                    <w14:checkedState w14:val="2612" w14:font="MS Gothic"/>
                                    <w14:uncheckedState w14:val="2610" w14:font="MS Gothic"/>
                                  </w14:checkbox>
                                </w:sdtPr>
                                <w:sdtEndPr/>
                                <w:sdtContent>
                                  <w:r w:rsidR="00776039">
                                    <w:rPr>
                                      <w:rFonts w:ascii="MS Gothic" w:eastAsia="MS Gothic" w:hAnsi="MS Gothic" w:hint="eastAsia"/>
                                      <w:sz w:val="28"/>
                                      <w:szCs w:val="28"/>
                                    </w:rPr>
                                    <w:t>☐</w:t>
                                  </w:r>
                                </w:sdtContent>
                              </w:sdt>
                              <w:r w:rsidRPr="005722F9">
                                <w:rPr>
                                  <w:b/>
                                  <w:sz w:val="28"/>
                                  <w:szCs w:val="28"/>
                                </w:rPr>
                                <w:t xml:space="preserve"> </w:t>
                              </w:r>
                              <w:r w:rsidR="00AE4E52">
                                <w:rPr>
                                  <w:b/>
                                  <w:sz w:val="28"/>
                                  <w:szCs w:val="28"/>
                                </w:rPr>
                                <w:t xml:space="preserve">    </w:t>
                              </w:r>
                              <w:r>
                                <w:rPr>
                                  <w:b/>
                                  <w:sz w:val="28"/>
                                  <w:szCs w:val="28"/>
                                </w:rPr>
                                <w:t xml:space="preserve">    </w:t>
                              </w:r>
                              <w:r w:rsidR="00972921">
                                <w:rPr>
                                  <w:b/>
                                  <w:sz w:val="28"/>
                                  <w:szCs w:val="28"/>
                                </w:rPr>
                                <w:t xml:space="preserve"> </w:t>
                              </w:r>
                              <w:r>
                                <w:rPr>
                                  <w:b/>
                                  <w:sz w:val="28"/>
                                  <w:szCs w:val="28"/>
                                </w:rPr>
                                <w:t xml:space="preserve"> </w:t>
                              </w:r>
                              <w:sdt>
                                <w:sdtPr>
                                  <w:rPr>
                                    <w:sz w:val="28"/>
                                    <w:szCs w:val="28"/>
                                  </w:rPr>
                                  <w:id w:val="-998497440"/>
                                  <w:lock w:val="sdtLocked"/>
                                  <w14:checkbox>
                                    <w14:checked w14:val="0"/>
                                    <w14:checkedState w14:val="2612" w14:font="MS Gothic"/>
                                    <w14:uncheckedState w14:val="2610" w14:font="MS Gothic"/>
                                  </w14:checkbox>
                                </w:sdtPr>
                                <w:sdtEndPr/>
                                <w:sdtContent>
                                  <w:r w:rsidR="006E6974">
                                    <w:rPr>
                                      <w:rFonts w:ascii="MS Gothic" w:eastAsia="MS Gothic" w:hAnsi="MS Gothic" w:hint="eastAsia"/>
                                      <w:sz w:val="28"/>
                                      <w:szCs w:val="28"/>
                                    </w:rPr>
                                    <w:t>☐</w:t>
                                  </w:r>
                                </w:sdtContent>
                              </w:sdt>
                              <w:r>
                                <w:rPr>
                                  <w:b/>
                                  <w:sz w:val="28"/>
                                  <w:szCs w:val="28"/>
                                </w:rPr>
                                <w:t xml:space="preserve">       </w:t>
                              </w:r>
                              <w:r w:rsidR="00AE4E52">
                                <w:rPr>
                                  <w:b/>
                                  <w:sz w:val="28"/>
                                  <w:szCs w:val="28"/>
                                </w:rPr>
                                <w:t xml:space="preserve"> </w:t>
                              </w:r>
                              <w:r>
                                <w:rPr>
                                  <w:b/>
                                  <w:sz w:val="28"/>
                                  <w:szCs w:val="28"/>
                                </w:rPr>
                                <w:t xml:space="preserve">    </w:t>
                              </w:r>
                              <w:sdt>
                                <w:sdtPr>
                                  <w:rPr>
                                    <w:rFonts w:cstheme="minorHAnsi"/>
                                    <w:sz w:val="28"/>
                                    <w:szCs w:val="28"/>
                                  </w:rPr>
                                  <w:id w:val="-688530257"/>
                                  <w:lock w:val="sdtLocked"/>
                                </w:sdtPr>
                                <w:sdtEndPr/>
                                <w:sdtContent>
                                  <w:sdt>
                                    <w:sdtPr>
                                      <w:rPr>
                                        <w:sz w:val="28"/>
                                        <w:szCs w:val="28"/>
                                      </w:rPr>
                                      <w:id w:val="1017040841"/>
                                      <w14:checkbox>
                                        <w14:checked w14:val="0"/>
                                        <w14:checkedState w14:val="2612" w14:font="MS Gothic"/>
                                        <w14:uncheckedState w14:val="2610" w14:font="MS Gothic"/>
                                      </w14:checkbox>
                                    </w:sdtPr>
                                    <w:sdtEndPr/>
                                    <w:sdtContent>
                                      <w:r w:rsidR="006E6974">
                                        <w:rPr>
                                          <w:rFonts w:ascii="MS Gothic" w:eastAsia="MS Gothic" w:hAnsi="MS Gothic" w:hint="eastAsia"/>
                                          <w:sz w:val="28"/>
                                          <w:szCs w:val="28"/>
                                        </w:rPr>
                                        <w:t>☐</w:t>
                                      </w:r>
                                    </w:sdtContent>
                                  </w:sdt>
                                </w:sdtContent>
                              </w:sdt>
                            </w:p>
                            <w:p w14:paraId="4C45327B" w14:textId="77777777" w:rsidR="00C5059F" w:rsidRDefault="00C5059F" w:rsidP="00237B38">
                              <w:pPr>
                                <w:pStyle w:val="ListParagraph"/>
                                <w:numPr>
                                  <w:ilvl w:val="0"/>
                                  <w:numId w:val="1"/>
                                </w:numPr>
                                <w:spacing w:line="360" w:lineRule="auto"/>
                                <w:ind w:left="2070"/>
                                <w:rPr>
                                  <w:b/>
                                  <w:sz w:val="28"/>
                                  <w:szCs w:val="28"/>
                                </w:rPr>
                              </w:pPr>
                              <w:r w:rsidRPr="00C355EE">
                                <w:rPr>
                                  <w:b/>
                                  <w:sz w:val="28"/>
                                  <w:szCs w:val="28"/>
                                </w:rPr>
                                <w:t>My next goal is:</w:t>
                              </w:r>
                              <w:r>
                                <w:rPr>
                                  <w:b/>
                                  <w:sz w:val="28"/>
                                  <w:szCs w:val="28"/>
                                </w:rPr>
                                <w:t xml:space="preserve"> </w:t>
                              </w:r>
                              <w:sdt>
                                <w:sdtPr>
                                  <w:rPr>
                                    <w:rStyle w:val="Evaluation"/>
                                    <w:color w:val="000000" w:themeColor="text1"/>
                                  </w:rPr>
                                  <w:alias w:val="Next Goal"/>
                                  <w:tag w:val="Next Goal"/>
                                  <w:id w:val="-1894189869"/>
                                  <w:lock w:val="sdtLocked"/>
                                  <w15:color w:val="000000"/>
                                  <w:dropDownList>
                                    <w:listItem w:displayText="Choose your next goal here!" w:value="Choose your next goal here!"/>
                                    <w:listItem w:displayText="I will include 3 reasons and 1 example." w:value="I will include 3 reasons and 1 example."/>
                                    <w:listItem w:displayText="I will include 3 reasons and 2 examples." w:value="I will include 3 reasons and 2 examples."/>
                                    <w:listItem w:displayText="I will include 3 reasons and 3 examples." w:value="I will include 3 reasons and 3 examples."/>
                                  </w:dropDownList>
                                </w:sdtPr>
                                <w:sdtEndPr>
                                  <w:rPr>
                                    <w:rStyle w:val="Evaluation"/>
                                  </w:rPr>
                                </w:sdtEndPr>
                                <w:sdtContent>
                                  <w:r w:rsidRPr="00730F15">
                                    <w:rPr>
                                      <w:rStyle w:val="Evaluation"/>
                                      <w:color w:val="000000" w:themeColor="text1"/>
                                    </w:rPr>
                                    <w:t>Choose your next goal here!</w:t>
                                  </w:r>
                                </w:sdtContent>
                              </w:sdt>
                            </w:p>
                            <w:p w14:paraId="15AE81BC" w14:textId="77777777" w:rsidR="00C5059F" w:rsidRDefault="00C5059F" w:rsidP="00D639D8">
                              <w:pPr>
                                <w:pStyle w:val="ListParagraph"/>
                                <w:spacing w:after="0" w:line="240" w:lineRule="auto"/>
                                <w:ind w:left="0"/>
                                <w:rPr>
                                  <w:rFonts w:ascii="Comic Sans MS" w:hAnsi="Comic Sans MS"/>
                                  <w:b/>
                                  <w:color w:val="002060"/>
                                  <w:sz w:val="28"/>
                                  <w:szCs w:val="28"/>
                                </w:rPr>
                              </w:pPr>
                            </w:p>
                            <w:p w14:paraId="2E94365E" w14:textId="5AB5CB00" w:rsidR="00776039" w:rsidRPr="00237B38" w:rsidRDefault="00F66142" w:rsidP="00776039">
                              <w:pPr>
                                <w:pStyle w:val="ListParagraph"/>
                                <w:spacing w:after="0" w:line="360" w:lineRule="auto"/>
                                <w:ind w:left="1440"/>
                                <w:rPr>
                                  <w:b/>
                                  <w:sz w:val="28"/>
                                  <w:szCs w:val="28"/>
                                </w:rPr>
                              </w:pPr>
                              <w:r>
                                <w:rPr>
                                  <w:rFonts w:ascii="Comic Sans MS" w:hAnsi="Comic Sans MS"/>
                                  <w:b/>
                                  <w:color w:val="002060"/>
                                  <w:sz w:val="28"/>
                                  <w:szCs w:val="28"/>
                                </w:rPr>
                                <w:t>F</w:t>
                              </w:r>
                              <w:r w:rsidR="00C5059F">
                                <w:rPr>
                                  <w:rFonts w:ascii="Comic Sans MS" w:hAnsi="Comic Sans MS"/>
                                  <w:b/>
                                  <w:color w:val="002060"/>
                                  <w:sz w:val="28"/>
                                  <w:szCs w:val="28"/>
                                </w:rPr>
                                <w:t>eedback</w:t>
                              </w:r>
                              <w:r w:rsidR="00776039">
                                <w:rPr>
                                  <w:rFonts w:ascii="Comic Sans MS" w:hAnsi="Comic Sans MS"/>
                                  <w:b/>
                                  <w:color w:val="002060"/>
                                  <w:sz w:val="28"/>
                                  <w:szCs w:val="28"/>
                                </w:rPr>
                                <w:t xml:space="preserve">: </w:t>
                              </w:r>
                              <w:r w:rsidR="00776039" w:rsidRPr="00DE05CE">
                                <w:rPr>
                                  <w:rFonts w:ascii="Times New Roman" w:hAnsi="Times New Roman"/>
                                  <w:sz w:val="24"/>
                                  <w:szCs w:val="24"/>
                                </w:rPr>
                                <w:t xml:space="preserve"> </w:t>
                              </w:r>
                              <w:r w:rsidR="00776039">
                                <w:rPr>
                                  <w:sz w:val="28"/>
                                  <w:szCs w:val="28"/>
                                </w:rPr>
                                <w:t>Y</w:t>
                              </w:r>
                              <w:r w:rsidR="00776039" w:rsidRPr="00DE05CE">
                                <w:rPr>
                                  <w:sz w:val="28"/>
                                  <w:szCs w:val="28"/>
                                </w:rPr>
                                <w:t>ou</w:t>
                              </w:r>
                              <w:r w:rsidR="00776039">
                                <w:rPr>
                                  <w:sz w:val="28"/>
                                  <w:szCs w:val="28"/>
                                </w:rPr>
                                <w:t>’ve</w:t>
                              </w:r>
                              <w:r w:rsidR="00776039" w:rsidRPr="00DE05CE">
                                <w:rPr>
                                  <w:sz w:val="28"/>
                                  <w:szCs w:val="28"/>
                                </w:rPr>
                                <w:t xml:space="preserve"> included</w:t>
                              </w:r>
                              <w:r w:rsidR="00753BF3">
                                <w:rPr>
                                  <w:sz w:val="28"/>
                                  <w:szCs w:val="28"/>
                                </w:rPr>
                                <w:t xml:space="preserve"> </w:t>
                              </w:r>
                              <w:sdt>
                                <w:sdtPr>
                                  <w:rPr>
                                    <w:rStyle w:val="Evaluation"/>
                                  </w:rPr>
                                  <w:id w:val="-374474677"/>
                                  <w:lock w:val="sdtLocked"/>
                                  <w:showingPlcHdr/>
                                  <w15:color w:val="000000"/>
                                  <w:text w:multiLine="1"/>
                                </w:sdtPr>
                                <w:sdtEndPr>
                                  <w:rPr>
                                    <w:rStyle w:val="DefaultParagraphFont"/>
                                    <w:sz w:val="22"/>
                                    <w:szCs w:val="28"/>
                                    <w:u w:val="none"/>
                                  </w:rPr>
                                </w:sdtEndPr>
                                <w:sdtContent>
                                  <w:r w:rsidR="00776039" w:rsidRPr="00730F15">
                                    <w:rPr>
                                      <w:rStyle w:val="PlaceholderText"/>
                                      <w:color w:val="000000" w:themeColor="text1"/>
                                    </w:rPr>
                                    <w:t>Click or tap here to enter text.</w:t>
                                  </w:r>
                                </w:sdtContent>
                              </w:sdt>
                              <w:r w:rsidR="00753BF3">
                                <w:rPr>
                                  <w:rStyle w:val="Evaluation"/>
                                  <w:u w:val="none"/>
                                </w:rPr>
                                <w:t xml:space="preserve"> </w:t>
                              </w:r>
                              <w:r w:rsidR="00776039" w:rsidRPr="00DE05CE">
                                <w:rPr>
                                  <w:sz w:val="28"/>
                                  <w:szCs w:val="28"/>
                                </w:rPr>
                                <w:t>in y</w:t>
                              </w:r>
                              <w:r w:rsidR="00776039">
                                <w:rPr>
                                  <w:sz w:val="28"/>
                                  <w:szCs w:val="28"/>
                                </w:rPr>
                                <w:t>our essay</w:t>
                              </w:r>
                              <w:r w:rsidR="00776039" w:rsidRPr="00DE05CE">
                                <w:rPr>
                                  <w:sz w:val="28"/>
                                  <w:szCs w:val="28"/>
                                </w:rPr>
                                <w:t>,</w:t>
                              </w:r>
                              <w:r w:rsidR="00776039">
                                <w:rPr>
                                  <w:rFonts w:ascii="Times New Roman" w:hAnsi="Times New Roman"/>
                                  <w:sz w:val="24"/>
                                  <w:szCs w:val="24"/>
                                </w:rPr>
                                <w:t xml:space="preserve"> </w:t>
                              </w:r>
                              <w:r w:rsidR="00776039" w:rsidRPr="00DE05CE">
                                <w:rPr>
                                  <w:sz w:val="28"/>
                                  <w:szCs w:val="28"/>
                                </w:rPr>
                                <w:t>which</w:t>
                              </w:r>
                              <w:r w:rsidR="00776039">
                                <w:rPr>
                                  <w:sz w:val="28"/>
                                  <w:szCs w:val="28"/>
                                </w:rPr>
                                <w:t xml:space="preserve"> makes you </w:t>
                              </w:r>
                              <w:r w:rsidR="00776039" w:rsidRPr="00B713AC">
                                <w:rPr>
                                  <w:b/>
                                  <w:color w:val="002060"/>
                                  <w:sz w:val="28"/>
                                  <w:szCs w:val="28"/>
                                  <w:u w:val="single"/>
                                </w:rPr>
                                <w:t>a great writer</w:t>
                              </w:r>
                              <w:r w:rsidR="00776039">
                                <w:rPr>
                                  <w:sz w:val="28"/>
                                  <w:szCs w:val="28"/>
                                </w:rPr>
                                <w:t>!</w:t>
                              </w:r>
                            </w:p>
                            <w:p w14:paraId="62B3D619" w14:textId="06F67CE8" w:rsidR="00C5059F" w:rsidRPr="00237B38" w:rsidRDefault="00C5059F" w:rsidP="00237B38">
                              <w:pPr>
                                <w:pStyle w:val="ListParagraph"/>
                                <w:spacing w:after="0" w:line="360" w:lineRule="auto"/>
                                <w:ind w:left="1440"/>
                                <w:rPr>
                                  <w:b/>
                                  <w:sz w:val="28"/>
                                  <w:szCs w:val="28"/>
                                </w:rPr>
                              </w:pPr>
                            </w:p>
                          </w:txbxContent>
                        </wps:txbx>
                        <wps:bodyPr rot="0" vert="horz" wrap="square" lIns="91440" tIns="45720" rIns="91440" bIns="45720" anchor="t" anchorCtr="0">
                          <a:spAutoFit/>
                        </wps:bodyPr>
                      </wps:wsp>
                      <pic:pic xmlns:pic="http://schemas.openxmlformats.org/drawingml/2006/picture">
                        <pic:nvPicPr>
                          <pic:cNvPr id="12" name="Picture 12"/>
                          <pic:cNvPicPr>
                            <a:picLocks noChangeAspect="1"/>
                          </pic:cNvPicPr>
                        </pic:nvPicPr>
                        <pic:blipFill rotWithShape="1">
                          <a:blip r:embed="rId37">
                            <a:extLst>
                              <a:ext uri="{28A0092B-C50C-407E-A947-70E740481C1C}">
                                <a14:useLocalDpi xmlns:a14="http://schemas.microsoft.com/office/drawing/2010/main" val="0"/>
                              </a:ext>
                            </a:extLst>
                          </a:blip>
                          <a:srcRect l="5788" t="26982" r="90818" b="66679"/>
                          <a:stretch/>
                        </pic:blipFill>
                        <pic:spPr bwMode="auto">
                          <a:xfrm>
                            <a:off x="533400" y="19050"/>
                            <a:ext cx="381000" cy="40005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2ED8FC05" id="Group 20" o:spid="_x0000_s1028" alt="&quot;&quot;" style="position:absolute;margin-left:-73.7pt;margin-top:476.05pt;width:614.2pt;height:341.45pt;z-index:251786752;mso-position-vertical-relative:page;mso-width-relative:margin;mso-height-relative:margin" coordsize="78014,436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">
                <v:shape id="_x0000_s1029" type="#_x0000_t202" style="position:absolute;width:78014;height:43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" fillcolor="#b8cce4 [1300]">
                  <v:textbox style="mso-fit-shape-to-text:t">
                    <w:txbxContent>
                      <w:p w14:paraId="7D4EE1CB" w14:textId="77777777" w:rsidR="00C5059F" w:rsidRDefault="003F5D00" w:rsidP="00D639D8">
                        <w:pPr>
                          <w:spacing w:after="0" w:line="276" w:lineRule="auto"/>
                          <w:ind w:left="720" w:firstLine="720"/>
                          <w:rPr>
                            <w:rFonts w:ascii="Comic Sans MS" w:hAnsi="Comic Sans MS"/>
                            <w:b/>
                            <w:color w:val="002060"/>
                            <w:sz w:val="28"/>
                            <w:szCs w:val="28"/>
                          </w:rPr>
                        </w:pPr>
                        <w:r>
                          <w:rPr>
                            <w:rFonts w:ascii="Comic Sans MS" w:hAnsi="Comic Sans MS"/>
                            <w:b/>
                            <w:color w:val="002060"/>
                            <w:sz w:val="28"/>
                            <w:szCs w:val="28"/>
                          </w:rPr>
                          <w:t>Evaluate</w:t>
                        </w:r>
                        <w:r w:rsidR="00C5059F" w:rsidRPr="007C3463">
                          <w:rPr>
                            <w:rFonts w:ascii="Comic Sans MS" w:hAnsi="Comic Sans MS"/>
                            <w:b/>
                            <w:color w:val="002060"/>
                            <w:sz w:val="28"/>
                            <w:szCs w:val="28"/>
                          </w:rPr>
                          <w:t>:</w:t>
                        </w:r>
                      </w:p>
                      <w:p w14:paraId="563910E5" w14:textId="544878F1" w:rsidR="00C5059F" w:rsidRDefault="00C5059F" w:rsidP="00D639D8">
                        <w:pPr>
                          <w:pStyle w:val="ListParagraph"/>
                          <w:numPr>
                            <w:ilvl w:val="0"/>
                            <w:numId w:val="1"/>
                          </w:numPr>
                          <w:spacing w:after="0" w:line="360" w:lineRule="auto"/>
                          <w:ind w:left="2070"/>
                          <w:rPr>
                            <w:b/>
                            <w:sz w:val="28"/>
                            <w:szCs w:val="28"/>
                          </w:rPr>
                        </w:pPr>
                        <w:r w:rsidRPr="00C754F1">
                          <w:rPr>
                            <w:b/>
                            <w:sz w:val="28"/>
                            <w:szCs w:val="28"/>
                          </w:rPr>
                          <w:t xml:space="preserve">How many words do I have in my essay? </w:t>
                        </w:r>
                        <w:sdt>
                          <w:sdtPr>
                            <w:rPr>
                              <w:rStyle w:val="Evaluation"/>
                            </w:rPr>
                            <w:id w:val="-630867818"/>
                            <w:lock w:val="sdtLocked"/>
                            <w:showingPlcHdr/>
                            <w15:color w:val="000000"/>
                            <w:text/>
                          </w:sdtPr>
                          <w:sdtEndPr>
                            <w:rPr>
                              <w:rStyle w:val="DefaultParagraphFont"/>
                              <w:b/>
                              <w:szCs w:val="28"/>
                              <w:u w:val="none"/>
                            </w:rPr>
                          </w:sdtEndPr>
                          <w:sdtContent>
                            <w:r w:rsidR="00776039" w:rsidRPr="00730F15">
                              <w:rPr>
                                <w:rStyle w:val="PlaceholderText"/>
                                <w:color w:val="000000" w:themeColor="text1"/>
                              </w:rPr>
                              <w:t>Click or tap here to enter text.</w:t>
                            </w:r>
                          </w:sdtContent>
                        </w:sdt>
                      </w:p>
                      <w:p w14:paraId="664A0D9C" w14:textId="671B5FED" w:rsidR="00C5059F" w:rsidRPr="00C754F1" w:rsidRDefault="00C5059F" w:rsidP="00D639D8">
                        <w:pPr>
                          <w:pStyle w:val="ListParagraph"/>
                          <w:numPr>
                            <w:ilvl w:val="0"/>
                            <w:numId w:val="1"/>
                          </w:numPr>
                          <w:spacing w:after="0" w:line="360" w:lineRule="auto"/>
                          <w:ind w:left="2070"/>
                          <w:rPr>
                            <w:b/>
                            <w:sz w:val="28"/>
                            <w:szCs w:val="28"/>
                          </w:rPr>
                        </w:pPr>
                        <w:r w:rsidRPr="00C754F1">
                          <w:rPr>
                            <w:b/>
                            <w:sz w:val="28"/>
                            <w:szCs w:val="28"/>
                          </w:rPr>
                          <w:t xml:space="preserve">How many sentences do I have in my essay? </w:t>
                        </w:r>
                        <w:sdt>
                          <w:sdtPr>
                            <w:rPr>
                              <w:rStyle w:val="Evaluation"/>
                            </w:rPr>
                            <w:id w:val="897325335"/>
                            <w:lock w:val="sdtLocked"/>
                            <w:showingPlcHdr/>
                            <w15:color w:val="000000"/>
                            <w:text/>
                          </w:sdtPr>
                          <w:sdtEndPr>
                            <w:rPr>
                              <w:rStyle w:val="DefaultParagraphFont"/>
                              <w:b/>
                              <w:szCs w:val="28"/>
                              <w:u w:val="none"/>
                            </w:rPr>
                          </w:sdtEndPr>
                          <w:sdtContent>
                            <w:r w:rsidR="00776039" w:rsidRPr="00730F15">
                              <w:rPr>
                                <w:rStyle w:val="PlaceholderText"/>
                                <w:color w:val="000000" w:themeColor="text1"/>
                              </w:rPr>
                              <w:t>Click or tap here to enter text.</w:t>
                            </w:r>
                          </w:sdtContent>
                        </w:sdt>
                      </w:p>
                      <w:p w14:paraId="41F91381" w14:textId="2E2534C3" w:rsidR="00C5059F" w:rsidRDefault="00C5059F" w:rsidP="00D639D8">
                        <w:pPr>
                          <w:pStyle w:val="ListParagraph"/>
                          <w:numPr>
                            <w:ilvl w:val="0"/>
                            <w:numId w:val="1"/>
                          </w:numPr>
                          <w:spacing w:after="0" w:line="360" w:lineRule="auto"/>
                          <w:ind w:left="2070"/>
                          <w:rPr>
                            <w:b/>
                            <w:sz w:val="28"/>
                            <w:szCs w:val="28"/>
                          </w:rPr>
                        </w:pPr>
                        <w:r>
                          <w:rPr>
                            <w:b/>
                            <w:sz w:val="28"/>
                            <w:szCs w:val="28"/>
                          </w:rPr>
                          <w:t xml:space="preserve">How many reasons do I have in my essay? </w:t>
                        </w:r>
                        <w:sdt>
                          <w:sdtPr>
                            <w:rPr>
                              <w:rStyle w:val="Evaluation"/>
                            </w:rPr>
                            <w:id w:val="503403910"/>
                            <w:lock w:val="sdtLocked"/>
                            <w:showingPlcHdr/>
                            <w15:color w:val="000000"/>
                            <w:text/>
                          </w:sdtPr>
                          <w:sdtEndPr>
                            <w:rPr>
                              <w:rStyle w:val="DefaultParagraphFont"/>
                              <w:b/>
                              <w:szCs w:val="28"/>
                              <w:u w:val="none"/>
                            </w:rPr>
                          </w:sdtEndPr>
                          <w:sdtContent>
                            <w:r w:rsidR="00776039" w:rsidRPr="00730F15">
                              <w:rPr>
                                <w:rStyle w:val="PlaceholderText"/>
                                <w:color w:val="000000" w:themeColor="text1"/>
                              </w:rPr>
                              <w:t>Click or tap here to enter text.</w:t>
                            </w:r>
                          </w:sdtContent>
                        </w:sdt>
                      </w:p>
                      <w:p w14:paraId="0B6E230B" w14:textId="28287694" w:rsidR="00C5059F" w:rsidRDefault="00C5059F" w:rsidP="00D639D8">
                        <w:pPr>
                          <w:pStyle w:val="ListParagraph"/>
                          <w:numPr>
                            <w:ilvl w:val="0"/>
                            <w:numId w:val="1"/>
                          </w:numPr>
                          <w:spacing w:after="0" w:line="360" w:lineRule="auto"/>
                          <w:ind w:left="2070"/>
                          <w:rPr>
                            <w:b/>
                            <w:sz w:val="28"/>
                            <w:szCs w:val="28"/>
                          </w:rPr>
                        </w:pPr>
                        <w:r>
                          <w:rPr>
                            <w:b/>
                            <w:sz w:val="28"/>
                            <w:szCs w:val="28"/>
                          </w:rPr>
                          <w:t xml:space="preserve">How many examples do I have in my essay? </w:t>
                        </w:r>
                        <w:sdt>
                          <w:sdtPr>
                            <w:rPr>
                              <w:rStyle w:val="Evaluation"/>
                            </w:rPr>
                            <w:id w:val="-844545122"/>
                            <w:lock w:val="sdtLocked"/>
                            <w:showingPlcHdr/>
                            <w15:color w:val="000000"/>
                            <w:text/>
                          </w:sdtPr>
                          <w:sdtEndPr>
                            <w:rPr>
                              <w:rStyle w:val="DefaultParagraphFont"/>
                              <w:b/>
                              <w:szCs w:val="28"/>
                              <w:u w:val="none"/>
                            </w:rPr>
                          </w:sdtEndPr>
                          <w:sdtContent>
                            <w:r w:rsidR="00776039" w:rsidRPr="00730F15">
                              <w:rPr>
                                <w:rStyle w:val="PlaceholderText"/>
                                <w:color w:val="000000" w:themeColor="text1"/>
                              </w:rPr>
                              <w:t>Click or tap here to enter text.</w:t>
                            </w:r>
                          </w:sdtContent>
                        </w:sdt>
                      </w:p>
                      <w:p w14:paraId="1B43150C" w14:textId="77777777" w:rsidR="00C5059F" w:rsidRDefault="00C5059F" w:rsidP="00D639D8">
                        <w:pPr>
                          <w:pStyle w:val="ListParagraph"/>
                          <w:numPr>
                            <w:ilvl w:val="0"/>
                            <w:numId w:val="1"/>
                          </w:numPr>
                          <w:spacing w:after="0" w:line="360" w:lineRule="auto"/>
                          <w:ind w:left="2070"/>
                          <w:rPr>
                            <w:b/>
                            <w:sz w:val="28"/>
                            <w:szCs w:val="28"/>
                          </w:rPr>
                        </w:pPr>
                        <w:r>
                          <w:rPr>
                            <w:b/>
                            <w:sz w:val="28"/>
                            <w:szCs w:val="28"/>
                          </w:rPr>
                          <w:t xml:space="preserve">Do all my sentences make sense? </w:t>
                        </w:r>
                        <w:sdt>
                          <w:sdtPr>
                            <w:rPr>
                              <w:rStyle w:val="Evaluation"/>
                            </w:rPr>
                            <w:id w:val="-880941856"/>
                            <w:lock w:val="sdtLocked"/>
                            <w:showingPlcHdr/>
                            <w15:color w:val="000000"/>
                            <w:dropDownList>
                              <w:listItem w:value="Choose an item."/>
                              <w:listItem w:displayText="Yes, all my sentences make sense." w:value="Yes, all my sentences make sense."/>
                              <w:listItem w:displayText="No, not all my sentences make sense." w:value="No, not all my sentences make sense."/>
                              <w:listItem w:displayText="I edited my essay to make sense." w:value="I edited my essay to make sense."/>
                            </w:dropDownList>
                          </w:sdtPr>
                          <w:sdtEndPr>
                            <w:rPr>
                              <w:rStyle w:val="DefaultParagraphFont"/>
                              <w:szCs w:val="28"/>
                              <w:u w:val="none"/>
                            </w:rPr>
                          </w:sdtEndPr>
                          <w:sdtContent>
                            <w:r w:rsidRPr="00730F15">
                              <w:rPr>
                                <w:rStyle w:val="PlaceholderText"/>
                                <w:color w:val="000000" w:themeColor="text1"/>
                                <w:sz w:val="28"/>
                                <w:szCs w:val="28"/>
                              </w:rPr>
                              <w:t>Choose an item.</w:t>
                            </w:r>
                          </w:sdtContent>
                        </w:sdt>
                        <w:r>
                          <w:rPr>
                            <w:b/>
                            <w:sz w:val="28"/>
                            <w:szCs w:val="28"/>
                          </w:rPr>
                          <w:t xml:space="preserve"> </w:t>
                        </w:r>
                      </w:p>
                      <w:p w14:paraId="778B1BBD" w14:textId="77777777" w:rsidR="00C5059F" w:rsidRPr="005722F9" w:rsidRDefault="00C5059F" w:rsidP="00237B38">
                        <w:pPr>
                          <w:spacing w:after="0" w:line="240" w:lineRule="auto"/>
                          <w:ind w:left="2070"/>
                          <w:rPr>
                            <w:b/>
                            <w:sz w:val="28"/>
                            <w:szCs w:val="28"/>
                          </w:rPr>
                        </w:pPr>
                        <w:r>
                          <w:rPr>
                            <w:b/>
                            <w:sz w:val="28"/>
                            <w:szCs w:val="28"/>
                          </w:rPr>
                          <w:t xml:space="preserve">                                                            </w:t>
                        </w:r>
                        <w:r>
                          <w:rPr>
                            <w:rFonts w:ascii="Arial" w:hAnsi="Arial" w:cs="Arial"/>
                            <w:noProof/>
                            <w:sz w:val="20"/>
                            <w:szCs w:val="20"/>
                          </w:rPr>
                          <w:drawing>
                            <wp:inline distT="0" distB="0" distL="0" distR="0" wp14:anchorId="7E0EF1F6" wp14:editId="5E0166F2">
                              <wp:extent cx="381000" cy="381000"/>
                              <wp:effectExtent l="0" t="0" r="0" b="0"/>
                              <wp:docPr id="24" name="Picture 24" descr="S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Sa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r>
                          <w:rPr>
                            <w:b/>
                            <w:sz w:val="28"/>
                            <w:szCs w:val="28"/>
                          </w:rPr>
                          <w:t xml:space="preserve">      </w:t>
                        </w:r>
                        <w:r>
                          <w:rPr>
                            <w:rFonts w:ascii="Arial" w:hAnsi="Arial" w:cs="Arial"/>
                            <w:noProof/>
                            <w:sz w:val="20"/>
                            <w:szCs w:val="20"/>
                          </w:rPr>
                          <w:drawing>
                            <wp:inline distT="0" distB="0" distL="0" distR="0" wp14:anchorId="356E00ED" wp14:editId="76750809">
                              <wp:extent cx="381000" cy="381000"/>
                              <wp:effectExtent l="0" t="0" r="0" b="0"/>
                              <wp:docPr id="25" name="Picture 25" descr="Uns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Unsure"/>
                                      <pic:cNvPicPr>
                                        <a:picLocks noChangeAspect="1" noChangeArrowheads="1"/>
                                      </pic:cNvPicPr>
                                    </pic:nvPicPr>
                                    <pic:blipFill>
                                      <a:blip r:embed="rId34" cstate="print">
                                        <a:extLst>
                                          <a:ext uri="{BEBA8EAE-BF5A-486C-A8C5-ECC9F3942E4B}">
                                            <a14:imgProps xmlns:a14="http://schemas.microsoft.com/office/drawing/2010/main">
                                              <a14:imgLayer r:embed="rId35">
                                                <a14:imgEffect>
                                                  <a14:sharpenSoften amount="50000"/>
                                                </a14:imgEffect>
                                                <a14:imgEffect>
                                                  <a14:colorTemperature colorTemp="11200"/>
                                                </a14:imgEffect>
                                                <a14:imgEffect>
                                                  <a14:saturation sat="400000"/>
                                                </a14:imgEffect>
                                                <a14:imgEffect>
                                                  <a14:brightnessContrast contrast="100000"/>
                                                </a14:imgEffect>
                                              </a14:imgLayer>
                                            </a14:imgProps>
                                          </a:ex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r>
                          <w:rPr>
                            <w:b/>
                            <w:sz w:val="28"/>
                            <w:szCs w:val="28"/>
                          </w:rPr>
                          <w:t xml:space="preserve">      </w:t>
                        </w:r>
                        <w:r>
                          <w:rPr>
                            <w:rFonts w:ascii="Arial" w:hAnsi="Arial" w:cs="Arial"/>
                            <w:noProof/>
                            <w:sz w:val="20"/>
                            <w:szCs w:val="20"/>
                          </w:rPr>
                          <w:drawing>
                            <wp:inline distT="0" distB="0" distL="0" distR="0" wp14:anchorId="505C4F79" wp14:editId="4B0E1F94">
                              <wp:extent cx="381000" cy="381000"/>
                              <wp:effectExtent l="0" t="0" r="0" b="0"/>
                              <wp:docPr id="26" name="Picture 26" descr="Hap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Happy"/>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p w14:paraId="2EB40C36" w14:textId="1AF3AB6A" w:rsidR="00C5059F" w:rsidRPr="00C355EE" w:rsidRDefault="00C5059F" w:rsidP="00237B38">
                        <w:pPr>
                          <w:pStyle w:val="ListParagraph"/>
                          <w:numPr>
                            <w:ilvl w:val="0"/>
                            <w:numId w:val="1"/>
                          </w:numPr>
                          <w:spacing w:after="0" w:line="360" w:lineRule="auto"/>
                          <w:ind w:left="2074"/>
                          <w:rPr>
                            <w:b/>
                            <w:sz w:val="28"/>
                            <w:szCs w:val="28"/>
                          </w:rPr>
                        </w:pPr>
                        <w:r>
                          <w:rPr>
                            <w:b/>
                            <w:sz w:val="28"/>
                            <w:szCs w:val="28"/>
                          </w:rPr>
                          <w:t xml:space="preserve">How do I feel about my essay:       </w:t>
                        </w:r>
                        <w:sdt>
                          <w:sdtPr>
                            <w:rPr>
                              <w:sz w:val="28"/>
                              <w:szCs w:val="28"/>
                            </w:rPr>
                            <w:id w:val="1662111457"/>
                            <w:lock w:val="sdtLocked"/>
                            <w14:checkbox>
                              <w14:checked w14:val="0"/>
                              <w14:checkedState w14:val="2612" w14:font="MS Gothic"/>
                              <w14:uncheckedState w14:val="2610" w14:font="MS Gothic"/>
                            </w14:checkbox>
                          </w:sdtPr>
                          <w:sdtEndPr/>
                          <w:sdtContent>
                            <w:r w:rsidR="00776039">
                              <w:rPr>
                                <w:rFonts w:ascii="MS Gothic" w:eastAsia="MS Gothic" w:hAnsi="MS Gothic" w:hint="eastAsia"/>
                                <w:sz w:val="28"/>
                                <w:szCs w:val="28"/>
                              </w:rPr>
                              <w:t>☐</w:t>
                            </w:r>
                          </w:sdtContent>
                        </w:sdt>
                        <w:r w:rsidRPr="005722F9">
                          <w:rPr>
                            <w:b/>
                            <w:sz w:val="28"/>
                            <w:szCs w:val="28"/>
                          </w:rPr>
                          <w:t xml:space="preserve"> </w:t>
                        </w:r>
                        <w:r w:rsidR="00AE4E52">
                          <w:rPr>
                            <w:b/>
                            <w:sz w:val="28"/>
                            <w:szCs w:val="28"/>
                          </w:rPr>
                          <w:t xml:space="preserve">    </w:t>
                        </w:r>
                        <w:r>
                          <w:rPr>
                            <w:b/>
                            <w:sz w:val="28"/>
                            <w:szCs w:val="28"/>
                          </w:rPr>
                          <w:t xml:space="preserve">    </w:t>
                        </w:r>
                        <w:r w:rsidR="00972921">
                          <w:rPr>
                            <w:b/>
                            <w:sz w:val="28"/>
                            <w:szCs w:val="28"/>
                          </w:rPr>
                          <w:t xml:space="preserve"> </w:t>
                        </w:r>
                        <w:r>
                          <w:rPr>
                            <w:b/>
                            <w:sz w:val="28"/>
                            <w:szCs w:val="28"/>
                          </w:rPr>
                          <w:t xml:space="preserve"> </w:t>
                        </w:r>
                        <w:sdt>
                          <w:sdtPr>
                            <w:rPr>
                              <w:sz w:val="28"/>
                              <w:szCs w:val="28"/>
                            </w:rPr>
                            <w:id w:val="-998497440"/>
                            <w:lock w:val="sdtLocked"/>
                            <w14:checkbox>
                              <w14:checked w14:val="0"/>
                              <w14:checkedState w14:val="2612" w14:font="MS Gothic"/>
                              <w14:uncheckedState w14:val="2610" w14:font="MS Gothic"/>
                            </w14:checkbox>
                          </w:sdtPr>
                          <w:sdtEndPr/>
                          <w:sdtContent>
                            <w:r w:rsidR="006E6974">
                              <w:rPr>
                                <w:rFonts w:ascii="MS Gothic" w:eastAsia="MS Gothic" w:hAnsi="MS Gothic" w:hint="eastAsia"/>
                                <w:sz w:val="28"/>
                                <w:szCs w:val="28"/>
                              </w:rPr>
                              <w:t>☐</w:t>
                            </w:r>
                          </w:sdtContent>
                        </w:sdt>
                        <w:r>
                          <w:rPr>
                            <w:b/>
                            <w:sz w:val="28"/>
                            <w:szCs w:val="28"/>
                          </w:rPr>
                          <w:t xml:space="preserve">       </w:t>
                        </w:r>
                        <w:r w:rsidR="00AE4E52">
                          <w:rPr>
                            <w:b/>
                            <w:sz w:val="28"/>
                            <w:szCs w:val="28"/>
                          </w:rPr>
                          <w:t xml:space="preserve"> </w:t>
                        </w:r>
                        <w:r>
                          <w:rPr>
                            <w:b/>
                            <w:sz w:val="28"/>
                            <w:szCs w:val="28"/>
                          </w:rPr>
                          <w:t xml:space="preserve">    </w:t>
                        </w:r>
                        <w:sdt>
                          <w:sdtPr>
                            <w:rPr>
                              <w:rFonts w:cstheme="minorHAnsi"/>
                              <w:sz w:val="28"/>
                              <w:szCs w:val="28"/>
                            </w:rPr>
                            <w:id w:val="-688530257"/>
                            <w:lock w:val="sdtLocked"/>
                          </w:sdtPr>
                          <w:sdtEndPr/>
                          <w:sdtContent>
                            <w:sdt>
                              <w:sdtPr>
                                <w:rPr>
                                  <w:sz w:val="28"/>
                                  <w:szCs w:val="28"/>
                                </w:rPr>
                                <w:id w:val="1017040841"/>
                                <w14:checkbox>
                                  <w14:checked w14:val="0"/>
                                  <w14:checkedState w14:val="2612" w14:font="MS Gothic"/>
                                  <w14:uncheckedState w14:val="2610" w14:font="MS Gothic"/>
                                </w14:checkbox>
                              </w:sdtPr>
                              <w:sdtEndPr/>
                              <w:sdtContent>
                                <w:r w:rsidR="006E6974">
                                  <w:rPr>
                                    <w:rFonts w:ascii="MS Gothic" w:eastAsia="MS Gothic" w:hAnsi="MS Gothic" w:hint="eastAsia"/>
                                    <w:sz w:val="28"/>
                                    <w:szCs w:val="28"/>
                                  </w:rPr>
                                  <w:t>☐</w:t>
                                </w:r>
                              </w:sdtContent>
                            </w:sdt>
                          </w:sdtContent>
                        </w:sdt>
                      </w:p>
                      <w:p w14:paraId="4C45327B" w14:textId="77777777" w:rsidR="00C5059F" w:rsidRDefault="00C5059F" w:rsidP="00237B38">
                        <w:pPr>
                          <w:pStyle w:val="ListParagraph"/>
                          <w:numPr>
                            <w:ilvl w:val="0"/>
                            <w:numId w:val="1"/>
                          </w:numPr>
                          <w:spacing w:line="360" w:lineRule="auto"/>
                          <w:ind w:left="2070"/>
                          <w:rPr>
                            <w:b/>
                            <w:sz w:val="28"/>
                            <w:szCs w:val="28"/>
                          </w:rPr>
                        </w:pPr>
                        <w:r w:rsidRPr="00C355EE">
                          <w:rPr>
                            <w:b/>
                            <w:sz w:val="28"/>
                            <w:szCs w:val="28"/>
                          </w:rPr>
                          <w:t>My next goal is:</w:t>
                        </w:r>
                        <w:r>
                          <w:rPr>
                            <w:b/>
                            <w:sz w:val="28"/>
                            <w:szCs w:val="28"/>
                          </w:rPr>
                          <w:t xml:space="preserve"> </w:t>
                        </w:r>
                        <w:sdt>
                          <w:sdtPr>
                            <w:rPr>
                              <w:rStyle w:val="Evaluation"/>
                              <w:color w:val="000000" w:themeColor="text1"/>
                            </w:rPr>
                            <w:alias w:val="Next Goal"/>
                            <w:tag w:val="Next Goal"/>
                            <w:id w:val="-1894189869"/>
                            <w:lock w:val="sdtLocked"/>
                            <w15:color w:val="000000"/>
                            <w:dropDownList>
                              <w:listItem w:displayText="Choose your next goal here!" w:value="Choose your next goal here!"/>
                              <w:listItem w:displayText="I will include 3 reasons and 1 example." w:value="I will include 3 reasons and 1 example."/>
                              <w:listItem w:displayText="I will include 3 reasons and 2 examples." w:value="I will include 3 reasons and 2 examples."/>
                              <w:listItem w:displayText="I will include 3 reasons and 3 examples." w:value="I will include 3 reasons and 3 examples."/>
                            </w:dropDownList>
                          </w:sdtPr>
                          <w:sdtEndPr>
                            <w:rPr>
                              <w:rStyle w:val="Evaluation"/>
                            </w:rPr>
                          </w:sdtEndPr>
                          <w:sdtContent>
                            <w:r w:rsidRPr="00730F15">
                              <w:rPr>
                                <w:rStyle w:val="Evaluation"/>
                                <w:color w:val="000000" w:themeColor="text1"/>
                              </w:rPr>
                              <w:t>Choose your next goal here!</w:t>
                            </w:r>
                          </w:sdtContent>
                        </w:sdt>
                      </w:p>
                      <w:p w14:paraId="15AE81BC" w14:textId="77777777" w:rsidR="00C5059F" w:rsidRDefault="00C5059F" w:rsidP="00D639D8">
                        <w:pPr>
                          <w:pStyle w:val="ListParagraph"/>
                          <w:spacing w:after="0" w:line="240" w:lineRule="auto"/>
                          <w:ind w:left="0"/>
                          <w:rPr>
                            <w:rFonts w:ascii="Comic Sans MS" w:hAnsi="Comic Sans MS"/>
                            <w:b/>
                            <w:color w:val="002060"/>
                            <w:sz w:val="28"/>
                            <w:szCs w:val="28"/>
                          </w:rPr>
                        </w:pPr>
                      </w:p>
                      <w:p w14:paraId="2E94365E" w14:textId="5AB5CB00" w:rsidR="00776039" w:rsidRPr="00237B38" w:rsidRDefault="00F66142" w:rsidP="00776039">
                        <w:pPr>
                          <w:pStyle w:val="ListParagraph"/>
                          <w:spacing w:after="0" w:line="360" w:lineRule="auto"/>
                          <w:ind w:left="1440"/>
                          <w:rPr>
                            <w:b/>
                            <w:sz w:val="28"/>
                            <w:szCs w:val="28"/>
                          </w:rPr>
                        </w:pPr>
                        <w:r>
                          <w:rPr>
                            <w:rFonts w:ascii="Comic Sans MS" w:hAnsi="Comic Sans MS"/>
                            <w:b/>
                            <w:color w:val="002060"/>
                            <w:sz w:val="28"/>
                            <w:szCs w:val="28"/>
                          </w:rPr>
                          <w:t>F</w:t>
                        </w:r>
                        <w:r w:rsidR="00C5059F">
                          <w:rPr>
                            <w:rFonts w:ascii="Comic Sans MS" w:hAnsi="Comic Sans MS"/>
                            <w:b/>
                            <w:color w:val="002060"/>
                            <w:sz w:val="28"/>
                            <w:szCs w:val="28"/>
                          </w:rPr>
                          <w:t>eedback</w:t>
                        </w:r>
                        <w:r w:rsidR="00776039">
                          <w:rPr>
                            <w:rFonts w:ascii="Comic Sans MS" w:hAnsi="Comic Sans MS"/>
                            <w:b/>
                            <w:color w:val="002060"/>
                            <w:sz w:val="28"/>
                            <w:szCs w:val="28"/>
                          </w:rPr>
                          <w:t xml:space="preserve">: </w:t>
                        </w:r>
                        <w:r w:rsidR="00776039" w:rsidRPr="00DE05CE">
                          <w:rPr>
                            <w:rFonts w:ascii="Times New Roman" w:hAnsi="Times New Roman"/>
                            <w:sz w:val="24"/>
                            <w:szCs w:val="24"/>
                          </w:rPr>
                          <w:t xml:space="preserve"> </w:t>
                        </w:r>
                        <w:r w:rsidR="00776039">
                          <w:rPr>
                            <w:sz w:val="28"/>
                            <w:szCs w:val="28"/>
                          </w:rPr>
                          <w:t>Y</w:t>
                        </w:r>
                        <w:r w:rsidR="00776039" w:rsidRPr="00DE05CE">
                          <w:rPr>
                            <w:sz w:val="28"/>
                            <w:szCs w:val="28"/>
                          </w:rPr>
                          <w:t>ou</w:t>
                        </w:r>
                        <w:r w:rsidR="00776039">
                          <w:rPr>
                            <w:sz w:val="28"/>
                            <w:szCs w:val="28"/>
                          </w:rPr>
                          <w:t>’ve</w:t>
                        </w:r>
                        <w:r w:rsidR="00776039" w:rsidRPr="00DE05CE">
                          <w:rPr>
                            <w:sz w:val="28"/>
                            <w:szCs w:val="28"/>
                          </w:rPr>
                          <w:t xml:space="preserve"> included</w:t>
                        </w:r>
                        <w:r w:rsidR="00753BF3">
                          <w:rPr>
                            <w:sz w:val="28"/>
                            <w:szCs w:val="28"/>
                          </w:rPr>
                          <w:t xml:space="preserve"> </w:t>
                        </w:r>
                        <w:sdt>
                          <w:sdtPr>
                            <w:rPr>
                              <w:rStyle w:val="Evaluation"/>
                            </w:rPr>
                            <w:id w:val="-374474677"/>
                            <w:lock w:val="sdtLocked"/>
                            <w:showingPlcHdr/>
                            <w15:color w:val="000000"/>
                            <w:text w:multiLine="1"/>
                          </w:sdtPr>
                          <w:sdtEndPr>
                            <w:rPr>
                              <w:rStyle w:val="DefaultParagraphFont"/>
                              <w:sz w:val="22"/>
                              <w:szCs w:val="28"/>
                              <w:u w:val="none"/>
                            </w:rPr>
                          </w:sdtEndPr>
                          <w:sdtContent>
                            <w:r w:rsidR="00776039" w:rsidRPr="00730F15">
                              <w:rPr>
                                <w:rStyle w:val="PlaceholderText"/>
                                <w:color w:val="000000" w:themeColor="text1"/>
                              </w:rPr>
                              <w:t>Click or tap here to enter text.</w:t>
                            </w:r>
                          </w:sdtContent>
                        </w:sdt>
                        <w:r w:rsidR="00753BF3">
                          <w:rPr>
                            <w:rStyle w:val="Evaluation"/>
                            <w:u w:val="none"/>
                          </w:rPr>
                          <w:t xml:space="preserve"> </w:t>
                        </w:r>
                        <w:r w:rsidR="00776039" w:rsidRPr="00DE05CE">
                          <w:rPr>
                            <w:sz w:val="28"/>
                            <w:szCs w:val="28"/>
                          </w:rPr>
                          <w:t>in y</w:t>
                        </w:r>
                        <w:r w:rsidR="00776039">
                          <w:rPr>
                            <w:sz w:val="28"/>
                            <w:szCs w:val="28"/>
                          </w:rPr>
                          <w:t>our essay</w:t>
                        </w:r>
                        <w:r w:rsidR="00776039" w:rsidRPr="00DE05CE">
                          <w:rPr>
                            <w:sz w:val="28"/>
                            <w:szCs w:val="28"/>
                          </w:rPr>
                          <w:t>,</w:t>
                        </w:r>
                        <w:r w:rsidR="00776039">
                          <w:rPr>
                            <w:rFonts w:ascii="Times New Roman" w:hAnsi="Times New Roman"/>
                            <w:sz w:val="24"/>
                            <w:szCs w:val="24"/>
                          </w:rPr>
                          <w:t xml:space="preserve"> </w:t>
                        </w:r>
                        <w:r w:rsidR="00776039" w:rsidRPr="00DE05CE">
                          <w:rPr>
                            <w:sz w:val="28"/>
                            <w:szCs w:val="28"/>
                          </w:rPr>
                          <w:t>which</w:t>
                        </w:r>
                        <w:r w:rsidR="00776039">
                          <w:rPr>
                            <w:sz w:val="28"/>
                            <w:szCs w:val="28"/>
                          </w:rPr>
                          <w:t xml:space="preserve"> makes you </w:t>
                        </w:r>
                        <w:r w:rsidR="00776039" w:rsidRPr="00B713AC">
                          <w:rPr>
                            <w:b/>
                            <w:color w:val="002060"/>
                            <w:sz w:val="28"/>
                            <w:szCs w:val="28"/>
                            <w:u w:val="single"/>
                          </w:rPr>
                          <w:t>a great writer</w:t>
                        </w:r>
                        <w:r w:rsidR="00776039">
                          <w:rPr>
                            <w:sz w:val="28"/>
                            <w:szCs w:val="28"/>
                          </w:rPr>
                          <w:t>!</w:t>
                        </w:r>
                      </w:p>
                      <w:p w14:paraId="62B3D619" w14:textId="06F67CE8" w:rsidR="00C5059F" w:rsidRPr="00237B38" w:rsidRDefault="00C5059F" w:rsidP="00237B38">
                        <w:pPr>
                          <w:pStyle w:val="ListParagraph"/>
                          <w:spacing w:after="0" w:line="360" w:lineRule="auto"/>
                          <w:ind w:left="1440"/>
                          <w:rPr>
                            <w:b/>
                            <w:sz w:val="28"/>
                            <w:szCs w:val="28"/>
                          </w:rPr>
                        </w:pPr>
                      </w:p>
                    </w:txbxContent>
                  </v:textbox>
                </v:shape>
                <v:shape id="Picture 12" o:spid="_x0000_s1030" type="#_x0000_t75" style="position:absolute;left:5334;top:190;width:3810;height:4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">
                  <v:imagedata r:id="rId38" o:title="" croptop="17683f" cropbottom="43699f" cropleft="3793f" cropright="59518f"/>
                </v:shape>
                <w10:wrap anchory="page"/>
              </v:group>
            </w:pict>
          </mc:Fallback>
        </mc:AlternateContent>
      </w:r>
      <w:r w:rsidR="006204BC" w:rsidRPr="00AE4E52">
        <w:rPr>
          <w:rFonts w:ascii="Times New Roman" w:hAnsi="Times New Roman" w:cs="Times New Roman"/>
          <w:sz w:val="24"/>
          <w:szCs w:val="24"/>
        </w:rPr>
        <w:br w:type="page"/>
      </w:r>
      <w:r w:rsidR="00C623C9">
        <w:rPr>
          <w:sz w:val="28"/>
          <w:szCs w:val="28"/>
        </w:rPr>
        <w:lastRenderedPageBreak/>
        <w:br w:type="page"/>
      </w:r>
    </w:p>
    <w:p w14:paraId="1F98E386" w14:textId="7EF96051" w:rsidR="0031226E" w:rsidRPr="00E021B5" w:rsidRDefault="000F33B6" w:rsidP="000F33B6">
      <w:pPr>
        <w:spacing w:after="200" w:line="276" w:lineRule="auto"/>
        <w:rPr>
          <w:sz w:val="28"/>
          <w:szCs w:val="28"/>
        </w:rPr>
      </w:pPr>
      <w:r w:rsidRPr="00237B38">
        <w:rPr>
          <w:sz w:val="28"/>
          <w:szCs w:val="28"/>
        </w:rPr>
        <w:lastRenderedPageBreak/>
        <w:br w:type="page"/>
      </w:r>
    </w:p>
    <w:p w14:paraId="475D5123" w14:textId="77777777" w:rsidR="0031226E" w:rsidRPr="00A468D0" w:rsidRDefault="000F33B6" w:rsidP="008C48ED">
      <w:pPr>
        <w:spacing w:after="200" w:line="276" w:lineRule="auto"/>
        <w:ind w:right="-630"/>
        <w:rPr>
          <w:b/>
          <w:color w:val="0070C0"/>
          <w:sz w:val="28"/>
          <w:szCs w:val="28"/>
          <w:u w:val="single"/>
        </w:rPr>
      </w:pPr>
      <w:bookmarkStart w:id="3" w:name="FilledCBGO"/>
      <w:bookmarkEnd w:id="3"/>
      <w:r>
        <w:rPr>
          <w:b/>
          <w:sz w:val="28"/>
          <w:szCs w:val="28"/>
        </w:rPr>
        <w:lastRenderedPageBreak/>
        <w:t>Filled Computer-Based Graphic Organizer: Example</w:t>
      </w:r>
      <w:r w:rsidR="0031226E">
        <w:rPr>
          <w:b/>
          <w:sz w:val="28"/>
          <w:szCs w:val="28"/>
        </w:rPr>
        <w:t xml:space="preserve">        </w:t>
      </w:r>
      <w:r w:rsidR="008C48ED">
        <w:rPr>
          <w:b/>
          <w:sz w:val="28"/>
          <w:szCs w:val="28"/>
        </w:rPr>
        <w:t xml:space="preserve">           </w:t>
      </w:r>
      <w:r w:rsidR="0031226E">
        <w:rPr>
          <w:b/>
          <w:sz w:val="28"/>
          <w:szCs w:val="28"/>
        </w:rPr>
        <w:t xml:space="preserve"> </w:t>
      </w:r>
      <w:r w:rsidR="0031226E" w:rsidRPr="00A468D0">
        <w:rPr>
          <w:b/>
          <w:color w:val="0070C0"/>
          <w:sz w:val="28"/>
          <w:szCs w:val="28"/>
          <w:u w:val="single"/>
        </w:rPr>
        <w:t>(</w:t>
      </w:r>
      <w:hyperlink w:anchor="CBGO" w:history="1">
        <w:r w:rsidR="0031226E" w:rsidRPr="00A468D0">
          <w:rPr>
            <w:rStyle w:val="Hyperlink"/>
            <w:b/>
            <w:color w:val="0070C0"/>
            <w:sz w:val="28"/>
            <w:szCs w:val="28"/>
            <w:u w:val="single"/>
          </w:rPr>
          <w:t>Click here to go back</w:t>
        </w:r>
      </w:hyperlink>
      <w:r w:rsidR="0031226E" w:rsidRPr="00A468D0">
        <w:rPr>
          <w:b/>
          <w:color w:val="0070C0"/>
          <w:sz w:val="28"/>
          <w:szCs w:val="28"/>
          <w:u w:val="single"/>
        </w:rPr>
        <w:t>)</w:t>
      </w:r>
    </w:p>
    <w:p w14:paraId="61FE942A" w14:textId="47B33C5D" w:rsidR="0031226E" w:rsidRDefault="00041F68" w:rsidP="002D71B3">
      <w:pPr>
        <w:spacing w:after="200" w:line="276" w:lineRule="auto"/>
        <w:ind w:left="-1080" w:right="-1080"/>
        <w:jc w:val="center"/>
        <w:rPr>
          <w:b/>
          <w:sz w:val="28"/>
          <w:szCs w:val="28"/>
        </w:rPr>
      </w:pPr>
      <w:r>
        <w:rPr>
          <w:noProof/>
        </w:rPr>
        <w:drawing>
          <wp:inline distT="0" distB="0" distL="0" distR="0" wp14:anchorId="421FA522" wp14:editId="09374716">
            <wp:extent cx="4928302" cy="6261368"/>
            <wp:effectExtent l="0" t="0" r="5715" b="6350"/>
            <wp:docPr id="27" name="Picture 27" descr="Completed computer-based graphic organizer template with the following information.&#10;&#10;Prompt: Is ice cream the best dessert?&#10;&#10;Pick your goal: I will include 3 reasons and 3 examples.&#10;&#10;Brainstorm: best dessert; flavors; choices; cold; delicious; many reasons to love&#10;&#10;The graphic organizer is a table with three columns: main points, sentences (outlined in orange), and check your work. There are light bulb icons that contain audio tips and comments to help with writing.&#10;&#10;Completed rows in the table show the following.&#10;&#10;Identify your opinion: Best dessert. Ice cream is the best dessert ever!&#10;&#10;Determine 1st reason: Flavors. First, ice cream comes in many flavors&#10;&#10;Elaborate with examples: Choices. For example, ice cream can be vanilla or chocolate, so you can pick the one you like.&#10;&#10;Determine 2nd reason: Cold. Also, it is cold.&#10;&#10;Elaborate with example: To illustrate, it is good to have in the summer time to cool you off.&#10;&#10;Determine 3rd reason: Delicious. Finally, ice cream is very delicious&#10;&#10;Elaborate with example: Specifically, it is so delicious that you always want more.&#10;&#10;Add transition words as you go. This space intentionally left blank.&#10;&#10;Summarize: Many reasons to love. In conclusion, there are many reasons why ice cream is the best dessert.&#10;&#10;On the right side of the page, a completed checklist shows the following items: I included my opinion, I included 3 reasons to support my topic, I have as many examples as I planned to have in my goal, I have proper transition words, I summarized my opin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ompleted computer-based graphic organizer template with the following information.&#10;&#10;Prompt: Is ice cream the best dessert?&#10;&#10;Pick your goal: I will include 3 reasons and 3 examples.&#10;&#10;Brainstorm: best dessert; flavors; choices; cold; delicious; many reasons to love&#10;&#10;The graphic organizer is a table with three columns: main points, sentences (outlined in orange), and check your work. There are light bulb icons that contain audio tips and comments to help with writing.&#10;&#10;Completed rows in the table show the following.&#10;&#10;Identify your opinion: Best dessert. Ice cream is the best dessert ever!&#10;&#10;Determine 1st reason: Flavors. First, ice cream comes in many flavors&#10;&#10;Elaborate with examples: Choices. For example, ice cream can be vanilla or chocolate, so you can pick the one you like.&#10;&#10;Determine 2nd reason: Cold. Also, it is cold.&#10;&#10;Elaborate with example: To illustrate, it is good to have in the summer time to cool you off.&#10;&#10;Determine 3rd reason: Delicious. Finally, ice cream is very delicious&#10;&#10;Elaborate with example: Specifically, it is so delicious that you always want more.&#10;&#10;Add transition words as you go. This space intentionally left blank.&#10;&#10;Summarize: Many reasons to love. In conclusion, there are many reasons why ice cream is the best dessert.&#10;&#10;On the right side of the page, a completed checklist shows the following items: I included my opinion, I included 3 reasons to support my topic, I have as many examples as I planned to have in my goal, I have proper transition words, I summarized my opinion."/>
                    <pic:cNvPicPr/>
                  </pic:nvPicPr>
                  <pic:blipFill>
                    <a:blip r:embed="rId39"/>
                    <a:stretch>
                      <a:fillRect/>
                    </a:stretch>
                  </pic:blipFill>
                  <pic:spPr bwMode="auto">
                    <a:xfrm>
                      <a:off x="0" y="0"/>
                      <a:ext cx="4928302" cy="6261368"/>
                    </a:xfrm>
                    <a:prstGeom prst="rect">
                      <a:avLst/>
                    </a:prstGeom>
                    <a:ln>
                      <a:noFill/>
                    </a:ln>
                    <a:extLst>
                      <a:ext uri="{53640926-AAD7-44D8-BBD7-CCE9431645EC}">
                        <a14:shadowObscured xmlns:a14="http://schemas.microsoft.com/office/drawing/2010/main"/>
                      </a:ext>
                    </a:extLst>
                  </pic:spPr>
                </pic:pic>
              </a:graphicData>
            </a:graphic>
          </wp:inline>
        </w:drawing>
      </w:r>
    </w:p>
    <w:p w14:paraId="7E86F109" w14:textId="6BF2B9D8" w:rsidR="000F33B6" w:rsidRDefault="002C5957">
      <w:pPr>
        <w:spacing w:after="200" w:line="276" w:lineRule="auto"/>
        <w:rPr>
          <w:b/>
          <w:sz w:val="28"/>
          <w:szCs w:val="28"/>
        </w:rPr>
      </w:pPr>
      <w:hyperlink w:anchor="CBGO" w:history="1">
        <w:r w:rsidRPr="00A468D0">
          <w:rPr>
            <w:rStyle w:val="Hyperlink"/>
            <w:b/>
            <w:color w:val="0070C0"/>
            <w:sz w:val="28"/>
            <w:szCs w:val="28"/>
            <w:u w:val="single"/>
          </w:rPr>
          <w:t>Click here to go back</w:t>
        </w:r>
      </w:hyperlink>
      <w:r w:rsidR="000F33B6">
        <w:rPr>
          <w:b/>
          <w:sz w:val="28"/>
          <w:szCs w:val="28"/>
        </w:rPr>
        <w:br w:type="page"/>
      </w:r>
    </w:p>
    <w:p w14:paraId="19D9E80C" w14:textId="77777777" w:rsidR="00C5059F" w:rsidRDefault="000F33B6" w:rsidP="00711E94">
      <w:pPr>
        <w:spacing w:after="200" w:line="276" w:lineRule="auto"/>
        <w:ind w:right="-720"/>
        <w:rPr>
          <w:b/>
          <w:sz w:val="28"/>
          <w:szCs w:val="28"/>
        </w:rPr>
      </w:pPr>
      <w:bookmarkStart w:id="4" w:name="ParagraphExample"/>
      <w:bookmarkEnd w:id="4"/>
      <w:r>
        <w:rPr>
          <w:b/>
          <w:sz w:val="28"/>
          <w:szCs w:val="28"/>
        </w:rPr>
        <w:lastRenderedPageBreak/>
        <w:t>Completed Essay: Example</w:t>
      </w:r>
      <w:r w:rsidR="00C5059F">
        <w:rPr>
          <w:b/>
          <w:sz w:val="28"/>
          <w:szCs w:val="28"/>
        </w:rPr>
        <w:tab/>
      </w:r>
      <w:r w:rsidR="00C5059F">
        <w:rPr>
          <w:b/>
          <w:sz w:val="28"/>
          <w:szCs w:val="28"/>
        </w:rPr>
        <w:tab/>
      </w:r>
      <w:r w:rsidR="00C5059F">
        <w:rPr>
          <w:b/>
          <w:sz w:val="28"/>
          <w:szCs w:val="28"/>
        </w:rPr>
        <w:tab/>
      </w:r>
      <w:r w:rsidR="00C5059F">
        <w:rPr>
          <w:b/>
          <w:sz w:val="28"/>
          <w:szCs w:val="28"/>
        </w:rPr>
        <w:tab/>
      </w:r>
      <w:r w:rsidR="00C5059F">
        <w:rPr>
          <w:b/>
          <w:sz w:val="28"/>
          <w:szCs w:val="28"/>
        </w:rPr>
        <w:tab/>
      </w:r>
      <w:r w:rsidR="00C5059F">
        <w:rPr>
          <w:b/>
          <w:sz w:val="28"/>
          <w:szCs w:val="28"/>
        </w:rPr>
        <w:tab/>
      </w:r>
      <w:r w:rsidR="00C5059F" w:rsidRPr="00A468D0">
        <w:rPr>
          <w:b/>
          <w:color w:val="0070C0"/>
          <w:sz w:val="28"/>
          <w:szCs w:val="28"/>
          <w:u w:val="single"/>
        </w:rPr>
        <w:t>(</w:t>
      </w:r>
      <w:hyperlink w:anchor="Paragraph" w:history="1">
        <w:r w:rsidR="00C5059F" w:rsidRPr="00A468D0">
          <w:rPr>
            <w:rStyle w:val="Hyperlink"/>
            <w:b/>
            <w:color w:val="0070C0"/>
            <w:sz w:val="28"/>
            <w:szCs w:val="28"/>
            <w:u w:val="single"/>
          </w:rPr>
          <w:t>Click here to go back</w:t>
        </w:r>
      </w:hyperlink>
      <w:r w:rsidR="00C5059F" w:rsidRPr="00A468D0">
        <w:rPr>
          <w:b/>
          <w:color w:val="0070C0"/>
          <w:sz w:val="28"/>
          <w:szCs w:val="28"/>
          <w:u w:val="single"/>
        </w:rPr>
        <w:t>)</w:t>
      </w:r>
    </w:p>
    <w:p w14:paraId="57A7DEE9" w14:textId="7A06FDAB" w:rsidR="00C5059F" w:rsidRDefault="0096599E" w:rsidP="002D71B3">
      <w:pPr>
        <w:ind w:left="-720" w:right="-720"/>
        <w:jc w:val="center"/>
        <w:rPr>
          <w:b/>
          <w:sz w:val="24"/>
          <w:szCs w:val="24"/>
        </w:rPr>
      </w:pPr>
      <w:r>
        <w:rPr>
          <w:noProof/>
        </w:rPr>
        <w:drawing>
          <wp:inline distT="0" distB="0" distL="0" distR="0" wp14:anchorId="793E7204" wp14:editId="40CEE309">
            <wp:extent cx="5758804" cy="7385517"/>
            <wp:effectExtent l="0" t="0" r="0" b="6350"/>
            <wp:docPr id="28" name="Picture 28" descr="Step 3: Copy the text from the sentences column into the orange box below. &#10;&#10;Step 4: To paste text, right-click inside of the orange box and select the &quot;Paste as plain text&quot; option, pasting the text into the box below. Read your essay and edit it.&#10;&#10;Sample final paragraph: Ice cream is the best dessert ever! First, ice cream comes in many flavors. For example, ice cream can be vanilla or chocolate, so you can pick the one you like. Also, it is cold. To illustrate, it is good to have in the summer time to cool you off. Finally, ice cream is very delicious. Specifically, it is so delicious that you always want more. In conclusion, there are many reasons why ice cream is the best dessert.&#10;&#10;Step 5: Evaluate. Completed evaluation with answers to the following questions:&#10;&#10;1. How many words do I have in my essay? 79&#10;2. How many sentences do I have in my essay? 8&#10;3. How many facts do I have in my essay? 3&#10;4. How many elaborations do I have in my essay? 3&#10;5. Do all of my sentences make sense? Yes, all of my sentences make sense.&#10;6. How do I feel about my essay: Sad face, neutral face, happy face (selected)&#10;7. My next goal is: I will include 3 reasons and 3 examples&#10;Feedback: You've included transition words in your essay, which makes you a great wri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Step 3: Copy the text from the sentences column into the orange box below. &#10;&#10;Step 4: To paste text, right-click inside of the orange box and select the &quot;Paste as plain text&quot; option, pasting the text into the box below. Read your essay and edit it.&#10;&#10;Sample final paragraph: Ice cream is the best dessert ever! First, ice cream comes in many flavors. For example, ice cream can be vanilla or chocolate, so you can pick the one you like. Also, it is cold. To illustrate, it is good to have in the summer time to cool you off. Finally, ice cream is very delicious. Specifically, it is so delicious that you always want more. In conclusion, there are many reasons why ice cream is the best dessert.&#10;&#10;Step 5: Evaluate. Completed evaluation with answers to the following questions:&#10;&#10;1. How many words do I have in my essay? 79&#10;2. How many sentences do I have in my essay? 8&#10;3. How many facts do I have in my essay? 3&#10;4. How many elaborations do I have in my essay? 3&#10;5. Do all of my sentences make sense? Yes, all of my sentences make sense.&#10;6. How do I feel about my essay: Sad face, neutral face, happy face (selected)&#10;7. My next goal is: I will include 3 reasons and 3 examples&#10;Feedback: You've included transition words in your essay, which makes you a great writer!"/>
                    <pic:cNvPicPr/>
                  </pic:nvPicPr>
                  <pic:blipFill>
                    <a:blip r:embed="rId40"/>
                    <a:stretch>
                      <a:fillRect/>
                    </a:stretch>
                  </pic:blipFill>
                  <pic:spPr bwMode="auto">
                    <a:xfrm>
                      <a:off x="0" y="0"/>
                      <a:ext cx="5758804" cy="7385517"/>
                    </a:xfrm>
                    <a:prstGeom prst="rect">
                      <a:avLst/>
                    </a:prstGeom>
                    <a:ln>
                      <a:noFill/>
                    </a:ln>
                    <a:extLst>
                      <a:ext uri="{53640926-AAD7-44D8-BBD7-CCE9431645EC}">
                        <a14:shadowObscured xmlns:a14="http://schemas.microsoft.com/office/drawing/2010/main"/>
                      </a:ext>
                    </a:extLst>
                  </pic:spPr>
                </pic:pic>
              </a:graphicData>
            </a:graphic>
          </wp:inline>
        </w:drawing>
      </w:r>
    </w:p>
    <w:p w14:paraId="1F8A8300" w14:textId="77777777" w:rsidR="002C5957" w:rsidRDefault="002C5957" w:rsidP="00711E94">
      <w:pPr>
        <w:ind w:left="-720" w:right="-720"/>
      </w:pPr>
    </w:p>
    <w:p w14:paraId="7A7AD838" w14:textId="39FFA5DB" w:rsidR="00711E94" w:rsidRDefault="002C5957" w:rsidP="00711E94">
      <w:pPr>
        <w:ind w:left="-720" w:right="-720"/>
        <w:rPr>
          <w:b/>
          <w:sz w:val="28"/>
          <w:szCs w:val="28"/>
        </w:rPr>
      </w:pPr>
      <w:hyperlink w:anchor="Paragraph" w:history="1">
        <w:r w:rsidRPr="00A468D0">
          <w:rPr>
            <w:rStyle w:val="Hyperlink"/>
            <w:b/>
            <w:color w:val="0070C0"/>
            <w:sz w:val="28"/>
            <w:szCs w:val="28"/>
            <w:u w:val="single"/>
          </w:rPr>
          <w:t>Click here to go back</w:t>
        </w:r>
      </w:hyperlink>
    </w:p>
    <w:p w14:paraId="55C5D13B" w14:textId="77777777" w:rsidR="00711E94" w:rsidRPr="00711E94" w:rsidRDefault="00711E94" w:rsidP="00711E94">
      <w:pPr>
        <w:jc w:val="both"/>
      </w:pPr>
      <w:r w:rsidRPr="00711E94">
        <w:rPr>
          <w:b/>
          <w:noProof/>
          <w:sz w:val="28"/>
          <w:szCs w:val="28"/>
        </w:rPr>
        <w:drawing>
          <wp:anchor distT="0" distB="0" distL="114300" distR="114300" simplePos="0" relativeHeight="251787776" behindDoc="0" locked="0" layoutInCell="1" allowOverlap="1" wp14:anchorId="788ABCF2" wp14:editId="3190CB17">
            <wp:simplePos x="0" y="0"/>
            <wp:positionH relativeFrom="column">
              <wp:posOffset>-704850</wp:posOffset>
            </wp:positionH>
            <wp:positionV relativeFrom="paragraph">
              <wp:posOffset>167640</wp:posOffset>
            </wp:positionV>
            <wp:extent cx="588010" cy="600075"/>
            <wp:effectExtent l="0" t="0" r="2540" b="9525"/>
            <wp:wrapNone/>
            <wp:docPr id="2050" name="Pictur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a:extLst>
                        <a:ext uri="{C183D7F6-B498-43B3-948B-1728B52AA6E4}">
                          <adec:decorative xmlns:adec="http://schemas.microsoft.com/office/drawing/2017/decorative" val="1"/>
                        </a:ext>
                      </a:extLst>
                    </pic:cNvPr>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88010" cy="600075"/>
                    </a:xfrm>
                    <a:prstGeom prst="rect">
                      <a:avLst/>
                    </a:prstGeom>
                    <a:noFill/>
                    <a:ln>
                      <a:noFill/>
                    </a:ln>
                  </pic:spPr>
                </pic:pic>
              </a:graphicData>
            </a:graphic>
          </wp:anchor>
        </w:drawing>
      </w:r>
      <w:r w:rsidRPr="00711E94">
        <w:rPr>
          <w:b/>
          <w:noProof/>
          <w:sz w:val="28"/>
          <w:szCs w:val="28"/>
        </w:rPr>
        <w:drawing>
          <wp:anchor distT="0" distB="0" distL="114300" distR="114300" simplePos="0" relativeHeight="251788800" behindDoc="0" locked="0" layoutInCell="1" allowOverlap="1" wp14:anchorId="1F8F7A41" wp14:editId="5E51D405">
            <wp:simplePos x="0" y="0"/>
            <wp:positionH relativeFrom="column">
              <wp:posOffset>5991225</wp:posOffset>
            </wp:positionH>
            <wp:positionV relativeFrom="paragraph">
              <wp:posOffset>186690</wp:posOffset>
            </wp:positionV>
            <wp:extent cx="742950" cy="476885"/>
            <wp:effectExtent l="0" t="0" r="0" b="0"/>
            <wp:wrapNone/>
            <wp:docPr id="16" name="Picture 18" descr="GMU_P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8" descr="GMU_PLogo_RGB"/>
                    <pic:cNvPicPr>
                      <a:picLocks noChangeAspect="1" noChangeArrowheads="1"/>
                    </pic:cNvPicPr>
                  </pic:nvPicPr>
                  <pic:blipFill>
                    <a:blip r:embed="rId4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42950" cy="476885"/>
                    </a:xfrm>
                    <a:prstGeom prst="rect">
                      <a:avLst/>
                    </a:prstGeom>
                    <a:noFill/>
                    <a:ln w="9525">
                      <a:noFill/>
                      <a:miter lim="800000"/>
                      <a:headEnd/>
                      <a:tailEnd/>
                    </a:ln>
                  </pic:spPr>
                </pic:pic>
              </a:graphicData>
            </a:graphic>
          </wp:anchor>
        </w:drawing>
      </w:r>
      <w:r w:rsidRPr="00711E94">
        <w:t xml:space="preserve">This document was produced under U.S. Department of Education, Office of Special Education Programs </w:t>
      </w:r>
      <w:r w:rsidRPr="00711E94">
        <w:rPr>
          <w:b/>
          <w:bCs/>
        </w:rPr>
        <w:t>No. H327S120011.</w:t>
      </w:r>
      <w:r w:rsidRPr="00711E94">
        <w:t xml:space="preserve">  The views expressed herein do not necessarily represent the positions or policies of the Department of Education.  No official endorsement by the U.S. Department of Education of any product, commodity, service or enterprise mentioned in this publication is intended or should be inferred.  This product is public domain.  Authorization to reproduce it in whole or in part is granted.</w:t>
      </w:r>
    </w:p>
    <w:sectPr w:rsidR="00711E94" w:rsidRPr="00711E94" w:rsidSect="0038796F">
      <w:headerReference w:type="default" r:id="rId43"/>
      <w:pgSz w:w="12240" w:h="15840" w:code="1"/>
      <w:pgMar w:top="86" w:right="1440" w:bottom="187" w:left="1440" w:header="144"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4250AF" w14:textId="77777777" w:rsidR="00E9624F" w:rsidRDefault="00E9624F" w:rsidP="00F646A6">
      <w:pPr>
        <w:spacing w:after="0" w:line="240" w:lineRule="auto"/>
      </w:pPr>
      <w:r>
        <w:separator/>
      </w:r>
    </w:p>
  </w:endnote>
  <w:endnote w:type="continuationSeparator" w:id="0">
    <w:p w14:paraId="3677DD37" w14:textId="77777777" w:rsidR="00E9624F" w:rsidRDefault="00E9624F" w:rsidP="00F646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367FE1" w14:textId="77777777" w:rsidR="00E9624F" w:rsidRDefault="00E9624F" w:rsidP="00F646A6">
      <w:pPr>
        <w:spacing w:after="0" w:line="240" w:lineRule="auto"/>
      </w:pPr>
      <w:r>
        <w:separator/>
      </w:r>
    </w:p>
  </w:footnote>
  <w:footnote w:type="continuationSeparator" w:id="0">
    <w:p w14:paraId="4EE99A62" w14:textId="77777777" w:rsidR="00E9624F" w:rsidRDefault="00E9624F" w:rsidP="00F646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27C259" w14:textId="77777777" w:rsidR="00C5059F" w:rsidRPr="00B9118A" w:rsidRDefault="00C5059F" w:rsidP="00B9118A">
    <w:pPr>
      <w:pStyle w:val="Header"/>
      <w:jc w:val="right"/>
      <w:rPr>
        <w:b/>
        <w:color w:val="808080" w:themeColor="background1" w:themeShade="80"/>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DA90554"/>
    <w:multiLevelType w:val="hybridMultilevel"/>
    <w:tmpl w:val="50B2212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16cid:durableId="91247180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oofState w:spelling="clean" w:grammar="clean"/>
  <w:attachedTemplate r:id="rId1"/>
  <w:defaultTabStop w:val="720"/>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2784"/>
    <w:rsid w:val="000002AE"/>
    <w:rsid w:val="000006CB"/>
    <w:rsid w:val="00000E55"/>
    <w:rsid w:val="00002A37"/>
    <w:rsid w:val="000043AD"/>
    <w:rsid w:val="000065B9"/>
    <w:rsid w:val="00015B4B"/>
    <w:rsid w:val="000309A8"/>
    <w:rsid w:val="00033066"/>
    <w:rsid w:val="00036890"/>
    <w:rsid w:val="000379F8"/>
    <w:rsid w:val="00041F68"/>
    <w:rsid w:val="00052784"/>
    <w:rsid w:val="0007586F"/>
    <w:rsid w:val="0007657F"/>
    <w:rsid w:val="00077D8D"/>
    <w:rsid w:val="00084089"/>
    <w:rsid w:val="000C7495"/>
    <w:rsid w:val="000D13AF"/>
    <w:rsid w:val="000E2B90"/>
    <w:rsid w:val="000F1793"/>
    <w:rsid w:val="000F33B6"/>
    <w:rsid w:val="000F3C62"/>
    <w:rsid w:val="000F4C2C"/>
    <w:rsid w:val="001027D7"/>
    <w:rsid w:val="0013773A"/>
    <w:rsid w:val="001453BF"/>
    <w:rsid w:val="0015222A"/>
    <w:rsid w:val="00175068"/>
    <w:rsid w:val="001924C9"/>
    <w:rsid w:val="001D3BB2"/>
    <w:rsid w:val="001F0F83"/>
    <w:rsid w:val="002029FC"/>
    <w:rsid w:val="00213268"/>
    <w:rsid w:val="002170B0"/>
    <w:rsid w:val="00223D24"/>
    <w:rsid w:val="002309C8"/>
    <w:rsid w:val="00230A9D"/>
    <w:rsid w:val="002311E3"/>
    <w:rsid w:val="00231AF8"/>
    <w:rsid w:val="00237B38"/>
    <w:rsid w:val="002416DB"/>
    <w:rsid w:val="0024231E"/>
    <w:rsid w:val="00252842"/>
    <w:rsid w:val="00261BC8"/>
    <w:rsid w:val="00273BDF"/>
    <w:rsid w:val="002832CD"/>
    <w:rsid w:val="00285F46"/>
    <w:rsid w:val="00287CFD"/>
    <w:rsid w:val="002B7A06"/>
    <w:rsid w:val="002C5957"/>
    <w:rsid w:val="002D3C6A"/>
    <w:rsid w:val="002D71B3"/>
    <w:rsid w:val="002E5164"/>
    <w:rsid w:val="002E7230"/>
    <w:rsid w:val="002F4EB9"/>
    <w:rsid w:val="002F5B99"/>
    <w:rsid w:val="00310F14"/>
    <w:rsid w:val="0031226E"/>
    <w:rsid w:val="0031720E"/>
    <w:rsid w:val="0033532B"/>
    <w:rsid w:val="0034275B"/>
    <w:rsid w:val="00347752"/>
    <w:rsid w:val="00350399"/>
    <w:rsid w:val="00360C5A"/>
    <w:rsid w:val="00360D9F"/>
    <w:rsid w:val="003611AA"/>
    <w:rsid w:val="003703BB"/>
    <w:rsid w:val="00372F60"/>
    <w:rsid w:val="0037492B"/>
    <w:rsid w:val="00374AA1"/>
    <w:rsid w:val="003754DF"/>
    <w:rsid w:val="00381521"/>
    <w:rsid w:val="00385636"/>
    <w:rsid w:val="0038796F"/>
    <w:rsid w:val="00390C8C"/>
    <w:rsid w:val="003A3EA6"/>
    <w:rsid w:val="003A405D"/>
    <w:rsid w:val="003A6042"/>
    <w:rsid w:val="003B1D78"/>
    <w:rsid w:val="003B4CCA"/>
    <w:rsid w:val="003E3EDE"/>
    <w:rsid w:val="003F561B"/>
    <w:rsid w:val="003F5D00"/>
    <w:rsid w:val="00424A43"/>
    <w:rsid w:val="00425A18"/>
    <w:rsid w:val="00433E9F"/>
    <w:rsid w:val="004343A7"/>
    <w:rsid w:val="0044354A"/>
    <w:rsid w:val="00444E86"/>
    <w:rsid w:val="004475E9"/>
    <w:rsid w:val="0045629E"/>
    <w:rsid w:val="00457A1D"/>
    <w:rsid w:val="0047585D"/>
    <w:rsid w:val="00483B4B"/>
    <w:rsid w:val="004C5FCF"/>
    <w:rsid w:val="004D3746"/>
    <w:rsid w:val="004E6425"/>
    <w:rsid w:val="004F6C50"/>
    <w:rsid w:val="0050114E"/>
    <w:rsid w:val="00510B15"/>
    <w:rsid w:val="00511C41"/>
    <w:rsid w:val="0051402F"/>
    <w:rsid w:val="00541A66"/>
    <w:rsid w:val="00570D81"/>
    <w:rsid w:val="005722F9"/>
    <w:rsid w:val="00572898"/>
    <w:rsid w:val="00572BD4"/>
    <w:rsid w:val="00582D68"/>
    <w:rsid w:val="005A7BD5"/>
    <w:rsid w:val="005B2C5E"/>
    <w:rsid w:val="005B7FD4"/>
    <w:rsid w:val="005C39AE"/>
    <w:rsid w:val="005E2A1D"/>
    <w:rsid w:val="005E3EE9"/>
    <w:rsid w:val="005F7892"/>
    <w:rsid w:val="00601174"/>
    <w:rsid w:val="006204BC"/>
    <w:rsid w:val="00630DD7"/>
    <w:rsid w:val="00635027"/>
    <w:rsid w:val="00641CE3"/>
    <w:rsid w:val="00642FC8"/>
    <w:rsid w:val="00647364"/>
    <w:rsid w:val="00657136"/>
    <w:rsid w:val="00670A57"/>
    <w:rsid w:val="00670FEE"/>
    <w:rsid w:val="00674273"/>
    <w:rsid w:val="006957EC"/>
    <w:rsid w:val="006A506E"/>
    <w:rsid w:val="006A72E2"/>
    <w:rsid w:val="006E369B"/>
    <w:rsid w:val="006E4BBE"/>
    <w:rsid w:val="006E6974"/>
    <w:rsid w:val="006F413F"/>
    <w:rsid w:val="007023E5"/>
    <w:rsid w:val="00711923"/>
    <w:rsid w:val="00711E94"/>
    <w:rsid w:val="00712228"/>
    <w:rsid w:val="00712466"/>
    <w:rsid w:val="00716210"/>
    <w:rsid w:val="007178BB"/>
    <w:rsid w:val="00727DDE"/>
    <w:rsid w:val="00730F15"/>
    <w:rsid w:val="00731B6F"/>
    <w:rsid w:val="00733627"/>
    <w:rsid w:val="00734113"/>
    <w:rsid w:val="00736F14"/>
    <w:rsid w:val="00745532"/>
    <w:rsid w:val="00753BF3"/>
    <w:rsid w:val="0075735F"/>
    <w:rsid w:val="00760CF5"/>
    <w:rsid w:val="00761C83"/>
    <w:rsid w:val="00763397"/>
    <w:rsid w:val="00764127"/>
    <w:rsid w:val="007664AA"/>
    <w:rsid w:val="00772495"/>
    <w:rsid w:val="00776039"/>
    <w:rsid w:val="00777C2F"/>
    <w:rsid w:val="00791C28"/>
    <w:rsid w:val="007A479D"/>
    <w:rsid w:val="007C3463"/>
    <w:rsid w:val="007C46B1"/>
    <w:rsid w:val="007D170F"/>
    <w:rsid w:val="007D6F50"/>
    <w:rsid w:val="007E08EB"/>
    <w:rsid w:val="007E3C96"/>
    <w:rsid w:val="007F15E5"/>
    <w:rsid w:val="007F25A3"/>
    <w:rsid w:val="007F5B75"/>
    <w:rsid w:val="00801057"/>
    <w:rsid w:val="00804311"/>
    <w:rsid w:val="008075A4"/>
    <w:rsid w:val="008173B8"/>
    <w:rsid w:val="00823BFC"/>
    <w:rsid w:val="00826A9C"/>
    <w:rsid w:val="008277E7"/>
    <w:rsid w:val="008433C0"/>
    <w:rsid w:val="008809CA"/>
    <w:rsid w:val="00885790"/>
    <w:rsid w:val="008912D4"/>
    <w:rsid w:val="0089203D"/>
    <w:rsid w:val="008950FD"/>
    <w:rsid w:val="008B219E"/>
    <w:rsid w:val="008C0100"/>
    <w:rsid w:val="008C0A39"/>
    <w:rsid w:val="008C348B"/>
    <w:rsid w:val="008C48ED"/>
    <w:rsid w:val="008C6433"/>
    <w:rsid w:val="008D03C9"/>
    <w:rsid w:val="008D38AC"/>
    <w:rsid w:val="008D5AC6"/>
    <w:rsid w:val="00903FE1"/>
    <w:rsid w:val="00913AA4"/>
    <w:rsid w:val="00914085"/>
    <w:rsid w:val="00916AA2"/>
    <w:rsid w:val="009232E6"/>
    <w:rsid w:val="0093060F"/>
    <w:rsid w:val="009319AC"/>
    <w:rsid w:val="00931AE1"/>
    <w:rsid w:val="0093383F"/>
    <w:rsid w:val="00943020"/>
    <w:rsid w:val="0096599E"/>
    <w:rsid w:val="00972921"/>
    <w:rsid w:val="009745EA"/>
    <w:rsid w:val="009828F5"/>
    <w:rsid w:val="00997980"/>
    <w:rsid w:val="009E1989"/>
    <w:rsid w:val="009E1CFD"/>
    <w:rsid w:val="009F452E"/>
    <w:rsid w:val="00A03547"/>
    <w:rsid w:val="00A066F8"/>
    <w:rsid w:val="00A079D6"/>
    <w:rsid w:val="00A13DAB"/>
    <w:rsid w:val="00A20A80"/>
    <w:rsid w:val="00A238DD"/>
    <w:rsid w:val="00A352AC"/>
    <w:rsid w:val="00A468D0"/>
    <w:rsid w:val="00A47805"/>
    <w:rsid w:val="00A61FB8"/>
    <w:rsid w:val="00A64098"/>
    <w:rsid w:val="00A708E3"/>
    <w:rsid w:val="00A7289D"/>
    <w:rsid w:val="00A86B88"/>
    <w:rsid w:val="00AA7A70"/>
    <w:rsid w:val="00AB5FE9"/>
    <w:rsid w:val="00AB7B53"/>
    <w:rsid w:val="00AC3488"/>
    <w:rsid w:val="00AC5FBA"/>
    <w:rsid w:val="00AC6E26"/>
    <w:rsid w:val="00AD0B07"/>
    <w:rsid w:val="00AD27D9"/>
    <w:rsid w:val="00AD5917"/>
    <w:rsid w:val="00AE3D40"/>
    <w:rsid w:val="00AE4E52"/>
    <w:rsid w:val="00AF548B"/>
    <w:rsid w:val="00B21C29"/>
    <w:rsid w:val="00B22F39"/>
    <w:rsid w:val="00B251EE"/>
    <w:rsid w:val="00B4404C"/>
    <w:rsid w:val="00B44A63"/>
    <w:rsid w:val="00B56B1E"/>
    <w:rsid w:val="00B57398"/>
    <w:rsid w:val="00B65FE5"/>
    <w:rsid w:val="00B713AC"/>
    <w:rsid w:val="00B7488F"/>
    <w:rsid w:val="00B829D8"/>
    <w:rsid w:val="00B9118A"/>
    <w:rsid w:val="00B93CD0"/>
    <w:rsid w:val="00B971B4"/>
    <w:rsid w:val="00BA479A"/>
    <w:rsid w:val="00BC3CF1"/>
    <w:rsid w:val="00BC5E1D"/>
    <w:rsid w:val="00BC618A"/>
    <w:rsid w:val="00BE4170"/>
    <w:rsid w:val="00BF6372"/>
    <w:rsid w:val="00C05F50"/>
    <w:rsid w:val="00C07957"/>
    <w:rsid w:val="00C1233F"/>
    <w:rsid w:val="00C14633"/>
    <w:rsid w:val="00C15C8F"/>
    <w:rsid w:val="00C21668"/>
    <w:rsid w:val="00C355EE"/>
    <w:rsid w:val="00C42697"/>
    <w:rsid w:val="00C464CF"/>
    <w:rsid w:val="00C5059F"/>
    <w:rsid w:val="00C623C9"/>
    <w:rsid w:val="00C64110"/>
    <w:rsid w:val="00C70AD7"/>
    <w:rsid w:val="00C754F1"/>
    <w:rsid w:val="00C815F5"/>
    <w:rsid w:val="00C8213E"/>
    <w:rsid w:val="00C84D7D"/>
    <w:rsid w:val="00CB1A1B"/>
    <w:rsid w:val="00CC7A4F"/>
    <w:rsid w:val="00CD17D6"/>
    <w:rsid w:val="00CD32BD"/>
    <w:rsid w:val="00CE68A8"/>
    <w:rsid w:val="00CF3329"/>
    <w:rsid w:val="00CF6E8F"/>
    <w:rsid w:val="00CF7E90"/>
    <w:rsid w:val="00D025B8"/>
    <w:rsid w:val="00D07E54"/>
    <w:rsid w:val="00D23012"/>
    <w:rsid w:val="00D4425C"/>
    <w:rsid w:val="00D500E5"/>
    <w:rsid w:val="00D53FBF"/>
    <w:rsid w:val="00D63970"/>
    <w:rsid w:val="00D639D8"/>
    <w:rsid w:val="00D84FB2"/>
    <w:rsid w:val="00D93347"/>
    <w:rsid w:val="00D9505E"/>
    <w:rsid w:val="00DA1EDB"/>
    <w:rsid w:val="00DE05CE"/>
    <w:rsid w:val="00DE3B30"/>
    <w:rsid w:val="00DF19E3"/>
    <w:rsid w:val="00DF26F8"/>
    <w:rsid w:val="00DF69D6"/>
    <w:rsid w:val="00E021B5"/>
    <w:rsid w:val="00E11DAC"/>
    <w:rsid w:val="00E21778"/>
    <w:rsid w:val="00E263C7"/>
    <w:rsid w:val="00E45385"/>
    <w:rsid w:val="00E634C3"/>
    <w:rsid w:val="00E720D3"/>
    <w:rsid w:val="00E9624F"/>
    <w:rsid w:val="00EA698E"/>
    <w:rsid w:val="00EB15E7"/>
    <w:rsid w:val="00EB3435"/>
    <w:rsid w:val="00EB681E"/>
    <w:rsid w:val="00EC0A3D"/>
    <w:rsid w:val="00EC0EFF"/>
    <w:rsid w:val="00ED0AD5"/>
    <w:rsid w:val="00EE4C5E"/>
    <w:rsid w:val="00EF2311"/>
    <w:rsid w:val="00F03E68"/>
    <w:rsid w:val="00F128E7"/>
    <w:rsid w:val="00F12DE7"/>
    <w:rsid w:val="00F15EFF"/>
    <w:rsid w:val="00F17953"/>
    <w:rsid w:val="00F20E59"/>
    <w:rsid w:val="00F3372C"/>
    <w:rsid w:val="00F34DE5"/>
    <w:rsid w:val="00F474D6"/>
    <w:rsid w:val="00F646A6"/>
    <w:rsid w:val="00F66142"/>
    <w:rsid w:val="00F66F64"/>
    <w:rsid w:val="00F67049"/>
    <w:rsid w:val="00F770AA"/>
    <w:rsid w:val="00F97A98"/>
    <w:rsid w:val="00FA791C"/>
    <w:rsid w:val="00FF20B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35" fill="f" fillcolor="white" stroke="f">
      <v:fill color="white" on="f"/>
      <v:stroke on="f"/>
    </o:shapedefaults>
    <o:shapelayout v:ext="edit">
      <o:idmap v:ext="edit" data="1"/>
    </o:shapelayout>
  </w:shapeDefaults>
  <w:decimalSymbol w:val="."/>
  <w:listSeparator w:val=","/>
  <w14:docId w14:val="4F91E823"/>
  <w15:docId w15:val="{67BB9A92-1131-DE42-9AF7-6208246C09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1226E"/>
    <w:pPr>
      <w:spacing w:after="160" w:line="259" w:lineRule="auto"/>
    </w:pPr>
  </w:style>
  <w:style w:type="paragraph" w:styleId="Heading1">
    <w:name w:val="heading 1"/>
    <w:basedOn w:val="Normal"/>
    <w:next w:val="Normal"/>
    <w:link w:val="Heading1Char"/>
    <w:uiPriority w:val="9"/>
    <w:qFormat/>
    <w:rsid w:val="008809C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170B0"/>
    <w:rPr>
      <w:color w:val="808080"/>
    </w:rPr>
  </w:style>
  <w:style w:type="paragraph" w:styleId="BalloonText">
    <w:name w:val="Balloon Text"/>
    <w:basedOn w:val="Normal"/>
    <w:link w:val="BalloonTextChar"/>
    <w:uiPriority w:val="99"/>
    <w:semiHidden/>
    <w:unhideWhenUsed/>
    <w:rsid w:val="002170B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170B0"/>
    <w:rPr>
      <w:rFonts w:ascii="Tahoma" w:hAnsi="Tahoma" w:cs="Tahoma"/>
      <w:sz w:val="16"/>
      <w:szCs w:val="16"/>
    </w:rPr>
  </w:style>
  <w:style w:type="character" w:styleId="Hyperlink">
    <w:name w:val="Hyperlink"/>
    <w:basedOn w:val="DefaultParagraphFont"/>
    <w:uiPriority w:val="99"/>
    <w:unhideWhenUsed/>
    <w:rsid w:val="00AF548B"/>
    <w:rPr>
      <w:color w:val="000000" w:themeColor="text1"/>
      <w:u w:val="none"/>
    </w:rPr>
  </w:style>
  <w:style w:type="character" w:styleId="FollowedHyperlink">
    <w:name w:val="FollowedHyperlink"/>
    <w:basedOn w:val="DefaultParagraphFont"/>
    <w:uiPriority w:val="99"/>
    <w:semiHidden/>
    <w:unhideWhenUsed/>
    <w:rsid w:val="009F452E"/>
    <w:rPr>
      <w:color w:val="800080" w:themeColor="followedHyperlink"/>
      <w:u w:val="single"/>
    </w:rPr>
  </w:style>
  <w:style w:type="character" w:customStyle="1" w:styleId="Style1">
    <w:name w:val="Style1"/>
    <w:basedOn w:val="DefaultParagraphFont"/>
    <w:uiPriority w:val="1"/>
    <w:rsid w:val="005E3EE9"/>
    <w:rPr>
      <w:rFonts w:asciiTheme="minorHAnsi" w:hAnsiTheme="minorHAnsi"/>
      <w:sz w:val="20"/>
    </w:rPr>
  </w:style>
  <w:style w:type="character" w:customStyle="1" w:styleId="Style2">
    <w:name w:val="Style2"/>
    <w:basedOn w:val="DefaultParagraphFont"/>
    <w:uiPriority w:val="1"/>
    <w:rsid w:val="005E3EE9"/>
    <w:rPr>
      <w:sz w:val="18"/>
    </w:rPr>
  </w:style>
  <w:style w:type="character" w:customStyle="1" w:styleId="Style3">
    <w:name w:val="Style3"/>
    <w:basedOn w:val="DefaultParagraphFont"/>
    <w:uiPriority w:val="1"/>
    <w:rsid w:val="005E3EE9"/>
    <w:rPr>
      <w:sz w:val="20"/>
    </w:rPr>
  </w:style>
  <w:style w:type="paragraph" w:styleId="Caption">
    <w:name w:val="caption"/>
    <w:basedOn w:val="Normal"/>
    <w:next w:val="Normal"/>
    <w:uiPriority w:val="35"/>
    <w:semiHidden/>
    <w:unhideWhenUsed/>
    <w:qFormat/>
    <w:rsid w:val="00B4404C"/>
    <w:pPr>
      <w:spacing w:after="200" w:line="240" w:lineRule="auto"/>
    </w:pPr>
    <w:rPr>
      <w:b/>
      <w:bCs/>
      <w:color w:val="4F81BD" w:themeColor="accent1"/>
      <w:sz w:val="18"/>
      <w:szCs w:val="18"/>
    </w:rPr>
  </w:style>
  <w:style w:type="paragraph" w:styleId="Header">
    <w:name w:val="header"/>
    <w:basedOn w:val="Normal"/>
    <w:link w:val="HeaderChar"/>
    <w:uiPriority w:val="99"/>
    <w:unhideWhenUsed/>
    <w:rsid w:val="00F646A6"/>
    <w:pPr>
      <w:tabs>
        <w:tab w:val="center" w:pos="4680"/>
        <w:tab w:val="right" w:pos="9360"/>
      </w:tabs>
      <w:spacing w:after="0" w:line="240" w:lineRule="auto"/>
    </w:pPr>
  </w:style>
  <w:style w:type="character" w:customStyle="1" w:styleId="HeaderChar">
    <w:name w:val="Header Char"/>
    <w:basedOn w:val="DefaultParagraphFont"/>
    <w:link w:val="Header"/>
    <w:uiPriority w:val="99"/>
    <w:rsid w:val="00F646A6"/>
  </w:style>
  <w:style w:type="paragraph" w:styleId="Footer">
    <w:name w:val="footer"/>
    <w:basedOn w:val="Normal"/>
    <w:link w:val="FooterChar"/>
    <w:uiPriority w:val="99"/>
    <w:unhideWhenUsed/>
    <w:rsid w:val="00F646A6"/>
    <w:pPr>
      <w:tabs>
        <w:tab w:val="center" w:pos="4680"/>
        <w:tab w:val="right" w:pos="9360"/>
      </w:tabs>
      <w:spacing w:after="0" w:line="240" w:lineRule="auto"/>
    </w:pPr>
  </w:style>
  <w:style w:type="character" w:customStyle="1" w:styleId="FooterChar">
    <w:name w:val="Footer Char"/>
    <w:basedOn w:val="DefaultParagraphFont"/>
    <w:link w:val="Footer"/>
    <w:uiPriority w:val="99"/>
    <w:rsid w:val="00F646A6"/>
  </w:style>
  <w:style w:type="paragraph" w:styleId="ListParagraph">
    <w:name w:val="List Paragraph"/>
    <w:basedOn w:val="Normal"/>
    <w:uiPriority w:val="34"/>
    <w:qFormat/>
    <w:rsid w:val="005B2C5E"/>
    <w:pPr>
      <w:ind w:left="720"/>
      <w:contextualSpacing/>
    </w:pPr>
  </w:style>
  <w:style w:type="table" w:styleId="TableGrid">
    <w:name w:val="Table Grid"/>
    <w:basedOn w:val="TableNormal"/>
    <w:uiPriority w:val="59"/>
    <w:rsid w:val="00B9118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8809CA"/>
    <w:rPr>
      <w:rFonts w:asciiTheme="majorHAnsi" w:eastAsiaTheme="majorEastAsia" w:hAnsiTheme="majorHAnsi" w:cstheme="majorBidi"/>
      <w:b/>
      <w:bCs/>
      <w:color w:val="365F91" w:themeColor="accent1" w:themeShade="BF"/>
      <w:sz w:val="28"/>
      <w:szCs w:val="28"/>
    </w:rPr>
  </w:style>
  <w:style w:type="character" w:customStyle="1" w:styleId="Style4">
    <w:name w:val="Style4"/>
    <w:basedOn w:val="DefaultParagraphFont"/>
    <w:uiPriority w:val="1"/>
    <w:rsid w:val="008809CA"/>
    <w:rPr>
      <w:rFonts w:ascii="Arial" w:hAnsi="Arial"/>
      <w:sz w:val="28"/>
    </w:rPr>
  </w:style>
  <w:style w:type="character" w:styleId="Emphasis">
    <w:name w:val="Emphasis"/>
    <w:basedOn w:val="DefaultParagraphFont"/>
    <w:uiPriority w:val="20"/>
    <w:qFormat/>
    <w:rsid w:val="008277E7"/>
    <w:rPr>
      <w:i/>
      <w:iCs/>
    </w:rPr>
  </w:style>
  <w:style w:type="character" w:customStyle="1" w:styleId="Style6">
    <w:name w:val="Style6"/>
    <w:basedOn w:val="DefaultParagraphFont"/>
    <w:uiPriority w:val="1"/>
    <w:rsid w:val="00776039"/>
  </w:style>
  <w:style w:type="paragraph" w:customStyle="1" w:styleId="Paragraph">
    <w:name w:val="Paragraph"/>
    <w:basedOn w:val="Normal"/>
    <w:link w:val="ParagraphChar"/>
    <w:autoRedefine/>
    <w:qFormat/>
    <w:rsid w:val="00CB1A1B"/>
    <w:pPr>
      <w:tabs>
        <w:tab w:val="left" w:pos="720"/>
      </w:tabs>
      <w:spacing w:after="200" w:line="276" w:lineRule="auto"/>
      <w:ind w:firstLine="720"/>
    </w:pPr>
    <w:rPr>
      <w:rFonts w:ascii="Calibri" w:hAnsi="Calibri" w:cs="Times New Roman"/>
      <w:sz w:val="24"/>
      <w:szCs w:val="24"/>
    </w:rPr>
  </w:style>
  <w:style w:type="character" w:customStyle="1" w:styleId="ParagraphChar">
    <w:name w:val="Paragraph Char"/>
    <w:basedOn w:val="DefaultParagraphFont"/>
    <w:link w:val="Paragraph"/>
    <w:rsid w:val="00CB1A1B"/>
    <w:rPr>
      <w:rFonts w:ascii="Calibri" w:hAnsi="Calibri" w:cs="Times New Roman"/>
      <w:sz w:val="24"/>
      <w:szCs w:val="24"/>
    </w:rPr>
  </w:style>
  <w:style w:type="character" w:customStyle="1" w:styleId="Feedback">
    <w:name w:val="Feedback"/>
    <w:basedOn w:val="DefaultParagraphFont"/>
    <w:uiPriority w:val="1"/>
    <w:rsid w:val="00914085"/>
    <w:rPr>
      <w:sz w:val="28"/>
      <w:u w:val="single"/>
    </w:rPr>
  </w:style>
  <w:style w:type="character" w:customStyle="1" w:styleId="Evaluation">
    <w:name w:val="Evaluation"/>
    <w:basedOn w:val="DefaultParagraphFont"/>
    <w:uiPriority w:val="1"/>
    <w:rsid w:val="00753BF3"/>
    <w:rPr>
      <w:sz w:val="28"/>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91936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image" Target="media/image21.png"/><Relationship Id="rId21" Type="http://schemas.openxmlformats.org/officeDocument/2006/relationships/oleObject" Target="embeddings/oleObject5.bin"/><Relationship Id="rId34" Type="http://schemas.openxmlformats.org/officeDocument/2006/relationships/image" Target="media/image17.png"/><Relationship Id="rId42" Type="http://schemas.openxmlformats.org/officeDocument/2006/relationships/image" Target="media/image24.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oleObject9.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0.emf"/><Relationship Id="rId32" Type="http://schemas.openxmlformats.org/officeDocument/2006/relationships/image" Target="media/image15.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2.emf"/><Relationship Id="rId36" Type="http://schemas.openxmlformats.org/officeDocument/2006/relationships/image" Target="media/image18.png"/><Relationship Id="rId10" Type="http://schemas.microsoft.com/office/2007/relationships/hdphoto" Target="media/hdphoto1.wdp"/><Relationship Id="rId19" Type="http://schemas.openxmlformats.org/officeDocument/2006/relationships/oleObject" Target="embeddings/oleObject4.bin"/><Relationship Id="rId31" Type="http://schemas.openxmlformats.org/officeDocument/2006/relationships/image" Target="media/image14.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8.bin"/><Relationship Id="rId30" Type="http://schemas.openxmlformats.org/officeDocument/2006/relationships/image" Target="media/image13.png"/><Relationship Id="rId35" Type="http://schemas.microsoft.com/office/2007/relationships/hdphoto" Target="media/hdphoto2.wdp"/><Relationship Id="rId43" Type="http://schemas.openxmlformats.org/officeDocument/2006/relationships/header" Target="header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image" Target="media/image16.gif"/><Relationship Id="rId38" Type="http://schemas.openxmlformats.org/officeDocument/2006/relationships/image" Target="media/image20.png"/><Relationship Id="rId46" Type="http://schemas.openxmlformats.org/officeDocument/2006/relationships/theme" Target="theme/theme1.xml"/><Relationship Id="rId20" Type="http://schemas.openxmlformats.org/officeDocument/2006/relationships/image" Target="media/image8.emf"/><Relationship Id="rId41" Type="http://schemas.openxmlformats.org/officeDocument/2006/relationships/image" Target="media/image2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RA\Documents\TablestoText_IDEAS2_formfields.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082065159"/>
        <w:category>
          <w:name w:val="General"/>
          <w:gallery w:val="placeholder"/>
        </w:category>
        <w:types>
          <w:type w:val="bbPlcHdr"/>
        </w:types>
        <w:behaviors>
          <w:behavior w:val="content"/>
        </w:behaviors>
        <w:guid w:val="{311C7DE8-18EF-48CD-AF96-38019987F701}"/>
      </w:docPartPr>
      <w:docPartBody>
        <w:p w:rsidR="00A82CDC" w:rsidRDefault="007C7087">
          <w:r w:rsidRPr="009F0581">
            <w:rPr>
              <w:rStyle w:val="PlaceholderText"/>
            </w:rPr>
            <w:t>Choose an item.</w:t>
          </w:r>
        </w:p>
      </w:docPartBody>
    </w:docPart>
    <w:docPart>
      <w:docPartPr>
        <w:name w:val="5ADD29776CE643F8AE941A104DF3BC35"/>
        <w:category>
          <w:name w:val="General"/>
          <w:gallery w:val="placeholder"/>
        </w:category>
        <w:types>
          <w:type w:val="bbPlcHdr"/>
        </w:types>
        <w:behaviors>
          <w:behavior w:val="content"/>
        </w:behaviors>
        <w:guid w:val="{D87A40E8-C6C5-4903-8307-95BB6AB32FB8}"/>
      </w:docPartPr>
      <w:docPartBody>
        <w:p w:rsidR="000121D1" w:rsidRDefault="008C51B1" w:rsidP="008C51B1">
          <w:pPr>
            <w:pStyle w:val="5ADD29776CE643F8AE941A104DF3BC355"/>
          </w:pPr>
          <w:r w:rsidRPr="009F0581">
            <w:rPr>
              <w:rStyle w:val="PlaceholderText"/>
            </w:rPr>
            <w:t>Choose an item.</w:t>
          </w:r>
        </w:p>
      </w:docPartBody>
    </w:docPart>
    <w:docPart>
      <w:docPartPr>
        <w:name w:val="C5F7E86258D847B8B816DBBFA030FC4A"/>
        <w:category>
          <w:name w:val="General"/>
          <w:gallery w:val="placeholder"/>
        </w:category>
        <w:types>
          <w:type w:val="bbPlcHdr"/>
        </w:types>
        <w:behaviors>
          <w:behavior w:val="content"/>
        </w:behaviors>
        <w:guid w:val="{A69788CE-4E3D-4EF7-8AD5-8262C654EB86}"/>
      </w:docPartPr>
      <w:docPartBody>
        <w:p w:rsidR="000121D1" w:rsidRDefault="008C51B1" w:rsidP="008C51B1">
          <w:pPr>
            <w:pStyle w:val="C5F7E86258D847B8B816DBBFA030FC4A5"/>
          </w:pPr>
          <w:r w:rsidRPr="009F0581">
            <w:rPr>
              <w:rStyle w:val="PlaceholderText"/>
            </w:rPr>
            <w:t>Choose an item.</w:t>
          </w:r>
        </w:p>
      </w:docPartBody>
    </w:docPart>
    <w:docPart>
      <w:docPartPr>
        <w:name w:val="E457C7CFDDC84577B167081086F72F03"/>
        <w:category>
          <w:name w:val="General"/>
          <w:gallery w:val="placeholder"/>
        </w:category>
        <w:types>
          <w:type w:val="bbPlcHdr"/>
        </w:types>
        <w:behaviors>
          <w:behavior w:val="content"/>
        </w:behaviors>
        <w:guid w:val="{680BC04F-8B57-4909-A1C1-611AED12FEB4}"/>
      </w:docPartPr>
      <w:docPartBody>
        <w:p w:rsidR="003076DD" w:rsidRDefault="008C51B1" w:rsidP="008C51B1">
          <w:pPr>
            <w:pStyle w:val="E457C7CFDDC84577B167081086F72F035"/>
          </w:pPr>
          <w:r w:rsidRPr="009F0581">
            <w:rPr>
              <w:rStyle w:val="PlaceholderText"/>
            </w:rPr>
            <w:t>Choose an item.</w:t>
          </w:r>
        </w:p>
      </w:docPartBody>
    </w:docPart>
    <w:docPart>
      <w:docPartPr>
        <w:name w:val="AD26BEA37F984EF6B2A93F14DB7539ED"/>
        <w:category>
          <w:name w:val="General"/>
          <w:gallery w:val="placeholder"/>
        </w:category>
        <w:types>
          <w:type w:val="bbPlcHdr"/>
        </w:types>
        <w:behaviors>
          <w:behavior w:val="content"/>
        </w:behaviors>
        <w:guid w:val="{6B8A5E21-54EE-4F59-BBB0-5B31F52F8387}"/>
      </w:docPartPr>
      <w:docPartBody>
        <w:p w:rsidR="003076DD" w:rsidRDefault="008C51B1" w:rsidP="008C51B1">
          <w:pPr>
            <w:pStyle w:val="AD26BEA37F984EF6B2A93F14DB7539ED5"/>
          </w:pPr>
          <w:r w:rsidRPr="009F0581">
            <w:rPr>
              <w:rStyle w:val="PlaceholderText"/>
            </w:rPr>
            <w:t>Choose an item.</w:t>
          </w:r>
        </w:p>
      </w:docPartBody>
    </w:docPart>
    <w:docPart>
      <w:docPartPr>
        <w:name w:val="7C4031D9B3184331B753EE5079F775DC"/>
        <w:category>
          <w:name w:val="General"/>
          <w:gallery w:val="placeholder"/>
        </w:category>
        <w:types>
          <w:type w:val="bbPlcHdr"/>
        </w:types>
        <w:behaviors>
          <w:behavior w:val="content"/>
        </w:behaviors>
        <w:guid w:val="{27524FD3-8FDB-4AEA-9187-0415065E6C13}"/>
      </w:docPartPr>
      <w:docPartBody>
        <w:p w:rsidR="003076DD" w:rsidRDefault="008C51B1" w:rsidP="008C51B1">
          <w:pPr>
            <w:pStyle w:val="7C4031D9B3184331B753EE5079F775DC5"/>
          </w:pPr>
          <w:r w:rsidRPr="009F0581">
            <w:rPr>
              <w:rStyle w:val="PlaceholderText"/>
            </w:rPr>
            <w:t>Choose an item.</w:t>
          </w:r>
        </w:p>
      </w:docPartBody>
    </w:docPart>
    <w:docPart>
      <w:docPartPr>
        <w:name w:val="DefaultPlaceholder_-1854013440"/>
        <w:category>
          <w:name w:val="General"/>
          <w:gallery w:val="placeholder"/>
        </w:category>
        <w:types>
          <w:type w:val="bbPlcHdr"/>
        </w:types>
        <w:behaviors>
          <w:behavior w:val="content"/>
        </w:behaviors>
        <w:guid w:val="{51C914DC-A004-47C5-B64A-9AC66417FD1F}"/>
      </w:docPartPr>
      <w:docPartBody>
        <w:p w:rsidR="008C51B1" w:rsidRDefault="008C51B1">
          <w:r w:rsidRPr="00DE2485">
            <w:rPr>
              <w:rStyle w:val="PlaceholderText"/>
            </w:rPr>
            <w:t>Click or tap here to enter text.</w:t>
          </w:r>
        </w:p>
      </w:docPartBody>
    </w:docPart>
    <w:docPart>
      <w:docPartPr>
        <w:name w:val="B9E6854381654CE0B1C583E951A04C15"/>
        <w:category>
          <w:name w:val="General"/>
          <w:gallery w:val="placeholder"/>
        </w:category>
        <w:types>
          <w:type w:val="bbPlcHdr"/>
        </w:types>
        <w:behaviors>
          <w:behavior w:val="content"/>
        </w:behaviors>
        <w:guid w:val="{BD05F836-4DCD-46E6-9810-573FC12012EC}"/>
      </w:docPartPr>
      <w:docPartBody>
        <w:p w:rsidR="008C51B1" w:rsidRDefault="008C51B1" w:rsidP="008C51B1">
          <w:pPr>
            <w:pStyle w:val="B9E6854381654CE0B1C583E951A04C154"/>
          </w:pPr>
          <w:r w:rsidRPr="00DE2485">
            <w:rPr>
              <w:rStyle w:val="PlaceholderText"/>
            </w:rPr>
            <w:t>Click or tap here to enter text.</w:t>
          </w:r>
        </w:p>
      </w:docPartBody>
    </w:docPart>
    <w:docPart>
      <w:docPartPr>
        <w:name w:val="63908EA4DFF740FCA378E3272710B67B"/>
        <w:category>
          <w:name w:val="General"/>
          <w:gallery w:val="placeholder"/>
        </w:category>
        <w:types>
          <w:type w:val="bbPlcHdr"/>
        </w:types>
        <w:behaviors>
          <w:behavior w:val="content"/>
        </w:behaviors>
        <w:guid w:val="{DEB9B448-ADD6-40B0-A9EE-A7A4F14F9A47}"/>
      </w:docPartPr>
      <w:docPartBody>
        <w:p w:rsidR="008C51B1" w:rsidRDefault="008C51B1" w:rsidP="008C51B1">
          <w:pPr>
            <w:pStyle w:val="63908EA4DFF740FCA378E3272710B67B4"/>
          </w:pPr>
          <w:r w:rsidRPr="009F0581">
            <w:rPr>
              <w:rStyle w:val="PlaceholderText"/>
            </w:rPr>
            <w:t>Choose an item.</w:t>
          </w:r>
        </w:p>
      </w:docPartBody>
    </w:docPart>
    <w:docPart>
      <w:docPartPr>
        <w:name w:val="91112EFC3BE24AA2A1EC587154AE797D"/>
        <w:category>
          <w:name w:val="General"/>
          <w:gallery w:val="placeholder"/>
        </w:category>
        <w:types>
          <w:type w:val="bbPlcHdr"/>
        </w:types>
        <w:behaviors>
          <w:behavior w:val="content"/>
        </w:behaviors>
        <w:guid w:val="{460E0AD2-DC87-44FB-8AB2-44E9AF4077D3}"/>
      </w:docPartPr>
      <w:docPartBody>
        <w:p w:rsidR="008C51B1" w:rsidRDefault="008C51B1" w:rsidP="008C51B1">
          <w:pPr>
            <w:pStyle w:val="91112EFC3BE24AA2A1EC587154AE797D4"/>
          </w:pPr>
          <w:r w:rsidRPr="009F0581">
            <w:rPr>
              <w:rStyle w:val="PlaceholderText"/>
            </w:rPr>
            <w:t>Choose an item.</w:t>
          </w:r>
        </w:p>
      </w:docPartBody>
    </w:docPart>
    <w:docPart>
      <w:docPartPr>
        <w:name w:val="7CD3FB8A43B94588A8267F6202171121"/>
        <w:category>
          <w:name w:val="General"/>
          <w:gallery w:val="placeholder"/>
        </w:category>
        <w:types>
          <w:type w:val="bbPlcHdr"/>
        </w:types>
        <w:behaviors>
          <w:behavior w:val="content"/>
        </w:behaviors>
        <w:guid w:val="{952A72A9-ECCE-43EA-9047-4DF3A67B73CC}"/>
      </w:docPartPr>
      <w:docPartBody>
        <w:p w:rsidR="008C51B1" w:rsidRDefault="008C51B1" w:rsidP="008C51B1">
          <w:pPr>
            <w:pStyle w:val="7CD3FB8A43B94588A8267F62021711212"/>
          </w:pPr>
          <w:r w:rsidRPr="00DE2485">
            <w:rPr>
              <w:rStyle w:val="PlaceholderText"/>
            </w:rPr>
            <w:t>Click or tap here to enter text.</w:t>
          </w:r>
        </w:p>
      </w:docPartBody>
    </w:docPart>
    <w:docPart>
      <w:docPartPr>
        <w:name w:val="82CB1E44007C49378D328A66C80B0A6D"/>
        <w:category>
          <w:name w:val="General"/>
          <w:gallery w:val="placeholder"/>
        </w:category>
        <w:types>
          <w:type w:val="bbPlcHdr"/>
        </w:types>
        <w:behaviors>
          <w:behavior w:val="content"/>
        </w:behaviors>
        <w:guid w:val="{ABFC325B-74A8-476B-BC7B-012DDC2C4112}"/>
      </w:docPartPr>
      <w:docPartBody>
        <w:p w:rsidR="008C51B1" w:rsidRDefault="008C51B1" w:rsidP="008C51B1">
          <w:pPr>
            <w:pStyle w:val="82CB1E44007C49378D328A66C80B0A6D1"/>
          </w:pPr>
          <w:r w:rsidRPr="00DE2485">
            <w:rPr>
              <w:rStyle w:val="PlaceholderText"/>
            </w:rPr>
            <w:t>Click or tap here to enter text.</w:t>
          </w:r>
        </w:p>
      </w:docPartBody>
    </w:docPart>
    <w:docPart>
      <w:docPartPr>
        <w:name w:val="974B4821838F46C097692FFF5D41C27E"/>
        <w:category>
          <w:name w:val="General"/>
          <w:gallery w:val="placeholder"/>
        </w:category>
        <w:types>
          <w:type w:val="bbPlcHdr"/>
        </w:types>
        <w:behaviors>
          <w:behavior w:val="content"/>
        </w:behaviors>
        <w:guid w:val="{8FEFFBF4-A547-4377-99C2-17AE4090B7E2}"/>
      </w:docPartPr>
      <w:docPartBody>
        <w:p w:rsidR="008C51B1" w:rsidRDefault="008C51B1" w:rsidP="008C51B1">
          <w:pPr>
            <w:pStyle w:val="974B4821838F46C097692FFF5D41C27E1"/>
          </w:pPr>
          <w:r w:rsidRPr="00DE2485">
            <w:rPr>
              <w:rStyle w:val="PlaceholderText"/>
            </w:rPr>
            <w:t>Click or tap here to enter text.</w:t>
          </w:r>
        </w:p>
      </w:docPartBody>
    </w:docPart>
    <w:docPart>
      <w:docPartPr>
        <w:name w:val="1657399AD91E4DCC8E1D084EB76422CA"/>
        <w:category>
          <w:name w:val="General"/>
          <w:gallery w:val="placeholder"/>
        </w:category>
        <w:types>
          <w:type w:val="bbPlcHdr"/>
        </w:types>
        <w:behaviors>
          <w:behavior w:val="content"/>
        </w:behaviors>
        <w:guid w:val="{E55B9F6A-0995-4601-91A0-487920E14CCA}"/>
      </w:docPartPr>
      <w:docPartBody>
        <w:p w:rsidR="008C51B1" w:rsidRDefault="008C51B1" w:rsidP="008C51B1">
          <w:pPr>
            <w:pStyle w:val="1657399AD91E4DCC8E1D084EB76422CA"/>
          </w:pPr>
          <w:r w:rsidRPr="00DE2485">
            <w:rPr>
              <w:rStyle w:val="PlaceholderText"/>
            </w:rPr>
            <w:t>Click or tap here to enter text.</w:t>
          </w:r>
        </w:p>
      </w:docPartBody>
    </w:docPart>
    <w:docPart>
      <w:docPartPr>
        <w:name w:val="14DCB02819D9406DA1A8484CE5005F5C"/>
        <w:category>
          <w:name w:val="General"/>
          <w:gallery w:val="placeholder"/>
        </w:category>
        <w:types>
          <w:type w:val="bbPlcHdr"/>
        </w:types>
        <w:behaviors>
          <w:behavior w:val="content"/>
        </w:behaviors>
        <w:guid w:val="{A9B44D78-75B5-4D5F-8CBB-5BAEFFACFCBD}"/>
      </w:docPartPr>
      <w:docPartBody>
        <w:p w:rsidR="008C51B1" w:rsidRDefault="008C51B1" w:rsidP="008C51B1">
          <w:pPr>
            <w:pStyle w:val="14DCB02819D9406DA1A8484CE5005F5C"/>
          </w:pPr>
          <w:r w:rsidRPr="00DE2485">
            <w:rPr>
              <w:rStyle w:val="PlaceholderText"/>
            </w:rPr>
            <w:t>Click or tap here to enter text.</w:t>
          </w:r>
        </w:p>
      </w:docPartBody>
    </w:docPart>
    <w:docPart>
      <w:docPartPr>
        <w:name w:val="D0B37D5CE6D74707A63293F7353B4002"/>
        <w:category>
          <w:name w:val="General"/>
          <w:gallery w:val="placeholder"/>
        </w:category>
        <w:types>
          <w:type w:val="bbPlcHdr"/>
        </w:types>
        <w:behaviors>
          <w:behavior w:val="content"/>
        </w:behaviors>
        <w:guid w:val="{A2C8F1F8-A607-4617-A604-CF29ED07AE83}"/>
      </w:docPartPr>
      <w:docPartBody>
        <w:p w:rsidR="008C51B1" w:rsidRDefault="008C51B1" w:rsidP="008C51B1">
          <w:pPr>
            <w:pStyle w:val="D0B37D5CE6D74707A63293F7353B4002"/>
          </w:pPr>
          <w:r w:rsidRPr="00DE2485">
            <w:rPr>
              <w:rStyle w:val="PlaceholderText"/>
            </w:rPr>
            <w:t>Click or tap here to enter text.</w:t>
          </w:r>
        </w:p>
      </w:docPartBody>
    </w:docPart>
    <w:docPart>
      <w:docPartPr>
        <w:name w:val="B3EB4D6AED1B41278050BCDA062E911E"/>
        <w:category>
          <w:name w:val="General"/>
          <w:gallery w:val="placeholder"/>
        </w:category>
        <w:types>
          <w:type w:val="bbPlcHdr"/>
        </w:types>
        <w:behaviors>
          <w:behavior w:val="content"/>
        </w:behaviors>
        <w:guid w:val="{D0B38151-BFFC-469C-A8D8-326EE46084F4}"/>
      </w:docPartPr>
      <w:docPartBody>
        <w:p w:rsidR="008C51B1" w:rsidRDefault="008C51B1" w:rsidP="008C51B1">
          <w:pPr>
            <w:pStyle w:val="B3EB4D6AED1B41278050BCDA062E911E"/>
          </w:pPr>
          <w:r w:rsidRPr="00DE2485">
            <w:rPr>
              <w:rStyle w:val="PlaceholderText"/>
            </w:rPr>
            <w:t>Click or tap here to enter text.</w:t>
          </w:r>
        </w:p>
      </w:docPartBody>
    </w:docPart>
    <w:docPart>
      <w:docPartPr>
        <w:name w:val="F09FADF5722F4A1A9216103569562153"/>
        <w:category>
          <w:name w:val="General"/>
          <w:gallery w:val="placeholder"/>
        </w:category>
        <w:types>
          <w:type w:val="bbPlcHdr"/>
        </w:types>
        <w:behaviors>
          <w:behavior w:val="content"/>
        </w:behaviors>
        <w:guid w:val="{65A10893-008E-4D92-9AAF-264869416F54}"/>
      </w:docPartPr>
      <w:docPartBody>
        <w:p w:rsidR="008C51B1" w:rsidRDefault="008C51B1" w:rsidP="008C51B1">
          <w:pPr>
            <w:pStyle w:val="F09FADF5722F4A1A9216103569562153"/>
          </w:pPr>
          <w:r w:rsidRPr="00DE2485">
            <w:rPr>
              <w:rStyle w:val="PlaceholderText"/>
            </w:rPr>
            <w:t>Click or tap here to enter text.</w:t>
          </w:r>
        </w:p>
      </w:docPartBody>
    </w:docPart>
    <w:docPart>
      <w:docPartPr>
        <w:name w:val="D2C15A7B78484B0393D56E34AD709E8F"/>
        <w:category>
          <w:name w:val="General"/>
          <w:gallery w:val="placeholder"/>
        </w:category>
        <w:types>
          <w:type w:val="bbPlcHdr"/>
        </w:types>
        <w:behaviors>
          <w:behavior w:val="content"/>
        </w:behaviors>
        <w:guid w:val="{1F1C0390-31DA-4649-AD3E-64279936BFAA}"/>
      </w:docPartPr>
      <w:docPartBody>
        <w:p w:rsidR="008C51B1" w:rsidRDefault="008C51B1" w:rsidP="008C51B1">
          <w:pPr>
            <w:pStyle w:val="D2C15A7B78484B0393D56E34AD709E8F"/>
          </w:pPr>
          <w:r w:rsidRPr="00DE2485">
            <w:rPr>
              <w:rStyle w:val="PlaceholderText"/>
            </w:rPr>
            <w:t>Click or tap here to enter text.</w:t>
          </w:r>
        </w:p>
      </w:docPartBody>
    </w:docPart>
    <w:docPart>
      <w:docPartPr>
        <w:name w:val="F63F2D5508CA4BF98333F0CD5F664FFA"/>
        <w:category>
          <w:name w:val="General"/>
          <w:gallery w:val="placeholder"/>
        </w:category>
        <w:types>
          <w:type w:val="bbPlcHdr"/>
        </w:types>
        <w:behaviors>
          <w:behavior w:val="content"/>
        </w:behaviors>
        <w:guid w:val="{7EE8E6A3-92E8-40AA-BC51-4F49C1DEA96A}"/>
      </w:docPartPr>
      <w:docPartBody>
        <w:p w:rsidR="008C51B1" w:rsidRDefault="008C51B1" w:rsidP="008C51B1">
          <w:pPr>
            <w:pStyle w:val="F63F2D5508CA4BF98333F0CD5F664FFA"/>
          </w:pPr>
          <w:r w:rsidRPr="00DE2485">
            <w:rPr>
              <w:rStyle w:val="PlaceholderText"/>
            </w:rPr>
            <w:t>Click or tap here to enter text.</w:t>
          </w:r>
        </w:p>
      </w:docPartBody>
    </w:docPart>
    <w:docPart>
      <w:docPartPr>
        <w:name w:val="CC629F40DD0141DAB399DA2EC19BBCA2"/>
        <w:category>
          <w:name w:val="General"/>
          <w:gallery w:val="placeholder"/>
        </w:category>
        <w:types>
          <w:type w:val="bbPlcHdr"/>
        </w:types>
        <w:behaviors>
          <w:behavior w:val="content"/>
        </w:behaviors>
        <w:guid w:val="{424B6497-9DB6-4609-BD62-DC6A5C3E3F5E}"/>
      </w:docPartPr>
      <w:docPartBody>
        <w:p w:rsidR="008C51B1" w:rsidRDefault="008C51B1" w:rsidP="008C51B1">
          <w:pPr>
            <w:pStyle w:val="CC629F40DD0141DAB399DA2EC19BBCA2"/>
          </w:pPr>
          <w:r w:rsidRPr="00DE2485">
            <w:rPr>
              <w:rStyle w:val="PlaceholderText"/>
            </w:rPr>
            <w:t>Click or tap here to enter text.</w:t>
          </w:r>
        </w:p>
      </w:docPartBody>
    </w:docPart>
    <w:docPart>
      <w:docPartPr>
        <w:name w:val="CEE43514ED384DBF8E262C27A24D7A13"/>
        <w:category>
          <w:name w:val="General"/>
          <w:gallery w:val="placeholder"/>
        </w:category>
        <w:types>
          <w:type w:val="bbPlcHdr"/>
        </w:types>
        <w:behaviors>
          <w:behavior w:val="content"/>
        </w:behaviors>
        <w:guid w:val="{6A352623-AF74-48D9-B27E-0D1A7E884BC0}"/>
      </w:docPartPr>
      <w:docPartBody>
        <w:p w:rsidR="008C51B1" w:rsidRDefault="008C51B1" w:rsidP="008C51B1">
          <w:pPr>
            <w:pStyle w:val="CEE43514ED384DBF8E262C27A24D7A13"/>
          </w:pPr>
          <w:r w:rsidRPr="00DE2485">
            <w:rPr>
              <w:rStyle w:val="PlaceholderText"/>
            </w:rPr>
            <w:t>Click or tap here to enter text.</w:t>
          </w:r>
        </w:p>
      </w:docPartBody>
    </w:docPart>
    <w:docPart>
      <w:docPartPr>
        <w:name w:val="072C07D51FFB430B812B1B753F6686BE"/>
        <w:category>
          <w:name w:val="General"/>
          <w:gallery w:val="placeholder"/>
        </w:category>
        <w:types>
          <w:type w:val="bbPlcHdr"/>
        </w:types>
        <w:behaviors>
          <w:behavior w:val="content"/>
        </w:behaviors>
        <w:guid w:val="{6E7F391A-1330-423F-BE91-FDDB47ED1DFD}"/>
      </w:docPartPr>
      <w:docPartBody>
        <w:p w:rsidR="008C51B1" w:rsidRDefault="008C51B1" w:rsidP="008C51B1">
          <w:pPr>
            <w:pStyle w:val="072C07D51FFB430B812B1B753F6686BE"/>
          </w:pPr>
          <w:r w:rsidRPr="00DE2485">
            <w:rPr>
              <w:rStyle w:val="PlaceholderText"/>
            </w:rPr>
            <w:t>Click or tap here to enter text.</w:t>
          </w:r>
        </w:p>
      </w:docPartBody>
    </w:docPart>
    <w:docPart>
      <w:docPartPr>
        <w:name w:val="DACF39C5806641FE841E8BEB1B4CBA18"/>
        <w:category>
          <w:name w:val="General"/>
          <w:gallery w:val="placeholder"/>
        </w:category>
        <w:types>
          <w:type w:val="bbPlcHdr"/>
        </w:types>
        <w:behaviors>
          <w:behavior w:val="content"/>
        </w:behaviors>
        <w:guid w:val="{62BEA8A1-00B3-414E-9EE5-BB574FA2E756}"/>
      </w:docPartPr>
      <w:docPartBody>
        <w:p w:rsidR="008C51B1" w:rsidRDefault="008C51B1" w:rsidP="008C51B1">
          <w:pPr>
            <w:pStyle w:val="DACF39C5806641FE841E8BEB1B4CBA18"/>
          </w:pPr>
          <w:r w:rsidRPr="00DE2485">
            <w:rPr>
              <w:rStyle w:val="PlaceholderText"/>
            </w:rPr>
            <w:t>Click or tap here to enter text.</w:t>
          </w:r>
        </w:p>
      </w:docPartBody>
    </w:docPart>
    <w:docPart>
      <w:docPartPr>
        <w:name w:val="8C2F12E3F3594095B828EC1030C3C987"/>
        <w:category>
          <w:name w:val="General"/>
          <w:gallery w:val="placeholder"/>
        </w:category>
        <w:types>
          <w:type w:val="bbPlcHdr"/>
        </w:types>
        <w:behaviors>
          <w:behavior w:val="content"/>
        </w:behaviors>
        <w:guid w:val="{10D76C80-2CD0-4696-A423-A133B8C359CC}"/>
      </w:docPartPr>
      <w:docPartBody>
        <w:p w:rsidR="008C51B1" w:rsidRDefault="008C51B1" w:rsidP="008C51B1">
          <w:pPr>
            <w:pStyle w:val="8C2F12E3F3594095B828EC1030C3C987"/>
          </w:pPr>
          <w:r w:rsidRPr="00DE2485">
            <w:rPr>
              <w:rStyle w:val="PlaceholderText"/>
            </w:rPr>
            <w:t>Click or tap here to enter text.</w:t>
          </w:r>
        </w:p>
      </w:docPartBody>
    </w:docPart>
    <w:docPart>
      <w:docPartPr>
        <w:name w:val="C4289EC300DB48CE8F0FE0A4E9C69936"/>
        <w:category>
          <w:name w:val="General"/>
          <w:gallery w:val="placeholder"/>
        </w:category>
        <w:types>
          <w:type w:val="bbPlcHdr"/>
        </w:types>
        <w:behaviors>
          <w:behavior w:val="content"/>
        </w:behaviors>
        <w:guid w:val="{8E0A9859-E5F2-4694-A0A9-0262DD7236A7}"/>
      </w:docPartPr>
      <w:docPartBody>
        <w:p w:rsidR="008C51B1" w:rsidRDefault="008C51B1" w:rsidP="008C51B1">
          <w:pPr>
            <w:pStyle w:val="C4289EC300DB48CE8F0FE0A4E9C69936"/>
          </w:pPr>
          <w:r w:rsidRPr="00DE2485">
            <w:rPr>
              <w:rStyle w:val="PlaceholderText"/>
            </w:rPr>
            <w:t>Click or tap here to enter text.</w:t>
          </w:r>
        </w:p>
      </w:docPartBody>
    </w:docPart>
    <w:docPart>
      <w:docPartPr>
        <w:name w:val="23D45FEB16E14B8BBBA32D04F3B9A9B8"/>
        <w:category>
          <w:name w:val="General"/>
          <w:gallery w:val="placeholder"/>
        </w:category>
        <w:types>
          <w:type w:val="bbPlcHdr"/>
        </w:types>
        <w:behaviors>
          <w:behavior w:val="content"/>
        </w:behaviors>
        <w:guid w:val="{3AA398AF-AA53-43FF-A653-2FB65893C6EB}"/>
      </w:docPartPr>
      <w:docPartBody>
        <w:p w:rsidR="008C51B1" w:rsidRDefault="008C51B1" w:rsidP="008C51B1">
          <w:pPr>
            <w:pStyle w:val="23D45FEB16E14B8BBBA32D04F3B9A9B8"/>
          </w:pPr>
          <w:r w:rsidRPr="00DE2485">
            <w:rPr>
              <w:rStyle w:val="PlaceholderText"/>
            </w:rPr>
            <w:t>Click or tap here to enter text.</w:t>
          </w:r>
        </w:p>
      </w:docPartBody>
    </w:docPart>
    <w:docPart>
      <w:docPartPr>
        <w:name w:val="F5A98BC8EC3A4FF1B6CC970D7DB77237"/>
        <w:category>
          <w:name w:val="General"/>
          <w:gallery w:val="placeholder"/>
        </w:category>
        <w:types>
          <w:type w:val="bbPlcHdr"/>
        </w:types>
        <w:behaviors>
          <w:behavior w:val="content"/>
        </w:behaviors>
        <w:guid w:val="{7FA322FB-97E3-4157-885F-B35B8EA49120}"/>
      </w:docPartPr>
      <w:docPartBody>
        <w:p w:rsidR="008C51B1" w:rsidRDefault="008C51B1" w:rsidP="008C51B1">
          <w:pPr>
            <w:pStyle w:val="F5A98BC8EC3A4FF1B6CC970D7DB77237"/>
          </w:pPr>
          <w:r w:rsidRPr="00DE2485">
            <w:rPr>
              <w:rStyle w:val="PlaceholderText"/>
            </w:rPr>
            <w:t>Click or tap here to enter text.</w:t>
          </w:r>
        </w:p>
      </w:docPartBody>
    </w:docPart>
    <w:docPart>
      <w:docPartPr>
        <w:name w:val="4E6F30AE5A194C70B35DC5E9193031DE"/>
        <w:category>
          <w:name w:val="General"/>
          <w:gallery w:val="placeholder"/>
        </w:category>
        <w:types>
          <w:type w:val="bbPlcHdr"/>
        </w:types>
        <w:behaviors>
          <w:behavior w:val="content"/>
        </w:behaviors>
        <w:guid w:val="{2B69A0E1-9C09-40A8-BE9A-CBAF816C93B4}"/>
      </w:docPartPr>
      <w:docPartBody>
        <w:p w:rsidR="008C51B1" w:rsidRDefault="008C51B1" w:rsidP="008C51B1">
          <w:pPr>
            <w:pStyle w:val="4E6F30AE5A194C70B35DC5E9193031DE"/>
          </w:pPr>
          <w:r w:rsidRPr="00DE2485">
            <w:rPr>
              <w:rStyle w:val="PlaceholderText"/>
            </w:rPr>
            <w:t>Click or tap here to enter text.</w:t>
          </w:r>
        </w:p>
      </w:docPartBody>
    </w:docPart>
    <w:docPart>
      <w:docPartPr>
        <w:name w:val="552C603080114ABBA015F8EF15644D34"/>
        <w:category>
          <w:name w:val="General"/>
          <w:gallery w:val="placeholder"/>
        </w:category>
        <w:types>
          <w:type w:val="bbPlcHdr"/>
        </w:types>
        <w:behaviors>
          <w:behavior w:val="content"/>
        </w:behaviors>
        <w:guid w:val="{D5B42061-D26F-448B-A13D-E42D773B1967}"/>
      </w:docPartPr>
      <w:docPartBody>
        <w:p w:rsidR="008C51B1" w:rsidRDefault="008C51B1" w:rsidP="008C51B1">
          <w:pPr>
            <w:pStyle w:val="552C603080114ABBA015F8EF15644D34"/>
          </w:pPr>
          <w:r w:rsidRPr="00CB1A1B">
            <w:rPr>
              <w:rStyle w:val="ParagraphChar"/>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2"/>
    <w:compatSetting w:name="useWord2013TrackBottomHyphenation" w:uri="http://schemas.microsoft.com/office/word" w:val="1"/>
  </w:compat>
  <w:rsids>
    <w:rsidRoot w:val="007C7087"/>
    <w:rsid w:val="000121D1"/>
    <w:rsid w:val="00124480"/>
    <w:rsid w:val="0016254E"/>
    <w:rsid w:val="001A2676"/>
    <w:rsid w:val="001D0A5D"/>
    <w:rsid w:val="00244815"/>
    <w:rsid w:val="003076DD"/>
    <w:rsid w:val="00311DC5"/>
    <w:rsid w:val="0037492B"/>
    <w:rsid w:val="003949B3"/>
    <w:rsid w:val="003C40A2"/>
    <w:rsid w:val="00454879"/>
    <w:rsid w:val="004F3A51"/>
    <w:rsid w:val="00571D3B"/>
    <w:rsid w:val="005B3A20"/>
    <w:rsid w:val="005F4DA1"/>
    <w:rsid w:val="006530FA"/>
    <w:rsid w:val="006A727C"/>
    <w:rsid w:val="006C1C84"/>
    <w:rsid w:val="006E4309"/>
    <w:rsid w:val="00723B29"/>
    <w:rsid w:val="007B1FB4"/>
    <w:rsid w:val="007C7087"/>
    <w:rsid w:val="00800F57"/>
    <w:rsid w:val="00847D92"/>
    <w:rsid w:val="008555CF"/>
    <w:rsid w:val="008C51B1"/>
    <w:rsid w:val="00A82CDC"/>
    <w:rsid w:val="00AB3986"/>
    <w:rsid w:val="00B020A8"/>
    <w:rsid w:val="00B21C29"/>
    <w:rsid w:val="00C63AB9"/>
    <w:rsid w:val="00DD574C"/>
    <w:rsid w:val="00E03F49"/>
    <w:rsid w:val="00E26B42"/>
    <w:rsid w:val="00E45C6C"/>
    <w:rsid w:val="00EA698E"/>
    <w:rsid w:val="00EC11AF"/>
    <w:rsid w:val="00EF27FC"/>
    <w:rsid w:val="00F67049"/>
    <w:rsid w:val="00F81045"/>
    <w:rsid w:val="00F93DD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A267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C51B1"/>
    <w:rPr>
      <w:color w:val="808080"/>
    </w:rPr>
  </w:style>
  <w:style w:type="paragraph" w:customStyle="1" w:styleId="B9E6854381654CE0B1C583E951A04C154">
    <w:name w:val="B9E6854381654CE0B1C583E951A04C154"/>
    <w:rsid w:val="008C51B1"/>
    <w:pPr>
      <w:spacing w:after="160" w:line="259" w:lineRule="auto"/>
    </w:pPr>
    <w:rPr>
      <w:rFonts w:eastAsiaTheme="minorHAnsi"/>
    </w:rPr>
  </w:style>
  <w:style w:type="paragraph" w:customStyle="1" w:styleId="7CD3FB8A43B94588A8267F62021711212">
    <w:name w:val="7CD3FB8A43B94588A8267F62021711212"/>
    <w:rsid w:val="008C51B1"/>
    <w:pPr>
      <w:spacing w:after="160" w:line="259" w:lineRule="auto"/>
    </w:pPr>
    <w:rPr>
      <w:rFonts w:eastAsiaTheme="minorHAnsi"/>
    </w:rPr>
  </w:style>
  <w:style w:type="paragraph" w:customStyle="1" w:styleId="1657399AD91E4DCC8E1D084EB76422CA">
    <w:name w:val="1657399AD91E4DCC8E1D084EB76422CA"/>
    <w:rsid w:val="008C51B1"/>
    <w:pPr>
      <w:spacing w:after="160" w:line="259" w:lineRule="auto"/>
    </w:pPr>
    <w:rPr>
      <w:rFonts w:eastAsiaTheme="minorHAnsi"/>
    </w:rPr>
  </w:style>
  <w:style w:type="paragraph" w:customStyle="1" w:styleId="14DCB02819D9406DA1A8484CE5005F5C">
    <w:name w:val="14DCB02819D9406DA1A8484CE5005F5C"/>
    <w:rsid w:val="008C51B1"/>
    <w:pPr>
      <w:spacing w:after="160" w:line="259" w:lineRule="auto"/>
    </w:pPr>
    <w:rPr>
      <w:rFonts w:eastAsiaTheme="minorHAnsi"/>
    </w:rPr>
  </w:style>
  <w:style w:type="paragraph" w:customStyle="1" w:styleId="D0B37D5CE6D74707A63293F7353B4002">
    <w:name w:val="D0B37D5CE6D74707A63293F7353B4002"/>
    <w:rsid w:val="008C51B1"/>
    <w:pPr>
      <w:spacing w:after="160" w:line="259" w:lineRule="auto"/>
    </w:pPr>
    <w:rPr>
      <w:rFonts w:eastAsiaTheme="minorHAnsi"/>
    </w:rPr>
  </w:style>
  <w:style w:type="paragraph" w:customStyle="1" w:styleId="5ADD29776CE643F8AE941A104DF3BC355">
    <w:name w:val="5ADD29776CE643F8AE941A104DF3BC355"/>
    <w:rsid w:val="008C51B1"/>
    <w:pPr>
      <w:spacing w:after="160" w:line="259" w:lineRule="auto"/>
    </w:pPr>
    <w:rPr>
      <w:rFonts w:eastAsiaTheme="minorHAnsi"/>
    </w:rPr>
  </w:style>
  <w:style w:type="paragraph" w:customStyle="1" w:styleId="B3EB4D6AED1B41278050BCDA062E911E">
    <w:name w:val="B3EB4D6AED1B41278050BCDA062E911E"/>
    <w:rsid w:val="008C51B1"/>
    <w:pPr>
      <w:spacing w:after="160" w:line="259" w:lineRule="auto"/>
    </w:pPr>
    <w:rPr>
      <w:rFonts w:eastAsiaTheme="minorHAnsi"/>
    </w:rPr>
  </w:style>
  <w:style w:type="paragraph" w:customStyle="1" w:styleId="F09FADF5722F4A1A9216103569562153">
    <w:name w:val="F09FADF5722F4A1A9216103569562153"/>
    <w:rsid w:val="008C51B1"/>
    <w:pPr>
      <w:spacing w:after="160" w:line="259" w:lineRule="auto"/>
    </w:pPr>
    <w:rPr>
      <w:rFonts w:eastAsiaTheme="minorHAnsi"/>
    </w:rPr>
  </w:style>
  <w:style w:type="paragraph" w:customStyle="1" w:styleId="C5F7E86258D847B8B816DBBFA030FC4A5">
    <w:name w:val="C5F7E86258D847B8B816DBBFA030FC4A5"/>
    <w:rsid w:val="008C51B1"/>
    <w:pPr>
      <w:spacing w:after="160" w:line="259" w:lineRule="auto"/>
    </w:pPr>
    <w:rPr>
      <w:rFonts w:eastAsiaTheme="minorHAnsi"/>
    </w:rPr>
  </w:style>
  <w:style w:type="paragraph" w:customStyle="1" w:styleId="D2C15A7B78484B0393D56E34AD709E8F">
    <w:name w:val="D2C15A7B78484B0393D56E34AD709E8F"/>
    <w:rsid w:val="008C51B1"/>
    <w:pPr>
      <w:spacing w:after="160" w:line="259" w:lineRule="auto"/>
    </w:pPr>
    <w:rPr>
      <w:rFonts w:eastAsiaTheme="minorHAnsi"/>
    </w:rPr>
  </w:style>
  <w:style w:type="paragraph" w:customStyle="1" w:styleId="F63F2D5508CA4BF98333F0CD5F664FFA">
    <w:name w:val="F63F2D5508CA4BF98333F0CD5F664FFA"/>
    <w:rsid w:val="008C51B1"/>
    <w:pPr>
      <w:spacing w:after="160" w:line="259" w:lineRule="auto"/>
    </w:pPr>
    <w:rPr>
      <w:rFonts w:eastAsiaTheme="minorHAnsi"/>
    </w:rPr>
  </w:style>
  <w:style w:type="paragraph" w:customStyle="1" w:styleId="E457C7CFDDC84577B167081086F72F035">
    <w:name w:val="E457C7CFDDC84577B167081086F72F035"/>
    <w:rsid w:val="008C51B1"/>
    <w:pPr>
      <w:spacing w:after="160" w:line="259" w:lineRule="auto"/>
    </w:pPr>
    <w:rPr>
      <w:rFonts w:eastAsiaTheme="minorHAnsi"/>
    </w:rPr>
  </w:style>
  <w:style w:type="paragraph" w:customStyle="1" w:styleId="CC629F40DD0141DAB399DA2EC19BBCA2">
    <w:name w:val="CC629F40DD0141DAB399DA2EC19BBCA2"/>
    <w:rsid w:val="008C51B1"/>
    <w:pPr>
      <w:spacing w:after="160" w:line="259" w:lineRule="auto"/>
    </w:pPr>
    <w:rPr>
      <w:rFonts w:eastAsiaTheme="minorHAnsi"/>
    </w:rPr>
  </w:style>
  <w:style w:type="paragraph" w:customStyle="1" w:styleId="CEE43514ED384DBF8E262C27A24D7A13">
    <w:name w:val="CEE43514ED384DBF8E262C27A24D7A13"/>
    <w:rsid w:val="008C51B1"/>
    <w:pPr>
      <w:spacing w:after="160" w:line="259" w:lineRule="auto"/>
    </w:pPr>
    <w:rPr>
      <w:rFonts w:eastAsiaTheme="minorHAnsi"/>
    </w:rPr>
  </w:style>
  <w:style w:type="paragraph" w:customStyle="1" w:styleId="AD26BEA37F984EF6B2A93F14DB7539ED5">
    <w:name w:val="AD26BEA37F984EF6B2A93F14DB7539ED5"/>
    <w:rsid w:val="008C51B1"/>
    <w:pPr>
      <w:spacing w:after="160" w:line="259" w:lineRule="auto"/>
    </w:pPr>
    <w:rPr>
      <w:rFonts w:eastAsiaTheme="minorHAnsi"/>
    </w:rPr>
  </w:style>
  <w:style w:type="paragraph" w:customStyle="1" w:styleId="072C07D51FFB430B812B1B753F6686BE">
    <w:name w:val="072C07D51FFB430B812B1B753F6686BE"/>
    <w:rsid w:val="008C51B1"/>
    <w:pPr>
      <w:spacing w:after="160" w:line="259" w:lineRule="auto"/>
    </w:pPr>
    <w:rPr>
      <w:rFonts w:eastAsiaTheme="minorHAnsi"/>
    </w:rPr>
  </w:style>
  <w:style w:type="paragraph" w:customStyle="1" w:styleId="DACF39C5806641FE841E8BEB1B4CBA18">
    <w:name w:val="DACF39C5806641FE841E8BEB1B4CBA18"/>
    <w:rsid w:val="008C51B1"/>
    <w:pPr>
      <w:spacing w:after="160" w:line="259" w:lineRule="auto"/>
    </w:pPr>
    <w:rPr>
      <w:rFonts w:eastAsiaTheme="minorHAnsi"/>
    </w:rPr>
  </w:style>
  <w:style w:type="paragraph" w:customStyle="1" w:styleId="7C4031D9B3184331B753EE5079F775DC5">
    <w:name w:val="7C4031D9B3184331B753EE5079F775DC5"/>
    <w:rsid w:val="008C51B1"/>
    <w:pPr>
      <w:spacing w:after="160" w:line="259" w:lineRule="auto"/>
    </w:pPr>
    <w:rPr>
      <w:rFonts w:eastAsiaTheme="minorHAnsi"/>
    </w:rPr>
  </w:style>
  <w:style w:type="paragraph" w:customStyle="1" w:styleId="8C2F12E3F3594095B828EC1030C3C987">
    <w:name w:val="8C2F12E3F3594095B828EC1030C3C987"/>
    <w:rsid w:val="008C51B1"/>
    <w:pPr>
      <w:spacing w:after="160" w:line="259" w:lineRule="auto"/>
    </w:pPr>
    <w:rPr>
      <w:rFonts w:eastAsiaTheme="minorHAnsi"/>
    </w:rPr>
  </w:style>
  <w:style w:type="paragraph" w:customStyle="1" w:styleId="C4289EC300DB48CE8F0FE0A4E9C69936">
    <w:name w:val="C4289EC300DB48CE8F0FE0A4E9C69936"/>
    <w:rsid w:val="008C51B1"/>
    <w:pPr>
      <w:spacing w:after="160" w:line="259" w:lineRule="auto"/>
    </w:pPr>
    <w:rPr>
      <w:rFonts w:eastAsiaTheme="minorHAnsi"/>
    </w:rPr>
  </w:style>
  <w:style w:type="paragraph" w:customStyle="1" w:styleId="63908EA4DFF740FCA378E3272710B67B4">
    <w:name w:val="63908EA4DFF740FCA378E3272710B67B4"/>
    <w:rsid w:val="008C51B1"/>
    <w:pPr>
      <w:spacing w:after="160" w:line="259" w:lineRule="auto"/>
    </w:pPr>
    <w:rPr>
      <w:rFonts w:eastAsiaTheme="minorHAnsi"/>
    </w:rPr>
  </w:style>
  <w:style w:type="paragraph" w:customStyle="1" w:styleId="23D45FEB16E14B8BBBA32D04F3B9A9B8">
    <w:name w:val="23D45FEB16E14B8BBBA32D04F3B9A9B8"/>
    <w:rsid w:val="008C51B1"/>
    <w:pPr>
      <w:spacing w:after="160" w:line="259" w:lineRule="auto"/>
    </w:pPr>
    <w:rPr>
      <w:rFonts w:eastAsiaTheme="minorHAnsi"/>
    </w:rPr>
  </w:style>
  <w:style w:type="paragraph" w:customStyle="1" w:styleId="F5A98BC8EC3A4FF1B6CC970D7DB77237">
    <w:name w:val="F5A98BC8EC3A4FF1B6CC970D7DB77237"/>
    <w:rsid w:val="008C51B1"/>
    <w:pPr>
      <w:spacing w:after="160" w:line="259" w:lineRule="auto"/>
    </w:pPr>
    <w:rPr>
      <w:rFonts w:eastAsiaTheme="minorHAnsi"/>
    </w:rPr>
  </w:style>
  <w:style w:type="paragraph" w:customStyle="1" w:styleId="91112EFC3BE24AA2A1EC587154AE797D4">
    <w:name w:val="91112EFC3BE24AA2A1EC587154AE797D4"/>
    <w:rsid w:val="008C51B1"/>
    <w:pPr>
      <w:spacing w:after="160" w:line="259" w:lineRule="auto"/>
    </w:pPr>
    <w:rPr>
      <w:rFonts w:eastAsiaTheme="minorHAnsi"/>
    </w:rPr>
  </w:style>
  <w:style w:type="paragraph" w:customStyle="1" w:styleId="4E6F30AE5A194C70B35DC5E9193031DE">
    <w:name w:val="4E6F30AE5A194C70B35DC5E9193031DE"/>
    <w:rsid w:val="008C51B1"/>
    <w:pPr>
      <w:spacing w:after="160" w:line="259" w:lineRule="auto"/>
    </w:pPr>
    <w:rPr>
      <w:rFonts w:eastAsiaTheme="minorHAnsi"/>
    </w:rPr>
  </w:style>
  <w:style w:type="paragraph" w:customStyle="1" w:styleId="Paragraph">
    <w:name w:val="Paragraph"/>
    <w:basedOn w:val="Normal"/>
    <w:link w:val="ParagraphChar"/>
    <w:autoRedefine/>
    <w:qFormat/>
    <w:rsid w:val="008C51B1"/>
    <w:pPr>
      <w:tabs>
        <w:tab w:val="left" w:pos="720"/>
      </w:tabs>
      <w:ind w:firstLine="720"/>
    </w:pPr>
    <w:rPr>
      <w:rFonts w:ascii="Calibri" w:eastAsiaTheme="minorHAnsi" w:hAnsi="Calibri" w:cs="Times New Roman"/>
      <w:sz w:val="24"/>
      <w:szCs w:val="24"/>
    </w:rPr>
  </w:style>
  <w:style w:type="character" w:customStyle="1" w:styleId="ParagraphChar">
    <w:name w:val="Paragraph Char"/>
    <w:basedOn w:val="DefaultParagraphFont"/>
    <w:link w:val="Paragraph"/>
    <w:rsid w:val="008C51B1"/>
    <w:rPr>
      <w:rFonts w:ascii="Calibri" w:eastAsiaTheme="minorHAnsi" w:hAnsi="Calibri" w:cs="Times New Roman"/>
      <w:sz w:val="24"/>
      <w:szCs w:val="24"/>
    </w:rPr>
  </w:style>
  <w:style w:type="paragraph" w:customStyle="1" w:styleId="552C603080114ABBA015F8EF15644D34">
    <w:name w:val="552C603080114ABBA015F8EF15644D34"/>
    <w:rsid w:val="008C51B1"/>
    <w:pPr>
      <w:spacing w:after="160" w:line="259" w:lineRule="auto"/>
    </w:pPr>
    <w:rPr>
      <w:rFonts w:eastAsiaTheme="minorHAnsi"/>
    </w:rPr>
  </w:style>
  <w:style w:type="paragraph" w:customStyle="1" w:styleId="82CB1E44007C49378D328A66C80B0A6D1">
    <w:name w:val="82CB1E44007C49378D328A66C80B0A6D1"/>
    <w:rsid w:val="008C51B1"/>
    <w:pPr>
      <w:spacing w:after="160" w:line="259" w:lineRule="auto"/>
    </w:pPr>
    <w:rPr>
      <w:rFonts w:eastAsiaTheme="minorHAnsi"/>
    </w:rPr>
  </w:style>
  <w:style w:type="paragraph" w:customStyle="1" w:styleId="974B4821838F46C097692FFF5D41C27E1">
    <w:name w:val="974B4821838F46C097692FFF5D41C27E1"/>
    <w:rsid w:val="008C51B1"/>
    <w:pPr>
      <w:spacing w:after="160" w:line="259" w:lineRule="auto"/>
    </w:pPr>
    <w:rPr>
      <w:rFonts w:eastAsiaTheme="minorHAnsi"/>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515886-C7CA-462C-9903-7D6F75DCCA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TablestoText_IDEAS2_formfields</Template>
  <TotalTime>18</TotalTime>
  <Pages>6</Pages>
  <Words>510</Words>
  <Characters>2908</Characters>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3412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2015-09-16T15:11:00Z</cp:lastPrinted>
  <dcterms:created xsi:type="dcterms:W3CDTF">2025-05-27T13:51:00Z</dcterms:created>
  <dcterms:modified xsi:type="dcterms:W3CDTF">2025-05-28T13:32:00Z</dcterms:modified>
</cp:coreProperties>
</file>