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FB3941" w14:textId="522369CB" w:rsidR="00AB7B53" w:rsidRPr="00301E6C" w:rsidRDefault="00863431" w:rsidP="00AB7B53">
      <w:pPr>
        <w:tabs>
          <w:tab w:val="left" w:pos="1864"/>
        </w:tabs>
        <w:ind w:right="-720"/>
        <w:rPr>
          <w:rStyle w:val="Hyperlink"/>
          <w:color w:val="auto"/>
          <w:sz w:val="28"/>
          <w:szCs w:val="28"/>
        </w:rPr>
      </w:pPr>
      <w:r>
        <w:rPr>
          <w:noProof/>
        </w:rPr>
        <mc:AlternateContent>
          <mc:Choice Requires="wps">
            <w:drawing>
              <wp:anchor distT="0" distB="0" distL="114300" distR="114300" simplePos="0" relativeHeight="251662336" behindDoc="0" locked="0" layoutInCell="1" allowOverlap="1" wp14:anchorId="63FB4D55" wp14:editId="374DBD55">
                <wp:simplePos x="0" y="0"/>
                <wp:positionH relativeFrom="column">
                  <wp:posOffset>-203200</wp:posOffset>
                </wp:positionH>
                <wp:positionV relativeFrom="paragraph">
                  <wp:posOffset>274955</wp:posOffset>
                </wp:positionV>
                <wp:extent cx="6448425" cy="1022350"/>
                <wp:effectExtent l="0" t="0" r="28575" b="25400"/>
                <wp:wrapNone/>
                <wp:docPr id="1600605244"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448425" cy="1022350"/>
                        </a:xfrm>
                        <a:prstGeom prst="rect">
                          <a:avLst/>
                        </a:prstGeom>
                        <a:solidFill>
                          <a:srgbClr val="FFFFFF"/>
                        </a:solidFill>
                        <a:ln w="9525">
                          <a:solidFill>
                            <a:srgbClr val="000000"/>
                          </a:solidFill>
                          <a:miter lim="800000"/>
                          <a:headEnd/>
                          <a:tailEnd/>
                        </a:ln>
                      </wps:spPr>
                      <wps:txbx>
                        <w:txbxContent>
                          <w:p w14:paraId="543C330C" w14:textId="5855EC75" w:rsidR="00AB7B53" w:rsidRPr="00B9118A" w:rsidRDefault="009A6BE5" w:rsidP="00AB7B53">
                            <w:pPr>
                              <w:jc w:val="center"/>
                              <w:rPr>
                                <w:b/>
                                <w:sz w:val="24"/>
                                <w:szCs w:val="24"/>
                              </w:rPr>
                            </w:pPr>
                            <w:r>
                              <w:rPr>
                                <w:b/>
                                <w:sz w:val="24"/>
                                <w:szCs w:val="24"/>
                              </w:rPr>
                              <w:t>PROMPT</w:t>
                            </w:r>
                            <w:r w:rsidR="000C6FF8">
                              <w:rPr>
                                <w:b/>
                                <w:sz w:val="24"/>
                                <w:szCs w:val="24"/>
                              </w:rPr>
                              <w:t>:</w:t>
                            </w:r>
                          </w:p>
                          <w:p w14:paraId="1446886A" w14:textId="213642EF" w:rsidR="00863431" w:rsidRPr="00AE4E52" w:rsidRDefault="00863431" w:rsidP="00863431">
                            <w:pPr>
                              <w:rPr>
                                <w:rFonts w:ascii="Times New Roman" w:hAnsi="Times New Roman"/>
                                <w:iCs/>
                                <w:sz w:val="24"/>
                                <w:szCs w:val="24"/>
                              </w:rPr>
                            </w:pPr>
                            <w:r>
                              <w:rPr>
                                <w:b/>
                                <w:iCs/>
                                <w:sz w:val="24"/>
                                <w:szCs w:val="24"/>
                              </w:rPr>
                              <w:t>Choice A:</w:t>
                            </w:r>
                            <w:r w:rsidRPr="00002A37">
                              <w:rPr>
                                <w:rFonts w:ascii="Times New Roman" w:hAnsi="Times New Roman"/>
                                <w:iCs/>
                                <w:sz w:val="24"/>
                                <w:szCs w:val="24"/>
                              </w:rPr>
                              <w:t xml:space="preserve">  </w:t>
                            </w:r>
                            <w:sdt>
                              <w:sdtPr>
                                <w:rPr>
                                  <w:rStyle w:val="Paragraph"/>
                                </w:rPr>
                                <w:id w:val="-1053624602"/>
                                <w:lock w:val="sdtLocked"/>
                                <w:placeholder>
                                  <w:docPart w:val="6004ABD037EA42F4A4B94D3A16EE0843"/>
                                </w:placeholder>
                                <w:showingPlcHdr/>
                                <w15:color w:val="000000"/>
                                <w:text w:multiLine="1"/>
                              </w:sdtPr>
                              <w:sdtEndPr>
                                <w:rPr>
                                  <w:rStyle w:val="DefaultParagraphFont"/>
                                  <w:rFonts w:ascii="Times New Roman" w:hAnsi="Times New Roman"/>
                                  <w:iCs/>
                                  <w:sz w:val="22"/>
                                  <w:szCs w:val="24"/>
                                </w:rPr>
                              </w:sdtEndPr>
                              <w:sdtContent>
                                <w:r w:rsidR="00E672C2" w:rsidRPr="006C2E15">
                                  <w:rPr>
                                    <w:rStyle w:val="PlaceholderText"/>
                                    <w:color w:val="auto"/>
                                  </w:rPr>
                                  <w:t>Click or tap here to enter text.</w:t>
                                </w:r>
                              </w:sdtContent>
                            </w:sdt>
                          </w:p>
                          <w:p w14:paraId="70EC004E" w14:textId="1B3E36B2" w:rsidR="00863431" w:rsidRPr="00AE4E52" w:rsidRDefault="00863431" w:rsidP="00863431">
                            <w:pPr>
                              <w:rPr>
                                <w:rFonts w:ascii="Times New Roman" w:hAnsi="Times New Roman"/>
                                <w:sz w:val="24"/>
                                <w:szCs w:val="24"/>
                              </w:rPr>
                            </w:pPr>
                            <w:r w:rsidRPr="00683B52">
                              <w:rPr>
                                <w:b/>
                                <w:iCs/>
                                <w:sz w:val="24"/>
                                <w:szCs w:val="24"/>
                              </w:rPr>
                              <w:t>Choice B:</w:t>
                            </w:r>
                            <w:r w:rsidRPr="00002A37">
                              <w:rPr>
                                <w:rFonts w:ascii="Times New Roman" w:hAnsi="Times New Roman"/>
                                <w:sz w:val="24"/>
                                <w:szCs w:val="24"/>
                              </w:rPr>
                              <w:t xml:space="preserve"> </w:t>
                            </w:r>
                            <w:r>
                              <w:rPr>
                                <w:rFonts w:ascii="Times New Roman" w:hAnsi="Times New Roman"/>
                                <w:sz w:val="24"/>
                                <w:szCs w:val="24"/>
                              </w:rPr>
                              <w:t xml:space="preserve"> </w:t>
                            </w:r>
                            <w:sdt>
                              <w:sdtPr>
                                <w:rPr>
                                  <w:rStyle w:val="Paragraph"/>
                                </w:rPr>
                                <w:id w:val="-1161618040"/>
                                <w:lock w:val="sdtLocked"/>
                                <w:placeholder>
                                  <w:docPart w:val="0ED1FCDD65CA4786B187C14A472AF65D"/>
                                </w:placeholder>
                                <w:showingPlcHdr/>
                                <w15:color w:val="000000"/>
                                <w:text w:multiLine="1"/>
                              </w:sdtPr>
                              <w:sdtEndPr>
                                <w:rPr>
                                  <w:rStyle w:val="DefaultParagraphFont"/>
                                  <w:rFonts w:ascii="Times New Roman" w:hAnsi="Times New Roman"/>
                                  <w:sz w:val="22"/>
                                  <w:szCs w:val="24"/>
                                </w:rPr>
                              </w:sdtEndPr>
                              <w:sdtContent>
                                <w:r w:rsidR="00E672C2" w:rsidRPr="006C2E15">
                                  <w:rPr>
                                    <w:rStyle w:val="PlaceholderText"/>
                                    <w:color w:val="auto"/>
                                  </w:rPr>
                                  <w:t>Click or tap here to enter text.</w:t>
                                </w:r>
                              </w:sdtContent>
                            </w:sdt>
                          </w:p>
                          <w:p w14:paraId="247F23AF" w14:textId="77777777" w:rsidR="00AB7B53" w:rsidRPr="00683B52" w:rsidRDefault="00AB7B53" w:rsidP="00AB7B53">
                            <w:pPr>
                              <w:rPr>
                                <w:b/>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3FB4D55" id="_x0000_t202" coordsize="21600,21600" o:spt="202" path="m,l,21600r21600,l21600,xe">
                <v:stroke joinstyle="miter"/>
                <v:path gradientshapeok="t" o:connecttype="rect"/>
              </v:shapetype>
              <v:shape id="Text Box 15" o:spid="_x0000_s1026" type="#_x0000_t202" style="position:absolute;margin-left:-16pt;margin-top:21.65pt;width:507.75pt;height:8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">
                <v:path arrowok="t"/>
                <v:textbox>
                  <w:txbxContent>
                    <w:p w14:paraId="543C330C" w14:textId="5855EC75" w:rsidR="00AB7B53" w:rsidRPr="00B9118A" w:rsidRDefault="009A6BE5" w:rsidP="00AB7B53">
                      <w:pPr>
                        <w:jc w:val="center"/>
                        <w:rPr>
                          <w:b/>
                          <w:sz w:val="24"/>
                          <w:szCs w:val="24"/>
                        </w:rPr>
                      </w:pPr>
                      <w:r>
                        <w:rPr>
                          <w:b/>
                          <w:sz w:val="24"/>
                          <w:szCs w:val="24"/>
                        </w:rPr>
                        <w:t>PROMPT</w:t>
                      </w:r>
                      <w:r w:rsidR="000C6FF8">
                        <w:rPr>
                          <w:b/>
                          <w:sz w:val="24"/>
                          <w:szCs w:val="24"/>
                        </w:rPr>
                        <w:t>:</w:t>
                      </w:r>
                    </w:p>
                    <w:p w14:paraId="1446886A" w14:textId="213642EF" w:rsidR="00863431" w:rsidRPr="00AE4E52" w:rsidRDefault="00863431" w:rsidP="00863431">
                      <w:pPr>
                        <w:rPr>
                          <w:rFonts w:ascii="Times New Roman" w:hAnsi="Times New Roman"/>
                          <w:iCs/>
                          <w:sz w:val="24"/>
                          <w:szCs w:val="24"/>
                        </w:rPr>
                      </w:pPr>
                      <w:r>
                        <w:rPr>
                          <w:b/>
                          <w:iCs/>
                          <w:sz w:val="24"/>
                          <w:szCs w:val="24"/>
                        </w:rPr>
                        <w:t>Choice A:</w:t>
                      </w:r>
                      <w:r w:rsidRPr="00002A37">
                        <w:rPr>
                          <w:rFonts w:ascii="Times New Roman" w:hAnsi="Times New Roman"/>
                          <w:iCs/>
                          <w:sz w:val="24"/>
                          <w:szCs w:val="24"/>
                        </w:rPr>
                        <w:t xml:space="preserve">  </w:t>
                      </w:r>
                      <w:sdt>
                        <w:sdtPr>
                          <w:rPr>
                            <w:rStyle w:val="Paragraph"/>
                          </w:rPr>
                          <w:id w:val="-1053624602"/>
                          <w:lock w:val="sdtLocked"/>
                          <w:placeholder>
                            <w:docPart w:val="6004ABD037EA42F4A4B94D3A16EE0843"/>
                          </w:placeholder>
                          <w:showingPlcHdr/>
                          <w15:color w:val="000000"/>
                          <w:text w:multiLine="1"/>
                        </w:sdtPr>
                        <w:sdtEndPr>
                          <w:rPr>
                            <w:rStyle w:val="DefaultParagraphFont"/>
                            <w:rFonts w:ascii="Times New Roman" w:hAnsi="Times New Roman"/>
                            <w:iCs/>
                            <w:sz w:val="22"/>
                            <w:szCs w:val="24"/>
                          </w:rPr>
                        </w:sdtEndPr>
                        <w:sdtContent>
                          <w:r w:rsidR="00E672C2" w:rsidRPr="006C2E15">
                            <w:rPr>
                              <w:rStyle w:val="PlaceholderText"/>
                              <w:color w:val="auto"/>
                            </w:rPr>
                            <w:t>Click or tap here to enter text.</w:t>
                          </w:r>
                        </w:sdtContent>
                      </w:sdt>
                    </w:p>
                    <w:p w14:paraId="70EC004E" w14:textId="1B3E36B2" w:rsidR="00863431" w:rsidRPr="00AE4E52" w:rsidRDefault="00863431" w:rsidP="00863431">
                      <w:pPr>
                        <w:rPr>
                          <w:rFonts w:ascii="Times New Roman" w:hAnsi="Times New Roman"/>
                          <w:sz w:val="24"/>
                          <w:szCs w:val="24"/>
                        </w:rPr>
                      </w:pPr>
                      <w:r w:rsidRPr="00683B52">
                        <w:rPr>
                          <w:b/>
                          <w:iCs/>
                          <w:sz w:val="24"/>
                          <w:szCs w:val="24"/>
                        </w:rPr>
                        <w:t>Choice B:</w:t>
                      </w:r>
                      <w:r w:rsidRPr="00002A37">
                        <w:rPr>
                          <w:rFonts w:ascii="Times New Roman" w:hAnsi="Times New Roman"/>
                          <w:sz w:val="24"/>
                          <w:szCs w:val="24"/>
                        </w:rPr>
                        <w:t xml:space="preserve"> </w:t>
                      </w:r>
                      <w:r>
                        <w:rPr>
                          <w:rFonts w:ascii="Times New Roman" w:hAnsi="Times New Roman"/>
                          <w:sz w:val="24"/>
                          <w:szCs w:val="24"/>
                        </w:rPr>
                        <w:t xml:space="preserve"> </w:t>
                      </w:r>
                      <w:sdt>
                        <w:sdtPr>
                          <w:rPr>
                            <w:rStyle w:val="Paragraph"/>
                          </w:rPr>
                          <w:id w:val="-1161618040"/>
                          <w:lock w:val="sdtLocked"/>
                          <w:placeholder>
                            <w:docPart w:val="0ED1FCDD65CA4786B187C14A472AF65D"/>
                          </w:placeholder>
                          <w:showingPlcHdr/>
                          <w15:color w:val="000000"/>
                          <w:text w:multiLine="1"/>
                        </w:sdtPr>
                        <w:sdtEndPr>
                          <w:rPr>
                            <w:rStyle w:val="DefaultParagraphFont"/>
                            <w:rFonts w:ascii="Times New Roman" w:hAnsi="Times New Roman"/>
                            <w:sz w:val="22"/>
                            <w:szCs w:val="24"/>
                          </w:rPr>
                        </w:sdtEndPr>
                        <w:sdtContent>
                          <w:r w:rsidR="00E672C2" w:rsidRPr="006C2E15">
                            <w:rPr>
                              <w:rStyle w:val="PlaceholderText"/>
                              <w:color w:val="auto"/>
                            </w:rPr>
                            <w:t>Click or tap here to enter text.</w:t>
                          </w:r>
                        </w:sdtContent>
                      </w:sdt>
                    </w:p>
                    <w:p w14:paraId="247F23AF" w14:textId="77777777" w:rsidR="00AB7B53" w:rsidRPr="00683B52" w:rsidRDefault="00AB7B53" w:rsidP="00AB7B53">
                      <w:pPr>
                        <w:rPr>
                          <w:b/>
                          <w:sz w:val="24"/>
                          <w:szCs w:val="24"/>
                        </w:rPr>
                      </w:pPr>
                    </w:p>
                  </w:txbxContent>
                </v:textbox>
              </v:shape>
            </w:pict>
          </mc:Fallback>
        </mc:AlternateContent>
      </w:r>
      <w:r w:rsidR="00AB7B53" w:rsidRPr="00B9118A">
        <w:rPr>
          <w:sz w:val="28"/>
          <w:szCs w:val="28"/>
        </w:rPr>
        <w:t xml:space="preserve">Name: </w:t>
      </w:r>
      <w:sdt>
        <w:sdtPr>
          <w:rPr>
            <w:rStyle w:val="Paragraph"/>
          </w:rPr>
          <w:id w:val="-273715681"/>
          <w:lock w:val="sdtLocked"/>
          <w:placeholder>
            <w:docPart w:val="B24611D2C94D46BC9888A10AE8789F29"/>
          </w:placeholder>
          <w:showingPlcHdr/>
          <w15:color w:val="000000"/>
          <w:text/>
        </w:sdtPr>
        <w:sdtEndPr>
          <w:rPr>
            <w:rStyle w:val="DefaultParagraphFont"/>
            <w:sz w:val="22"/>
            <w:szCs w:val="28"/>
          </w:rPr>
        </w:sdtEndPr>
        <w:sdtContent>
          <w:r w:rsidR="00E672C2" w:rsidRPr="006C2E15">
            <w:rPr>
              <w:rStyle w:val="PlaceholderText"/>
              <w:color w:val="auto"/>
            </w:rPr>
            <w:t>Click or tap here to enter text.</w:t>
          </w:r>
        </w:sdtContent>
      </w:sdt>
      <w:r w:rsidR="00AB7B53">
        <w:rPr>
          <w:sz w:val="28"/>
          <w:szCs w:val="28"/>
        </w:rPr>
        <w:tab/>
      </w:r>
      <w:r w:rsidR="00AB7B53">
        <w:rPr>
          <w:sz w:val="28"/>
          <w:szCs w:val="28"/>
        </w:rPr>
        <w:tab/>
      </w:r>
      <w:r w:rsidR="00A43225">
        <w:rPr>
          <w:sz w:val="28"/>
          <w:szCs w:val="28"/>
        </w:rPr>
        <w:tab/>
      </w:r>
      <w:r w:rsidR="00A43225">
        <w:rPr>
          <w:sz w:val="28"/>
          <w:szCs w:val="28"/>
        </w:rPr>
        <w:tab/>
      </w:r>
      <w:r w:rsidR="00A43225">
        <w:rPr>
          <w:sz w:val="28"/>
          <w:szCs w:val="28"/>
        </w:rPr>
        <w:tab/>
      </w:r>
      <w:r w:rsidR="00AB7B53">
        <w:rPr>
          <w:sz w:val="28"/>
          <w:szCs w:val="28"/>
        </w:rPr>
        <w:t xml:space="preserve">Date: </w:t>
      </w:r>
      <w:sdt>
        <w:sdtPr>
          <w:rPr>
            <w:rStyle w:val="Paragraph"/>
          </w:rPr>
          <w:id w:val="122434130"/>
          <w:lock w:val="sdtLocked"/>
          <w:placeholder>
            <w:docPart w:val="BBB55F7FB4584665BA854D920EAFA5DF"/>
          </w:placeholder>
          <w:showingPlcHdr/>
          <w15:color w:val="000000"/>
          <w:text/>
        </w:sdtPr>
        <w:sdtEndPr>
          <w:rPr>
            <w:rStyle w:val="DefaultParagraphFont"/>
            <w:sz w:val="22"/>
            <w:szCs w:val="28"/>
          </w:rPr>
        </w:sdtEndPr>
        <w:sdtContent>
          <w:r w:rsidR="001E1A60" w:rsidRPr="006C2E15">
            <w:rPr>
              <w:rStyle w:val="PlaceholderText"/>
              <w:color w:val="auto"/>
            </w:rPr>
            <w:t>Click or tap here to enter text.</w:t>
          </w:r>
        </w:sdtContent>
      </w:sdt>
    </w:p>
    <w:p w14:paraId="71D0706A" w14:textId="77777777" w:rsidR="00AB7B53" w:rsidRDefault="00AB7B53" w:rsidP="00AB7B53">
      <w:pPr>
        <w:rPr>
          <w:rFonts w:ascii="Comic Sans MS" w:hAnsi="Comic Sans MS"/>
          <w:b/>
          <w:noProof/>
          <w:color w:val="002060"/>
          <w:sz w:val="28"/>
          <w:szCs w:val="28"/>
        </w:rPr>
      </w:pPr>
    </w:p>
    <w:p w14:paraId="647591BC" w14:textId="77777777" w:rsidR="00AB7B53" w:rsidRDefault="00AB7B53">
      <w:pPr>
        <w:rPr>
          <w:rFonts w:ascii="Comic Sans MS" w:hAnsi="Comic Sans MS"/>
          <w:b/>
          <w:noProof/>
          <w:color w:val="002060"/>
          <w:sz w:val="28"/>
          <w:szCs w:val="28"/>
        </w:rPr>
      </w:pPr>
    </w:p>
    <w:p w14:paraId="0D64C3A0" w14:textId="4B49C71B" w:rsidR="00AB7B53" w:rsidRDefault="00863431">
      <w:pPr>
        <w:rPr>
          <w:rFonts w:ascii="Comic Sans MS" w:hAnsi="Comic Sans MS"/>
          <w:b/>
          <w:noProof/>
          <w:color w:val="002060"/>
          <w:sz w:val="28"/>
          <w:szCs w:val="28"/>
        </w:rPr>
      </w:pPr>
      <w:r>
        <w:rPr>
          <w:noProof/>
        </w:rPr>
        <w:drawing>
          <wp:anchor distT="0" distB="0" distL="114300" distR="114300" simplePos="0" relativeHeight="251669504" behindDoc="0" locked="0" layoutInCell="1" allowOverlap="1" wp14:anchorId="3C3C27DE" wp14:editId="58E5BD20">
            <wp:simplePos x="0" y="0"/>
            <wp:positionH relativeFrom="column">
              <wp:posOffset>5708650</wp:posOffset>
            </wp:positionH>
            <wp:positionV relativeFrom="paragraph">
              <wp:posOffset>217805</wp:posOffset>
            </wp:positionV>
            <wp:extent cx="962025" cy="433705"/>
            <wp:effectExtent l="0" t="0" r="9525" b="4445"/>
            <wp:wrapNone/>
            <wp:docPr id="27" name="Picture 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Picture 6">
                      <a:extLst>
                        <a:ext uri="{C183D7F6-B498-43B3-948B-1728B52AA6E4}">
                          <adec:decorative xmlns:adec="http://schemas.microsoft.com/office/drawing/2017/decorative" val="1"/>
                        </a:ext>
                      </a:extLst>
                    </pic:cNvPr>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62025" cy="43370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3120" behindDoc="0" locked="0" layoutInCell="1" allowOverlap="1" wp14:anchorId="204BB2BB" wp14:editId="62412855">
            <wp:simplePos x="0" y="0"/>
            <wp:positionH relativeFrom="column">
              <wp:posOffset>-714375</wp:posOffset>
            </wp:positionH>
            <wp:positionV relativeFrom="paragraph">
              <wp:posOffset>134620</wp:posOffset>
            </wp:positionV>
            <wp:extent cx="682625" cy="596900"/>
            <wp:effectExtent l="0" t="0" r="0" b="0"/>
            <wp:wrapNone/>
            <wp:docPr id="25" name="Picture 1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Picture 14">
                      <a:extLst>
                        <a:ext uri="{C183D7F6-B498-43B3-948B-1728B52AA6E4}">
                          <adec:decorative xmlns:adec="http://schemas.microsoft.com/office/drawing/2017/decorative" val="1"/>
                        </a:ext>
                      </a:extLst>
                    </pic:cNvPr>
                    <pic:cNvPicPr>
                      <a:picLocks/>
                    </pic:cNvPicPr>
                  </pic:nvPicPr>
                  <pic:blipFill>
                    <a:blip r:embed="rId9">
                      <a:extLst>
                        <a:ext uri="{28A0092B-C50C-407E-A947-70E740481C1C}">
                          <a14:useLocalDpi xmlns:a14="http://schemas.microsoft.com/office/drawing/2010/main" val="0"/>
                        </a:ext>
                      </a:extLst>
                    </a:blip>
                    <a:srcRect l="5769" t="26225" r="89104" b="65791"/>
                    <a:stretch>
                      <a:fillRect/>
                    </a:stretch>
                  </pic:blipFill>
                  <pic:spPr bwMode="auto">
                    <a:xfrm>
                      <a:off x="0" y="0"/>
                      <a:ext cx="682625" cy="5969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45952" behindDoc="1" locked="0" layoutInCell="1" allowOverlap="1" wp14:anchorId="133EA1E7" wp14:editId="5BB818DA">
                <wp:simplePos x="0" y="0"/>
                <wp:positionH relativeFrom="page">
                  <wp:align>right</wp:align>
                </wp:positionH>
                <wp:positionV relativeFrom="paragraph">
                  <wp:posOffset>179705</wp:posOffset>
                </wp:positionV>
                <wp:extent cx="7781290" cy="509905"/>
                <wp:effectExtent l="0" t="0" r="0" b="0"/>
                <wp:wrapNone/>
                <wp:docPr id="253847362" name="Rectangle 1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781290" cy="509905"/>
                        </a:xfrm>
                        <a:prstGeom prst="rect">
                          <a:avLst/>
                        </a:prstGeom>
                        <a:solidFill>
                          <a:sysClr val="window" lastClr="FFFFFF">
                            <a:lumMod val="85000"/>
                          </a:sysClr>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BAAEA8" id="Rectangle 13" o:spid="_x0000_s1026" alt="&quot;&quot;" style="position:absolute;margin-left:561.5pt;margin-top:14.15pt;width:612.7pt;height:40.15pt;z-index:-251670528;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" fillcolor="#d9d9d9" stroked="f">
                <w10:wrap anchorx="page"/>
              </v:rect>
            </w:pict>
          </mc:Fallback>
        </mc:AlternateContent>
      </w:r>
    </w:p>
    <w:p w14:paraId="22B513E4" w14:textId="77777777" w:rsidR="006B6231" w:rsidRDefault="006B6231" w:rsidP="00AB7B53">
      <w:pPr>
        <w:rPr>
          <w:rFonts w:ascii="Comic Sans MS" w:hAnsi="Comic Sans MS"/>
          <w:b/>
          <w:noProof/>
          <w:color w:val="002060"/>
          <w:sz w:val="28"/>
          <w:szCs w:val="28"/>
        </w:rPr>
        <w:sectPr w:rsidR="006B6231" w:rsidSect="00AB7B53">
          <w:headerReference w:type="default" r:id="rId10"/>
          <w:pgSz w:w="12240" w:h="15840"/>
          <w:pgMar w:top="90" w:right="1440" w:bottom="180" w:left="1440" w:header="144" w:footer="720" w:gutter="0"/>
          <w:cols w:space="720"/>
          <w:docGrid w:linePitch="360"/>
        </w:sectPr>
      </w:pPr>
    </w:p>
    <w:p w14:paraId="6DB17AEF" w14:textId="162D61D9" w:rsidR="00AB7B53" w:rsidRPr="00A763A5" w:rsidRDefault="00863431" w:rsidP="00AB7B53">
      <w:pPr>
        <w:rPr>
          <w:rFonts w:ascii="Comic Sans MS" w:hAnsi="Comic Sans MS"/>
          <w:b/>
          <w:noProof/>
          <w:color w:val="1F497D"/>
          <w:sz w:val="28"/>
          <w:szCs w:val="28"/>
        </w:rPr>
      </w:pPr>
      <w:r>
        <w:rPr>
          <w:noProof/>
        </w:rPr>
        <w:drawing>
          <wp:anchor distT="0" distB="0" distL="114300" distR="114300" simplePos="0" relativeHeight="251650048" behindDoc="0" locked="0" layoutInCell="1" allowOverlap="1" wp14:anchorId="7944CB65" wp14:editId="15DCA2CD">
            <wp:simplePos x="0" y="0"/>
            <wp:positionH relativeFrom="column">
              <wp:posOffset>-712470</wp:posOffset>
            </wp:positionH>
            <wp:positionV relativeFrom="paragraph">
              <wp:posOffset>328930</wp:posOffset>
            </wp:positionV>
            <wp:extent cx="635000" cy="540385"/>
            <wp:effectExtent l="0" t="0" r="0" b="0"/>
            <wp:wrapSquare wrapText="bothSides"/>
            <wp:docPr id="23" name="Picture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Picture 7">
                      <a:extLst>
                        <a:ext uri="{C183D7F6-B498-43B3-948B-1728B52AA6E4}">
                          <adec:decorative xmlns:adec="http://schemas.microsoft.com/office/drawing/2017/decorative" val="1"/>
                        </a:ext>
                      </a:extLst>
                    </pic:cNvPr>
                    <pic:cNvPicPr>
                      <a:picLocks/>
                    </pic:cNvPicPr>
                  </pic:nvPicPr>
                  <pic:blipFill>
                    <a:blip r:embed="rId11">
                      <a:extLst>
                        <a:ext uri="{28A0092B-C50C-407E-A947-70E740481C1C}">
                          <a14:useLocalDpi xmlns:a14="http://schemas.microsoft.com/office/drawing/2010/main" val="0"/>
                        </a:ext>
                      </a:extLst>
                    </a:blip>
                    <a:srcRect l="26299" t="43103" r="70290" b="51682"/>
                    <a:stretch>
                      <a:fillRect/>
                    </a:stretch>
                  </pic:blipFill>
                  <pic:spPr bwMode="auto">
                    <a:xfrm>
                      <a:off x="0" y="0"/>
                      <a:ext cx="635000" cy="540385"/>
                    </a:xfrm>
                    <a:prstGeom prst="rect">
                      <a:avLst/>
                    </a:prstGeom>
                    <a:noFill/>
                    <a:ln>
                      <a:noFill/>
                    </a:ln>
                  </pic:spPr>
                </pic:pic>
              </a:graphicData>
            </a:graphic>
            <wp14:sizeRelH relativeFrom="page">
              <wp14:pctWidth>0</wp14:pctWidth>
            </wp14:sizeRelH>
            <wp14:sizeRelV relativeFrom="page">
              <wp14:pctHeight>0</wp14:pctHeight>
            </wp14:sizeRelV>
          </wp:anchor>
        </w:drawing>
      </w:r>
      <w:r w:rsidR="008075A4" w:rsidRPr="001D3BB2">
        <w:rPr>
          <w:rFonts w:ascii="Comic Sans MS" w:hAnsi="Comic Sans MS"/>
          <w:b/>
          <w:noProof/>
          <w:color w:val="002060"/>
          <w:sz w:val="28"/>
          <w:szCs w:val="28"/>
        </w:rPr>
        <w:t>Pick your goal</w:t>
      </w:r>
      <w:r w:rsidR="008075A4" w:rsidRPr="008075A4">
        <w:rPr>
          <w:rFonts w:ascii="Comic Sans MS" w:hAnsi="Comic Sans MS"/>
          <w:b/>
          <w:noProof/>
          <w:sz w:val="28"/>
          <w:szCs w:val="28"/>
        </w:rPr>
        <w:t>:</w:t>
      </w:r>
      <w:r w:rsidR="001D3BB2">
        <w:rPr>
          <w:rFonts w:ascii="Comic Sans MS" w:hAnsi="Comic Sans MS"/>
          <w:b/>
          <w:noProof/>
          <w:sz w:val="28"/>
          <w:szCs w:val="28"/>
        </w:rPr>
        <w:t xml:space="preserve"> </w:t>
      </w:r>
      <w:bookmarkStart w:id="0" w:name="_Hlk198109079"/>
      <w:sdt>
        <w:sdtPr>
          <w:rPr>
            <w:rStyle w:val="Paragraph"/>
          </w:rPr>
          <w:alias w:val="Goal"/>
          <w:tag w:val="Goal"/>
          <w:id w:val="1999071304"/>
          <w:lock w:val="sdtLocked"/>
          <w:placeholder>
            <w:docPart w:val="DefaultPlaceholder_-1854013438"/>
          </w:placeholder>
          <w15:color w:val="000000"/>
          <w:comboBox>
            <w:listItem w:displayText="Choose your goal here!" w:value="Choose your goal here!"/>
            <w:listItem w:displayText="I will include 3 facts and 1 elaboration with evidence." w:value="I will include 3 facts and 1 elaboration with evidence."/>
            <w:listItem w:displayText="I will include 3 facts and 2 elaborations with evidence." w:value="I will include 3 facts and 2 elaborations with evidence."/>
            <w:listItem w:displayText="I will include 3 facts and 3 elaborations with evidence." w:value="I will include 3 facts and 3 elaborations with evidence."/>
          </w:comboBox>
        </w:sdtPr>
        <w:sdtEndPr>
          <w:rPr>
            <w:rStyle w:val="Paragraph"/>
          </w:rPr>
        </w:sdtEndPr>
        <w:sdtContent>
          <w:r w:rsidR="00525538" w:rsidRPr="00D71BD8">
            <w:rPr>
              <w:rStyle w:val="Paragraph"/>
            </w:rPr>
            <w:t>Choose your goal here!</w:t>
          </w:r>
        </w:sdtContent>
      </w:sdt>
      <w:bookmarkEnd w:id="0"/>
    </w:p>
    <w:p w14:paraId="2F7BECCA" w14:textId="77777777" w:rsidR="006B6231" w:rsidRDefault="006B6231" w:rsidP="00AB7B53">
      <w:pPr>
        <w:spacing w:after="0" w:line="240" w:lineRule="auto"/>
        <w:rPr>
          <w:rFonts w:ascii="Comic Sans MS" w:hAnsi="Comic Sans MS"/>
          <w:b/>
          <w:color w:val="002060"/>
          <w:sz w:val="28"/>
          <w:szCs w:val="28"/>
        </w:rPr>
        <w:sectPr w:rsidR="006B6231" w:rsidSect="006B6231">
          <w:type w:val="continuous"/>
          <w:pgSz w:w="12240" w:h="15840"/>
          <w:pgMar w:top="90" w:right="1440" w:bottom="180" w:left="1440" w:header="144" w:footer="720" w:gutter="0"/>
          <w:cols w:space="720"/>
          <w:docGrid w:linePitch="360"/>
        </w:sectPr>
      </w:pPr>
    </w:p>
    <w:p w14:paraId="4CC60A4D" w14:textId="77777777" w:rsidR="00AB7B53" w:rsidRPr="00A763A5" w:rsidRDefault="002F4EB9" w:rsidP="00AB7B53">
      <w:pPr>
        <w:spacing w:after="0" w:line="240" w:lineRule="auto"/>
        <w:rPr>
          <w:rStyle w:val="Hyperlink"/>
          <w:rFonts w:ascii="Comic Sans MS" w:hAnsi="Comic Sans MS"/>
          <w:b/>
          <w:noProof/>
          <w:color w:val="1F497D"/>
          <w:sz w:val="28"/>
          <w:szCs w:val="28"/>
        </w:rPr>
      </w:pPr>
      <w:r w:rsidRPr="003A6042">
        <w:rPr>
          <w:rFonts w:ascii="Comic Sans MS" w:hAnsi="Comic Sans MS"/>
          <w:b/>
          <w:color w:val="002060"/>
          <w:sz w:val="28"/>
          <w:szCs w:val="28"/>
        </w:rPr>
        <w:t xml:space="preserve">Fill in the chart below.  </w:t>
      </w:r>
      <w:hyperlink w:anchor="FilledCBGO" w:history="1">
        <w:r w:rsidR="000F33B6">
          <w:rPr>
            <w:rStyle w:val="Hyperlink"/>
            <w:rFonts w:ascii="Comic Sans MS" w:hAnsi="Comic Sans MS"/>
            <w:color w:val="0000FF"/>
            <w:sz w:val="28"/>
            <w:szCs w:val="28"/>
            <w:u w:val="single"/>
          </w:rPr>
          <w:t>Click here to see an</w:t>
        </w:r>
        <w:r w:rsidRPr="00582D68">
          <w:rPr>
            <w:rStyle w:val="Hyperlink"/>
            <w:rFonts w:ascii="Comic Sans MS" w:hAnsi="Comic Sans MS"/>
            <w:color w:val="0000FF"/>
            <w:sz w:val="28"/>
            <w:szCs w:val="28"/>
            <w:u w:val="single"/>
          </w:rPr>
          <w:t xml:space="preserve"> example</w:t>
        </w:r>
        <w:r w:rsidRPr="003A6042">
          <w:rPr>
            <w:rStyle w:val="Hyperlink"/>
            <w:rFonts w:ascii="Comic Sans MS" w:hAnsi="Comic Sans MS"/>
            <w:sz w:val="28"/>
            <w:szCs w:val="28"/>
          </w:rPr>
          <w:t>.</w:t>
        </w:r>
      </w:hyperlink>
      <w:r w:rsidRPr="003A6042">
        <w:rPr>
          <w:rStyle w:val="Hyperlink"/>
          <w:rFonts w:ascii="Comic Sans MS" w:hAnsi="Comic Sans MS"/>
          <w:sz w:val="28"/>
          <w:szCs w:val="28"/>
        </w:rPr>
        <w:t xml:space="preserve">   </w:t>
      </w:r>
    </w:p>
    <w:p w14:paraId="6485FFF7" w14:textId="77777777" w:rsidR="00AB7B53" w:rsidRDefault="004A0A0D">
      <w:pPr>
        <w:rPr>
          <w:rStyle w:val="Hyperlink"/>
          <w:rFonts w:ascii="Comic Sans MS" w:hAnsi="Comic Sans MS"/>
          <w:sz w:val="28"/>
          <w:szCs w:val="28"/>
        </w:rPr>
      </w:pPr>
      <w:r>
        <w:rPr>
          <w:rFonts w:ascii="Comic Sans MS" w:hAnsi="Comic Sans MS"/>
          <w:noProof/>
          <w:color w:val="000000"/>
          <w:sz w:val="28"/>
          <w:szCs w:val="28"/>
        </w:rPr>
        <w:object w:dxaOrig="1440" w:dyaOrig="1440" w14:anchorId="1675A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4" type="#_x0000_t75" alt="Brainstorming tip" style="position:absolute;margin-left:46.8pt;margin-top:25.45pt;width:23.95pt;height:26.05pt;z-index:251663360;mso-wrap-edited:f;mso-width-percent:0;mso-height-percent:0;mso-position-horizontal:absolute;mso-position-horizontal-relative:text;mso-position-vertical:absolute;mso-position-vertical-relative:text;mso-width-percent:0;mso-height-percent:0">
            <v:imagedata r:id="rId12" o:title="" cropbottom="32177f" cropleft="20819f" cropright="24058f"/>
          </v:shape>
          <o:OLEObject Type="Embed" ProgID="Package" ShapeID="_x0000_s1034" DrawAspect="Icon" ObjectID="_1809930259" r:id="rId13"/>
        </w:object>
      </w:r>
      <w:r w:rsidR="00863431">
        <w:rPr>
          <w:noProof/>
        </w:rPr>
        <mc:AlternateContent>
          <mc:Choice Requires="wps">
            <w:drawing>
              <wp:anchor distT="0" distB="0" distL="114300" distR="114300" simplePos="0" relativeHeight="251661312" behindDoc="0" locked="0" layoutInCell="1" allowOverlap="1" wp14:anchorId="53988726" wp14:editId="1D858F14">
                <wp:simplePos x="0" y="0"/>
                <wp:positionH relativeFrom="column">
                  <wp:posOffset>506730</wp:posOffset>
                </wp:positionH>
                <wp:positionV relativeFrom="paragraph">
                  <wp:posOffset>82550</wp:posOffset>
                </wp:positionV>
                <wp:extent cx="6134735" cy="773430"/>
                <wp:effectExtent l="12700" t="12700" r="0" b="1270"/>
                <wp:wrapNone/>
                <wp:docPr id="145673995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134735" cy="773430"/>
                        </a:xfrm>
                        <a:prstGeom prst="rect">
                          <a:avLst/>
                        </a:prstGeom>
                        <a:solidFill>
                          <a:srgbClr val="FFFFFF"/>
                        </a:solidFill>
                        <a:ln w="19050">
                          <a:solidFill>
                            <a:srgbClr val="000000"/>
                          </a:solidFill>
                          <a:miter lim="800000"/>
                          <a:headEnd/>
                          <a:tailEnd/>
                        </a:ln>
                      </wps:spPr>
                      <wps:txbx>
                        <w:txbxContent>
                          <w:p w14:paraId="652C28CD" w14:textId="4244D538" w:rsidR="00AB7B53" w:rsidRPr="00AB5FE9" w:rsidRDefault="00AB5FE9">
                            <w:pPr>
                              <w:rPr>
                                <w:sz w:val="24"/>
                                <w:szCs w:val="24"/>
                              </w:rPr>
                            </w:pPr>
                            <w:r>
                              <w:t xml:space="preserve">       </w:t>
                            </w:r>
                            <w:r w:rsidR="008F1C19">
                              <w:t xml:space="preserve">   </w:t>
                            </w:r>
                            <w:r>
                              <w:t xml:space="preserve"> </w:t>
                            </w:r>
                            <w:hyperlink w:anchor="_top" w:tooltip="Quickly write about your topic.  Just a few words!" w:history="1">
                              <w:r w:rsidR="00AB7B53">
                                <w:rPr>
                                  <w:rStyle w:val="Hyperlink"/>
                                  <w:rFonts w:ascii="Comic Sans MS" w:hAnsi="Comic Sans MS"/>
                                  <w:b/>
                                  <w:noProof/>
                                  <w:sz w:val="28"/>
                                  <w:szCs w:val="28"/>
                                </w:rPr>
                                <w:t>Brainstorm:</w:t>
                              </w:r>
                            </w:hyperlink>
                            <w:r w:rsidR="00055ADE">
                              <w:rPr>
                                <w:rStyle w:val="Hyperlink"/>
                                <w:rFonts w:ascii="Comic Sans MS" w:hAnsi="Comic Sans MS"/>
                                <w:b/>
                                <w:noProof/>
                                <w:sz w:val="28"/>
                                <w:szCs w:val="28"/>
                              </w:rPr>
                              <w:t xml:space="preserve"> </w:t>
                            </w:r>
                            <w:r w:rsidR="00CE2E44">
                              <w:rPr>
                                <w:rStyle w:val="Hyperlink"/>
                                <w:rFonts w:ascii="Comic Sans MS" w:hAnsi="Comic Sans MS"/>
                                <w:b/>
                                <w:noProof/>
                                <w:sz w:val="28"/>
                                <w:szCs w:val="28"/>
                              </w:rPr>
                              <w:t xml:space="preserve"> </w:t>
                            </w:r>
                            <w:sdt>
                              <w:sdtPr>
                                <w:rPr>
                                  <w:rStyle w:val="Paragraph"/>
                                </w:rPr>
                                <w:alias w:val="What comes to mind when thinking about the topic?"/>
                                <w:tag w:val="What comes to mind when thinking about the topic?"/>
                                <w:id w:val="283083594"/>
                                <w:lock w:val="sdtLocked"/>
                                <w:showingPlcHdr/>
                                <w15:color w:val="000000"/>
                                <w:text w:multiLine="1"/>
                              </w:sdtPr>
                              <w:sdtEndPr>
                                <w:rPr>
                                  <w:rStyle w:val="Hyperlink"/>
                                  <w:rFonts w:ascii="Comic Sans MS" w:hAnsi="Comic Sans MS"/>
                                  <w:b/>
                                  <w:noProof/>
                                  <w:color w:val="000000"/>
                                  <w:sz w:val="22"/>
                                  <w:szCs w:val="28"/>
                                </w:rPr>
                              </w:sdtEndPr>
                              <w:sdtContent>
                                <w:r w:rsidR="005246FF" w:rsidRPr="006C2E15">
                                  <w:rPr>
                                    <w:rStyle w:val="PlaceholderText"/>
                                    <w:color w:val="000000" w:themeColor="text1"/>
                                  </w:rPr>
                                  <w:t>Click or tap here to enter text.</w:t>
                                </w:r>
                              </w:sdtContent>
                            </w:sdt>
                            <w:r w:rsidR="00CE2E44">
                              <w:rPr>
                                <w:rStyle w:val="Hyperlink"/>
                                <w:rFonts w:ascii="Comic Sans MS" w:hAnsi="Comic Sans MS"/>
                                <w:b/>
                                <w:noProof/>
                                <w:sz w:val="28"/>
                                <w:szCs w:val="28"/>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988726" id="Text Box 11" o:spid="_x0000_s1027" type="#_x0000_t202" style="position:absolute;margin-left:39.9pt;margin-top:6.5pt;width:483.05pt;height:60.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" strokeweight="1.5pt">
                <v:path arrowok="t"/>
                <v:textbox>
                  <w:txbxContent>
                    <w:p w14:paraId="652C28CD" w14:textId="4244D538" w:rsidR="00AB7B53" w:rsidRPr="00AB5FE9" w:rsidRDefault="00AB5FE9">
                      <w:pPr>
                        <w:rPr>
                          <w:sz w:val="24"/>
                          <w:szCs w:val="24"/>
                        </w:rPr>
                      </w:pPr>
                      <w:r>
                        <w:t xml:space="preserve">       </w:t>
                      </w:r>
                      <w:r w:rsidR="008F1C19">
                        <w:t xml:space="preserve">   </w:t>
                      </w:r>
                      <w:r>
                        <w:t xml:space="preserve"> </w:t>
                      </w:r>
                      <w:hyperlink w:anchor="_top" w:tooltip="Quickly write about your topic.  Just a few words!" w:history="1">
                        <w:r w:rsidR="00AB7B53">
                          <w:rPr>
                            <w:rStyle w:val="Hyperlink"/>
                            <w:rFonts w:ascii="Comic Sans MS" w:hAnsi="Comic Sans MS"/>
                            <w:b/>
                            <w:noProof/>
                            <w:sz w:val="28"/>
                            <w:szCs w:val="28"/>
                          </w:rPr>
                          <w:t>Brainstorm:</w:t>
                        </w:r>
                      </w:hyperlink>
                      <w:r w:rsidR="00055ADE">
                        <w:rPr>
                          <w:rStyle w:val="Hyperlink"/>
                          <w:rFonts w:ascii="Comic Sans MS" w:hAnsi="Comic Sans MS"/>
                          <w:b/>
                          <w:noProof/>
                          <w:sz w:val="28"/>
                          <w:szCs w:val="28"/>
                        </w:rPr>
                        <w:t xml:space="preserve"> </w:t>
                      </w:r>
                      <w:r w:rsidR="00CE2E44">
                        <w:rPr>
                          <w:rStyle w:val="Hyperlink"/>
                          <w:rFonts w:ascii="Comic Sans MS" w:hAnsi="Comic Sans MS"/>
                          <w:b/>
                          <w:noProof/>
                          <w:sz w:val="28"/>
                          <w:szCs w:val="28"/>
                        </w:rPr>
                        <w:t xml:space="preserve"> </w:t>
                      </w:r>
                      <w:sdt>
                        <w:sdtPr>
                          <w:rPr>
                            <w:rStyle w:val="Paragraph"/>
                          </w:rPr>
                          <w:alias w:val="What comes to mind when thinking about the topic?"/>
                          <w:tag w:val="What comes to mind when thinking about the topic?"/>
                          <w:id w:val="283083594"/>
                          <w:lock w:val="sdtLocked"/>
                          <w:showingPlcHdr/>
                          <w15:color w:val="000000"/>
                          <w:text w:multiLine="1"/>
                        </w:sdtPr>
                        <w:sdtEndPr>
                          <w:rPr>
                            <w:rStyle w:val="Hyperlink"/>
                            <w:rFonts w:ascii="Comic Sans MS" w:hAnsi="Comic Sans MS"/>
                            <w:b/>
                            <w:noProof/>
                            <w:color w:val="000000"/>
                            <w:sz w:val="22"/>
                            <w:szCs w:val="28"/>
                          </w:rPr>
                        </w:sdtEndPr>
                        <w:sdtContent>
                          <w:r w:rsidR="005246FF" w:rsidRPr="006C2E15">
                            <w:rPr>
                              <w:rStyle w:val="PlaceholderText"/>
                              <w:color w:val="000000" w:themeColor="text1"/>
                            </w:rPr>
                            <w:t>Click or tap here to enter text.</w:t>
                          </w:r>
                        </w:sdtContent>
                      </w:sdt>
                      <w:r w:rsidR="00CE2E44">
                        <w:rPr>
                          <w:rStyle w:val="Hyperlink"/>
                          <w:rFonts w:ascii="Comic Sans MS" w:hAnsi="Comic Sans MS"/>
                          <w:b/>
                          <w:noProof/>
                          <w:sz w:val="28"/>
                          <w:szCs w:val="28"/>
                        </w:rPr>
                        <w:t xml:space="preserve">    </w:t>
                      </w:r>
                    </w:p>
                  </w:txbxContent>
                </v:textbox>
              </v:shape>
            </w:pict>
          </mc:Fallback>
        </mc:AlternateContent>
      </w:r>
    </w:p>
    <w:p w14:paraId="03B99853" w14:textId="77777777" w:rsidR="00AB7B53" w:rsidRDefault="00AB7B53">
      <w:pPr>
        <w:rPr>
          <w:rStyle w:val="Hyperlink"/>
          <w:rFonts w:ascii="Comic Sans MS" w:hAnsi="Comic Sans MS"/>
          <w:sz w:val="28"/>
          <w:szCs w:val="28"/>
        </w:rPr>
      </w:pPr>
    </w:p>
    <w:p w14:paraId="5CDFF546" w14:textId="77777777" w:rsidR="00434249" w:rsidRDefault="00434249">
      <w:pPr>
        <w:rPr>
          <w:rStyle w:val="Hyperlink"/>
          <w:rFonts w:ascii="Comic Sans MS" w:hAnsi="Comic Sans MS"/>
          <w:sz w:val="28"/>
          <w:szCs w:val="28"/>
        </w:rPr>
        <w:sectPr w:rsidR="00434249" w:rsidSect="006B6231">
          <w:type w:val="continuous"/>
          <w:pgSz w:w="12240" w:h="15840"/>
          <w:pgMar w:top="90" w:right="1440" w:bottom="180" w:left="1440" w:header="144" w:footer="720" w:gutter="0"/>
          <w:cols w:space="720"/>
          <w:docGrid w:linePitch="360"/>
        </w:sectPr>
      </w:pPr>
    </w:p>
    <w:p w14:paraId="021569B8" w14:textId="6546C4F4" w:rsidR="002F4EB9" w:rsidRPr="00B9118A" w:rsidRDefault="002F4EB9">
      <w:pPr>
        <w:rPr>
          <w:rStyle w:val="Hyperlink"/>
          <w:rFonts w:ascii="Comic Sans MS" w:hAnsi="Comic Sans MS"/>
          <w:sz w:val="28"/>
          <w:szCs w:val="28"/>
        </w:rPr>
      </w:pPr>
    </w:p>
    <w:tbl>
      <w:tblPr>
        <w:tblW w:w="11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2037"/>
        <w:gridCol w:w="2520"/>
        <w:gridCol w:w="4790"/>
        <w:gridCol w:w="250"/>
        <w:gridCol w:w="2103"/>
      </w:tblGrid>
      <w:tr w:rsidR="007E08EB" w:rsidRPr="00A763A5" w14:paraId="2CAC17EA" w14:textId="77777777" w:rsidTr="00A763A5">
        <w:trPr>
          <w:gridBefore w:val="1"/>
          <w:wBefore w:w="2037" w:type="dxa"/>
          <w:trHeight w:val="1125"/>
          <w:jc w:val="center"/>
        </w:trPr>
        <w:tc>
          <w:tcPr>
            <w:tcW w:w="2520" w:type="dxa"/>
            <w:tcBorders>
              <w:top w:val="single" w:sz="18" w:space="0" w:color="auto"/>
              <w:left w:val="single" w:sz="18" w:space="0" w:color="auto"/>
              <w:right w:val="single" w:sz="18" w:space="0" w:color="auto"/>
            </w:tcBorders>
            <w:shd w:val="clear" w:color="auto" w:fill="auto"/>
          </w:tcPr>
          <w:p w14:paraId="3B141EBB" w14:textId="4884093A" w:rsidR="007E08EB" w:rsidRPr="00385234" w:rsidRDefault="004A0A0D" w:rsidP="00385234">
            <w:pPr>
              <w:jc w:val="center"/>
              <w:rPr>
                <w:rFonts w:ascii="Comic Sans MS" w:hAnsi="Comic Sans MS"/>
                <w:b/>
                <w:noProof/>
                <w:sz w:val="28"/>
                <w:szCs w:val="28"/>
              </w:rPr>
            </w:pPr>
            <w:bookmarkStart w:id="1" w:name="_top"/>
            <w:bookmarkEnd w:id="1"/>
            <w:r>
              <w:rPr>
                <w:rFonts w:ascii="Comic Sans MS" w:hAnsi="Comic Sans MS"/>
                <w:b/>
                <w:noProof/>
                <w:sz w:val="28"/>
                <w:szCs w:val="28"/>
              </w:rPr>
              <w:object w:dxaOrig="1440" w:dyaOrig="1440" w14:anchorId="05773236">
                <v:shape id="_x0000_s1031" type="#_x0000_t75" alt="Main points tip" style="position:absolute;left:0;text-align:left;margin-left:-2.35pt;margin-top:2.3pt;width:26.6pt;height:25.15pt;z-index:251664384;mso-wrap-edited:f;mso-width-percent:0;mso-height-percent:0;mso-position-horizontal-relative:text;mso-position-vertical-relative:text;mso-width-percent:0;mso-height-percent:0">
                  <v:imagedata r:id="rId14" o:title="" cropbottom="31190f" cropleft="21266f" cropright="21266f"/>
                </v:shape>
                <o:OLEObject Type="Embed" ProgID="Package" ShapeID="_x0000_s1031" DrawAspect="Icon" ObjectID="_1809930260" r:id="rId15"/>
              </w:object>
            </w:r>
            <w:r w:rsidR="0033532B" w:rsidRPr="00A763A5">
              <w:rPr>
                <w:rFonts w:ascii="Comic Sans MS" w:hAnsi="Comic Sans MS"/>
                <w:b/>
                <w:noProof/>
                <w:sz w:val="28"/>
                <w:szCs w:val="28"/>
              </w:rPr>
              <w:t xml:space="preserve">   </w:t>
            </w:r>
            <w:hyperlink w:anchor="_top" w:tooltip="Write your ideas below. Just 1-2 words!" w:history="1">
              <w:r w:rsidR="00AB7B53" w:rsidRPr="00A763A5">
                <w:rPr>
                  <w:rStyle w:val="Hyperlink"/>
                  <w:rFonts w:ascii="Comic Sans MS" w:hAnsi="Comic Sans MS"/>
                  <w:b/>
                  <w:noProof/>
                  <w:sz w:val="28"/>
                  <w:szCs w:val="28"/>
                </w:rPr>
                <w:t>Main</w:t>
              </w:r>
            </w:hyperlink>
            <w:r w:rsidR="00AB7B53" w:rsidRPr="00A763A5">
              <w:rPr>
                <w:rStyle w:val="Hyperlink"/>
                <w:rFonts w:ascii="Comic Sans MS" w:hAnsi="Comic Sans MS"/>
                <w:b/>
                <w:noProof/>
                <w:sz w:val="28"/>
                <w:szCs w:val="28"/>
              </w:rPr>
              <w:t xml:space="preserve"> </w:t>
            </w:r>
            <w:hyperlink w:anchor="_top" w:tooltip="Organize your brainstormed ideas into main points for your response.  Just one or two words!" w:history="1">
              <w:r w:rsidR="00AB7B53" w:rsidRPr="00A763A5">
                <w:rPr>
                  <w:rStyle w:val="Hyperlink"/>
                  <w:rFonts w:ascii="Comic Sans MS" w:hAnsi="Comic Sans MS"/>
                  <w:b/>
                  <w:noProof/>
                  <w:sz w:val="28"/>
                  <w:szCs w:val="28"/>
                </w:rPr>
                <w:t>Points</w:t>
              </w:r>
            </w:hyperlink>
            <w:r w:rsidR="00425A18" w:rsidRPr="00A763A5">
              <w:rPr>
                <w:rFonts w:ascii="Comic Sans MS" w:hAnsi="Comic Sans MS"/>
                <w:sz w:val="28"/>
                <w:szCs w:val="28"/>
              </w:rPr>
              <w:t xml:space="preserve"> </w:t>
            </w:r>
          </w:p>
        </w:tc>
        <w:tc>
          <w:tcPr>
            <w:tcW w:w="4790" w:type="dxa"/>
            <w:tcBorders>
              <w:top w:val="single" w:sz="18" w:space="0" w:color="auto"/>
              <w:left w:val="single" w:sz="18" w:space="0" w:color="auto"/>
              <w:bottom w:val="single" w:sz="36" w:space="0" w:color="F79646"/>
              <w:right w:val="single" w:sz="18" w:space="0" w:color="auto"/>
            </w:tcBorders>
            <w:shd w:val="clear" w:color="auto" w:fill="FBD4B4"/>
          </w:tcPr>
          <w:p w14:paraId="29D229CC" w14:textId="0C62CE0A" w:rsidR="007E08EB" w:rsidRPr="00FB767D" w:rsidRDefault="004A0A0D" w:rsidP="00FB767D">
            <w:pPr>
              <w:jc w:val="center"/>
              <w:rPr>
                <w:rFonts w:ascii="Comic Sans MS" w:hAnsi="Comic Sans MS"/>
                <w:b/>
                <w:noProof/>
                <w:sz w:val="28"/>
                <w:szCs w:val="28"/>
              </w:rPr>
            </w:pPr>
            <w:r>
              <w:rPr>
                <w:rFonts w:ascii="Comic Sans MS" w:hAnsi="Comic Sans MS"/>
                <w:b/>
                <w:noProof/>
                <w:color w:val="002060"/>
                <w:sz w:val="28"/>
                <w:szCs w:val="28"/>
              </w:rPr>
              <w:object w:dxaOrig="1440" w:dyaOrig="1440" w14:anchorId="27CEB6AD">
                <v:shape id="_x0000_s1032" type="#_x0000_t75" alt="Sentences tip" style="position:absolute;left:0;text-align:left;margin-left:45.25pt;margin-top:1.6pt;width:27.15pt;height:28.75pt;z-index:251659264;mso-wrap-edited:f;mso-width-percent:0;mso-height-percent:0;mso-position-horizontal-relative:text;mso-position-vertical-relative:text;mso-width-percent:0;mso-height-percent:0">
                  <v:imagedata r:id="rId16" o:title="" cropbottom="29317f" cropleft="20819f" cropright="22670f"/>
                </v:shape>
                <o:OLEObject Type="Embed" ProgID="Package" ShapeID="_x0000_s1032" DrawAspect="Icon" ObjectID="_1809930261" r:id="rId17"/>
              </w:object>
            </w:r>
            <w:hyperlink w:anchor="_top" w:tooltip="Write a complete sentence based on your brainstorm idea below!" w:history="1">
              <w:r w:rsidR="007E08EB" w:rsidRPr="00A763A5">
                <w:rPr>
                  <w:rStyle w:val="Hyperlink"/>
                  <w:rFonts w:ascii="Comic Sans MS" w:hAnsi="Comic Sans MS"/>
                  <w:b/>
                  <w:noProof/>
                  <w:sz w:val="28"/>
                  <w:szCs w:val="28"/>
                </w:rPr>
                <w:t>Sentence</w:t>
              </w:r>
            </w:hyperlink>
            <w:r w:rsidR="00AB7B53" w:rsidRPr="00A763A5">
              <w:rPr>
                <w:rStyle w:val="Hyperlink"/>
                <w:rFonts w:ascii="Comic Sans MS" w:hAnsi="Comic Sans MS"/>
                <w:b/>
                <w:noProof/>
                <w:sz w:val="28"/>
                <w:szCs w:val="28"/>
              </w:rPr>
              <w:t>s</w:t>
            </w:r>
          </w:p>
        </w:tc>
        <w:tc>
          <w:tcPr>
            <w:tcW w:w="250" w:type="dxa"/>
            <w:vMerge w:val="restart"/>
            <w:tcBorders>
              <w:top w:val="single" w:sz="18" w:space="0" w:color="auto"/>
              <w:left w:val="single" w:sz="18" w:space="0" w:color="auto"/>
            </w:tcBorders>
            <w:shd w:val="clear" w:color="auto" w:fill="BFBFBF"/>
          </w:tcPr>
          <w:p w14:paraId="7E9A42B5" w14:textId="77777777" w:rsidR="007E08EB" w:rsidRPr="00A763A5" w:rsidRDefault="007E08EB" w:rsidP="002F4EB9">
            <w:pPr>
              <w:spacing w:after="200" w:line="276" w:lineRule="auto"/>
              <w:jc w:val="center"/>
              <w:rPr>
                <w:noProof/>
                <w:sz w:val="28"/>
                <w:szCs w:val="28"/>
              </w:rPr>
            </w:pPr>
          </w:p>
          <w:p w14:paraId="7EFE2485" w14:textId="77777777" w:rsidR="007E08EB" w:rsidRPr="00A763A5" w:rsidRDefault="007E08EB" w:rsidP="002F4EB9">
            <w:pPr>
              <w:rPr>
                <w:sz w:val="28"/>
                <w:szCs w:val="28"/>
              </w:rPr>
            </w:pPr>
          </w:p>
          <w:p w14:paraId="76CBEB70" w14:textId="77777777" w:rsidR="007E08EB" w:rsidRPr="00A763A5" w:rsidRDefault="007E08EB" w:rsidP="002F4EB9">
            <w:pPr>
              <w:rPr>
                <w:sz w:val="28"/>
                <w:szCs w:val="28"/>
              </w:rPr>
            </w:pPr>
          </w:p>
          <w:p w14:paraId="081421E6" w14:textId="77777777" w:rsidR="007E08EB" w:rsidRPr="00A763A5" w:rsidRDefault="007E08EB" w:rsidP="002F4EB9">
            <w:pPr>
              <w:rPr>
                <w:sz w:val="28"/>
                <w:szCs w:val="28"/>
              </w:rPr>
            </w:pPr>
          </w:p>
          <w:p w14:paraId="076531ED" w14:textId="77777777" w:rsidR="007E08EB" w:rsidRPr="00A763A5" w:rsidRDefault="007E08EB" w:rsidP="002F4EB9">
            <w:pPr>
              <w:rPr>
                <w:sz w:val="28"/>
                <w:szCs w:val="28"/>
              </w:rPr>
            </w:pPr>
          </w:p>
          <w:p w14:paraId="5038FB82" w14:textId="77777777" w:rsidR="007E08EB" w:rsidRPr="00A763A5" w:rsidRDefault="007E08EB" w:rsidP="002F4EB9">
            <w:pPr>
              <w:rPr>
                <w:sz w:val="28"/>
                <w:szCs w:val="28"/>
              </w:rPr>
            </w:pPr>
          </w:p>
          <w:p w14:paraId="35157CB9" w14:textId="77777777" w:rsidR="007E08EB" w:rsidRPr="00A763A5" w:rsidRDefault="007E08EB" w:rsidP="002F4EB9">
            <w:pPr>
              <w:rPr>
                <w:sz w:val="28"/>
                <w:szCs w:val="28"/>
              </w:rPr>
            </w:pPr>
          </w:p>
          <w:p w14:paraId="145E9E86" w14:textId="77777777" w:rsidR="007E08EB" w:rsidRPr="00A763A5" w:rsidRDefault="007E08EB" w:rsidP="002F4EB9">
            <w:pPr>
              <w:rPr>
                <w:sz w:val="28"/>
                <w:szCs w:val="28"/>
              </w:rPr>
            </w:pPr>
          </w:p>
          <w:p w14:paraId="0CF441F1" w14:textId="77777777" w:rsidR="007E08EB" w:rsidRPr="00A763A5" w:rsidRDefault="007E08EB" w:rsidP="002F4EB9">
            <w:pPr>
              <w:rPr>
                <w:sz w:val="28"/>
                <w:szCs w:val="28"/>
              </w:rPr>
            </w:pPr>
          </w:p>
          <w:p w14:paraId="11926410" w14:textId="77777777" w:rsidR="007E08EB" w:rsidRPr="00A763A5" w:rsidRDefault="007E08EB" w:rsidP="002F4EB9">
            <w:pPr>
              <w:rPr>
                <w:sz w:val="28"/>
                <w:szCs w:val="28"/>
              </w:rPr>
            </w:pPr>
          </w:p>
        </w:tc>
        <w:tc>
          <w:tcPr>
            <w:tcW w:w="2103" w:type="dxa"/>
            <w:tcBorders>
              <w:top w:val="single" w:sz="18" w:space="0" w:color="auto"/>
              <w:bottom w:val="single" w:sz="18" w:space="0" w:color="auto"/>
              <w:right w:val="single" w:sz="18" w:space="0" w:color="auto"/>
            </w:tcBorders>
            <w:shd w:val="clear" w:color="auto" w:fill="B8CCE4"/>
          </w:tcPr>
          <w:p w14:paraId="3815856A" w14:textId="451C0676" w:rsidR="00A256E3" w:rsidRPr="00A256E3" w:rsidRDefault="004A0A0D" w:rsidP="00A256E3">
            <w:pPr>
              <w:spacing w:after="200" w:line="276" w:lineRule="auto"/>
              <w:jc w:val="center"/>
            </w:pPr>
            <w:r>
              <w:rPr>
                <w:rFonts w:ascii="Comic Sans MS" w:hAnsi="Comic Sans MS"/>
                <w:b/>
                <w:noProof/>
                <w:sz w:val="28"/>
                <w:szCs w:val="28"/>
              </w:rPr>
              <w:object w:dxaOrig="1440" w:dyaOrig="1440" w14:anchorId="605D7057">
                <v:shape id="_x0000_s1033" type="#_x0000_t75" alt="Check your work tip" style="position:absolute;left:0;text-align:left;margin-left:-5.45pt;margin-top:1.1pt;width:24.8pt;height:24.8pt;z-index:251660288;mso-wrap-edited:f;mso-width-percent:0;mso-height-percent:0;mso-position-horizontal-relative:text;mso-position-vertical-relative:text;mso-width-percent:0;mso-height-percent:0">
                  <v:imagedata r:id="rId18" o:title="" cropbottom="33607f" cropleft="22207f" cropright="22670f"/>
                </v:shape>
                <o:OLEObject Type="Embed" ProgID="Package" ShapeID="_x0000_s1033" DrawAspect="Icon" ObjectID="_1809930262" r:id="rId19"/>
              </w:object>
            </w:r>
            <w:r w:rsidR="009828F5" w:rsidRPr="00A763A5">
              <w:rPr>
                <w:rFonts w:ascii="Comic Sans MS" w:hAnsi="Comic Sans MS"/>
                <w:b/>
                <w:sz w:val="28"/>
                <w:szCs w:val="28"/>
              </w:rPr>
              <w:t xml:space="preserve"> </w:t>
            </w:r>
            <w:r w:rsidR="00EE1959" w:rsidRPr="00A763A5">
              <w:rPr>
                <w:rFonts w:ascii="Comic Sans MS" w:hAnsi="Comic Sans MS"/>
                <w:b/>
                <w:sz w:val="28"/>
                <w:szCs w:val="28"/>
              </w:rPr>
              <w:t xml:space="preserve">  </w:t>
            </w:r>
            <w:hyperlink w:anchor="_top" w:tooltip="Read each sentence and check the box if you have it in your sentence." w:history="1">
              <w:r w:rsidR="007E08EB" w:rsidRPr="00A763A5">
                <w:rPr>
                  <w:rStyle w:val="Hyperlink"/>
                  <w:rFonts w:ascii="Comic Sans MS" w:hAnsi="Comic Sans MS"/>
                  <w:b/>
                  <w:sz w:val="28"/>
                  <w:szCs w:val="28"/>
                </w:rPr>
                <w:t>Check your work!</w:t>
              </w:r>
            </w:hyperlink>
          </w:p>
        </w:tc>
      </w:tr>
      <w:tr w:rsidR="007E08EB" w:rsidRPr="00A763A5" w14:paraId="79237BB6" w14:textId="77777777" w:rsidTr="00A763A5">
        <w:trPr>
          <w:trHeight w:val="963"/>
          <w:jc w:val="center"/>
        </w:trPr>
        <w:tc>
          <w:tcPr>
            <w:tcW w:w="2037" w:type="dxa"/>
            <w:tcBorders>
              <w:top w:val="single" w:sz="18" w:space="0" w:color="auto"/>
              <w:left w:val="single" w:sz="18" w:space="0" w:color="auto"/>
              <w:bottom w:val="single" w:sz="18" w:space="0" w:color="auto"/>
            </w:tcBorders>
            <w:shd w:val="clear" w:color="auto" w:fill="FFFFFF"/>
          </w:tcPr>
          <w:p w14:paraId="611E2EC4" w14:textId="73F7C24E" w:rsidR="007E08EB" w:rsidRPr="00A763A5" w:rsidRDefault="004A0A0D" w:rsidP="0035236F">
            <w:pPr>
              <w:keepNext/>
              <w:spacing w:after="0" w:line="240" w:lineRule="auto"/>
              <w:rPr>
                <w:color w:val="000000"/>
                <w:sz w:val="28"/>
                <w:szCs w:val="28"/>
              </w:rPr>
            </w:pPr>
            <w:r>
              <w:rPr>
                <w:rFonts w:ascii="Comic Sans MS" w:hAnsi="Comic Sans MS"/>
                <w:noProof/>
                <w:sz w:val="28"/>
                <w:szCs w:val="28"/>
              </w:rPr>
              <w:object w:dxaOrig="1440" w:dyaOrig="1440" w14:anchorId="21B61A95">
                <v:shape id="_x0000_s1030" type="#_x0000_t75" alt="Identify your claim tip" style="position:absolute;margin-left:-3.05pt;margin-top:-1.1pt;width:24pt;height:24.3pt;z-index:251665408;mso-wrap-edited:f;mso-width-percent:0;mso-height-percent:0;mso-position-horizontal-relative:text;mso-position-vertical-relative:text;mso-width-percent:0;mso-height-percent:0">
                  <v:imagedata r:id="rId20" o:title="" cropbottom="32345f" cropleft="21999f" cropright="22733f"/>
                </v:shape>
                <o:OLEObject Type="Embed" ProgID="Package" ShapeID="_x0000_s1030" DrawAspect="Icon" ObjectID="_1809930263" r:id="rId21"/>
              </w:object>
            </w:r>
            <w:r w:rsidR="00657136" w:rsidRPr="00A763A5">
              <w:rPr>
                <w:b/>
                <w:color w:val="E36C0A"/>
                <w:sz w:val="40"/>
                <w:szCs w:val="40"/>
              </w:rPr>
              <w:t xml:space="preserve">    </w:t>
            </w:r>
            <w:r w:rsidR="00036890" w:rsidRPr="00A763A5">
              <w:rPr>
                <w:b/>
                <w:color w:val="E36C0A"/>
                <w:sz w:val="40"/>
                <w:szCs w:val="40"/>
              </w:rPr>
              <w:t xml:space="preserve"> </w:t>
            </w:r>
            <w:hyperlink w:anchor="_top" w:tooltip="What do you think about the topic?" w:history="1">
              <w:r w:rsidR="00B90CB8" w:rsidRPr="00B90CB8">
                <w:rPr>
                  <w:rStyle w:val="Hyperlink"/>
                  <w:b/>
                  <w:color w:val="E36C0A"/>
                  <w:sz w:val="40"/>
                  <w:szCs w:val="40"/>
                </w:rPr>
                <w:t>I</w:t>
              </w:r>
              <w:r w:rsidR="00B90CB8" w:rsidRPr="00B90CB8">
                <w:rPr>
                  <w:rStyle w:val="Hyperlink"/>
                  <w:sz w:val="28"/>
                  <w:szCs w:val="28"/>
                </w:rPr>
                <w:t>dentify your claim</w:t>
              </w:r>
            </w:hyperlink>
          </w:p>
        </w:tc>
        <w:sdt>
          <w:sdtPr>
            <w:rPr>
              <w:rStyle w:val="Paragraph"/>
            </w:rPr>
            <w:alias w:val="What is your claim?"/>
            <w:tag w:val="What is your claim?"/>
            <w:id w:val="-487944999"/>
            <w:lock w:val="sdtLocked"/>
            <w:placeholder>
              <w:docPart w:val="DC6EC0C669344F988E53EA400E1AE422"/>
            </w:placeholder>
            <w:showingPlcHdr/>
            <w15:color w:val="000000"/>
            <w:text w:multiLine="1"/>
          </w:sdtPr>
          <w:sdtEndPr>
            <w:rPr>
              <w:rStyle w:val="DefaultParagraphFont"/>
              <w:rFonts w:ascii="Times New Roman" w:hAnsi="Times New Roman"/>
              <w:noProof/>
              <w:sz w:val="22"/>
              <w:szCs w:val="24"/>
            </w:rPr>
          </w:sdtEndPr>
          <w:sdtContent>
            <w:tc>
              <w:tcPr>
                <w:tcW w:w="2520" w:type="dxa"/>
                <w:tcBorders>
                  <w:top w:val="single" w:sz="18" w:space="0" w:color="auto"/>
                  <w:bottom w:val="single" w:sz="18" w:space="0" w:color="auto"/>
                  <w:right w:val="single" w:sz="36" w:space="0" w:color="F79646"/>
                </w:tcBorders>
                <w:shd w:val="clear" w:color="auto" w:fill="FFFFFF"/>
              </w:tcPr>
              <w:p w14:paraId="5DF50F56" w14:textId="671E4252" w:rsidR="007E08EB" w:rsidRPr="00A763A5" w:rsidRDefault="000E2A36" w:rsidP="00CE2E44">
                <w:pPr>
                  <w:spacing w:after="0" w:line="240" w:lineRule="auto"/>
                  <w:rPr>
                    <w:rFonts w:ascii="Times New Roman" w:hAnsi="Times New Roman"/>
                    <w:noProof/>
                    <w:sz w:val="24"/>
                    <w:szCs w:val="24"/>
                  </w:rPr>
                </w:pPr>
                <w:r w:rsidRPr="006C2E15">
                  <w:rPr>
                    <w:rStyle w:val="PlaceholderText"/>
                    <w:color w:val="auto"/>
                  </w:rPr>
                  <w:t>Click or tap here to enter text.</w:t>
                </w:r>
              </w:p>
            </w:tc>
          </w:sdtContent>
        </w:sdt>
        <w:sdt>
          <w:sdtPr>
            <w:rPr>
              <w:rStyle w:val="Paragraph"/>
            </w:rPr>
            <w:id w:val="959303738"/>
            <w:lock w:val="sdtLocked"/>
            <w:placeholder>
              <w:docPart w:val="FEEDDFFE0E79493CA26C492CE5CD5630"/>
            </w:placeholder>
            <w:showingPlcHdr/>
            <w15:color w:val="000000"/>
            <w:text w:multiLine="1"/>
          </w:sdtPr>
          <w:sdtEndPr>
            <w:rPr>
              <w:rStyle w:val="DefaultParagraphFont"/>
              <w:rFonts w:ascii="Times New Roman" w:hAnsi="Times New Roman"/>
              <w:noProof/>
              <w:sz w:val="22"/>
              <w:szCs w:val="24"/>
            </w:rPr>
          </w:sdtEndPr>
          <w:sdtContent>
            <w:tc>
              <w:tcPr>
                <w:tcW w:w="4790" w:type="dxa"/>
                <w:tcBorders>
                  <w:top w:val="single" w:sz="36" w:space="0" w:color="F79646"/>
                  <w:left w:val="single" w:sz="36" w:space="0" w:color="F79646"/>
                  <w:bottom w:val="single" w:sz="18" w:space="0" w:color="auto"/>
                  <w:right w:val="single" w:sz="36" w:space="0" w:color="F79646"/>
                </w:tcBorders>
                <w:shd w:val="clear" w:color="auto" w:fill="FFFFFF"/>
              </w:tcPr>
              <w:p w14:paraId="1D5A32EE" w14:textId="5A3A01B1" w:rsidR="007E08EB" w:rsidRPr="00A763A5" w:rsidRDefault="005246FF" w:rsidP="00214AB3">
                <w:pPr>
                  <w:spacing w:after="0" w:line="240" w:lineRule="auto"/>
                  <w:rPr>
                    <w:rFonts w:ascii="Times New Roman" w:hAnsi="Times New Roman"/>
                    <w:noProof/>
                    <w:sz w:val="24"/>
                    <w:szCs w:val="24"/>
                  </w:rPr>
                </w:pPr>
                <w:r w:rsidRPr="00893CDA">
                  <w:rPr>
                    <w:rStyle w:val="Paragraph"/>
                  </w:rPr>
                  <w:t>Click or tap here to enter text.</w:t>
                </w:r>
              </w:p>
            </w:tc>
          </w:sdtContent>
        </w:sdt>
        <w:tc>
          <w:tcPr>
            <w:tcW w:w="250" w:type="dxa"/>
            <w:vMerge/>
            <w:tcBorders>
              <w:left w:val="single" w:sz="36" w:space="0" w:color="F79646"/>
            </w:tcBorders>
            <w:shd w:val="clear" w:color="auto" w:fill="BFBFBF"/>
          </w:tcPr>
          <w:p w14:paraId="2860A263" w14:textId="77777777" w:rsidR="007E08EB" w:rsidRPr="00A763A5" w:rsidRDefault="007E08EB" w:rsidP="009828F5">
            <w:pPr>
              <w:spacing w:after="0" w:line="240" w:lineRule="auto"/>
              <w:rPr>
                <w:rFonts w:ascii="Comic Sans MS" w:hAnsi="Comic Sans MS"/>
                <w:sz w:val="24"/>
                <w:szCs w:val="24"/>
              </w:rPr>
            </w:pPr>
          </w:p>
        </w:tc>
        <w:tc>
          <w:tcPr>
            <w:tcW w:w="2103" w:type="dxa"/>
            <w:tcBorders>
              <w:top w:val="single" w:sz="18" w:space="0" w:color="auto"/>
              <w:bottom w:val="single" w:sz="18" w:space="0" w:color="auto"/>
              <w:right w:val="single" w:sz="18" w:space="0" w:color="auto"/>
            </w:tcBorders>
            <w:shd w:val="clear" w:color="auto" w:fill="auto"/>
          </w:tcPr>
          <w:p w14:paraId="1E428636" w14:textId="68614199" w:rsidR="007E08EB" w:rsidRPr="00A763A5" w:rsidRDefault="004A0A0D" w:rsidP="005C7B22">
            <w:pPr>
              <w:spacing w:after="0" w:line="240" w:lineRule="auto"/>
              <w:ind w:left="-82"/>
              <w:rPr>
                <w:rFonts w:cs="Calibri"/>
                <w:sz w:val="24"/>
                <w:szCs w:val="24"/>
              </w:rPr>
            </w:pPr>
            <w:sdt>
              <w:sdtPr>
                <w:rPr>
                  <w:rFonts w:ascii="MS Gothic" w:eastAsia="MS Gothic" w:hAnsi="MS Gothic" w:cs="Calibri"/>
                  <w:sz w:val="28"/>
                  <w:szCs w:val="28"/>
                </w:rPr>
                <w:id w:val="-1115906156"/>
                <w:lock w:val="sdtLocked"/>
                <w14:checkbox>
                  <w14:checked w14:val="0"/>
                  <w14:checkedState w14:val="2612" w14:font="MS Gothic"/>
                  <w14:uncheckedState w14:val="2610" w14:font="MS Gothic"/>
                </w14:checkbox>
              </w:sdtPr>
              <w:sdtEndPr/>
              <w:sdtContent>
                <w:r w:rsidR="00A43225">
                  <w:rPr>
                    <w:rFonts w:ascii="MS Gothic" w:eastAsia="MS Gothic" w:hAnsi="MS Gothic" w:cs="Calibri" w:hint="eastAsia"/>
                    <w:sz w:val="28"/>
                    <w:szCs w:val="28"/>
                  </w:rPr>
                  <w:t>☐</w:t>
                </w:r>
              </w:sdtContent>
            </w:sdt>
            <w:r w:rsidR="007C6931" w:rsidRPr="006C2E15">
              <w:rPr>
                <w:rFonts w:ascii="MS Gothic" w:eastAsia="MS Gothic" w:hAnsi="MS Gothic" w:cs="Calibri"/>
                <w:sz w:val="28"/>
                <w:szCs w:val="28"/>
              </w:rPr>
              <w:t xml:space="preserve"> </w:t>
            </w:r>
            <w:r w:rsidR="007E08EB" w:rsidRPr="00A763A5">
              <w:rPr>
                <w:rFonts w:cs="Calibri"/>
                <w:sz w:val="26"/>
                <w:szCs w:val="26"/>
              </w:rPr>
              <w:t xml:space="preserve">I included my </w:t>
            </w:r>
            <w:r w:rsidR="0035236F" w:rsidRPr="00A763A5">
              <w:rPr>
                <w:rFonts w:cs="Calibri"/>
                <w:b/>
                <w:color w:val="365F91"/>
                <w:sz w:val="26"/>
                <w:szCs w:val="26"/>
                <w:u w:val="single"/>
              </w:rPr>
              <w:t>claim</w:t>
            </w:r>
            <w:r w:rsidR="007E08EB" w:rsidRPr="00A763A5">
              <w:rPr>
                <w:rFonts w:cs="Calibri"/>
                <w:sz w:val="26"/>
                <w:szCs w:val="26"/>
              </w:rPr>
              <w:t>.</w:t>
            </w:r>
          </w:p>
        </w:tc>
      </w:tr>
      <w:tr w:rsidR="00A03547" w:rsidRPr="00A763A5" w14:paraId="5CA65798" w14:textId="77777777" w:rsidTr="00A763A5">
        <w:trPr>
          <w:trHeight w:val="819"/>
          <w:jc w:val="center"/>
        </w:trPr>
        <w:tc>
          <w:tcPr>
            <w:tcW w:w="2037" w:type="dxa"/>
            <w:tcBorders>
              <w:top w:val="single" w:sz="18" w:space="0" w:color="auto"/>
              <w:left w:val="single" w:sz="18" w:space="0" w:color="auto"/>
              <w:bottom w:val="single" w:sz="4" w:space="0" w:color="auto"/>
            </w:tcBorders>
            <w:shd w:val="clear" w:color="auto" w:fill="FFFFFF"/>
          </w:tcPr>
          <w:p w14:paraId="614DFADD" w14:textId="48810D3E" w:rsidR="00A03547" w:rsidRPr="00A763A5" w:rsidRDefault="004A0A0D" w:rsidP="0035236F">
            <w:pPr>
              <w:spacing w:after="0" w:line="240" w:lineRule="auto"/>
              <w:ind w:left="86" w:hanging="86"/>
              <w:rPr>
                <w:sz w:val="28"/>
                <w:szCs w:val="28"/>
              </w:rPr>
            </w:pPr>
            <w:r>
              <w:rPr>
                <w:rFonts w:ascii="Comic Sans MS" w:hAnsi="Comic Sans MS"/>
                <w:noProof/>
                <w:sz w:val="28"/>
                <w:szCs w:val="28"/>
              </w:rPr>
              <w:object w:dxaOrig="1440" w:dyaOrig="1440" w14:anchorId="76437622">
                <v:shape id="_x0000_s1028" type="#_x0000_t75" alt="Elaborate with evidence tip" style="position:absolute;left:0;text-align:left;margin-left:-4.8pt;margin-top:42.7pt;width:25.7pt;height:25.15pt;z-index:251667456;mso-wrap-edited:f;mso-width-percent:0;mso-height-percent:0;mso-position-horizontal-relative:text;mso-position-vertical-relative:text;mso-width-percent:0;mso-height-percent:0">
                  <v:imagedata r:id="rId22" o:title="" cropbottom="31190f" cropleft="20533f" cropright="22733f"/>
                </v:shape>
                <o:OLEObject Type="Embed" ProgID="Package" ShapeID="_x0000_s1028" DrawAspect="Icon" ObjectID="_1809930264" r:id="rId23"/>
              </w:object>
            </w:r>
            <w:r>
              <w:rPr>
                <w:b/>
                <w:noProof/>
                <w:color w:val="3A7C22"/>
                <w:sz w:val="40"/>
                <w:szCs w:val="40"/>
              </w:rPr>
              <w:object w:dxaOrig="1440" w:dyaOrig="1440" w14:anchorId="79367F6D">
                <v:shape id="_x0000_s1029" type="#_x0000_t75" alt="Determine fact tip" style="position:absolute;left:0;text-align:left;margin-left:-3.1pt;margin-top:.35pt;width:30.6pt;height:26pt;z-index:251666432;mso-wrap-edited:f;mso-width-percent:0;mso-height-percent:0;mso-position-horizontal-relative:text;mso-position-vertical-relative:text;mso-width-percent:0;mso-height-percent:0">
                  <v:imagedata r:id="rId24" o:title="" cropbottom="30035f" cropleft="19799f" cropright="19066f"/>
                </v:shape>
                <o:OLEObject Type="Embed" ProgID="Package" ShapeID="_x0000_s1029" DrawAspect="Icon" ObjectID="_1809930265" r:id="rId25"/>
              </w:object>
            </w:r>
            <w:r w:rsidR="00036890" w:rsidRPr="00A763A5">
              <w:rPr>
                <w:b/>
                <w:color w:val="E36C0A"/>
                <w:sz w:val="40"/>
                <w:szCs w:val="40"/>
              </w:rPr>
              <w:t xml:space="preserve">    </w:t>
            </w:r>
            <w:r w:rsidR="006A506E" w:rsidRPr="00A763A5">
              <w:rPr>
                <w:b/>
                <w:color w:val="E36C0A"/>
                <w:sz w:val="40"/>
                <w:szCs w:val="40"/>
              </w:rPr>
              <w:t xml:space="preserve"> </w:t>
            </w:r>
            <w:hyperlink w:anchor="_top" w:tooltip="Think of the 1st and best fact that supports your claim" w:history="1">
              <w:r w:rsidR="00A03547" w:rsidRPr="00B90CB8">
                <w:rPr>
                  <w:rStyle w:val="Hyperlink"/>
                  <w:b/>
                  <w:color w:val="E36C0A"/>
                  <w:sz w:val="40"/>
                  <w:szCs w:val="40"/>
                </w:rPr>
                <w:t>D</w:t>
              </w:r>
              <w:r w:rsidR="00A03547" w:rsidRPr="00B90CB8">
                <w:rPr>
                  <w:rStyle w:val="Hyperlink"/>
                  <w:sz w:val="28"/>
                  <w:szCs w:val="28"/>
                </w:rPr>
                <w:t xml:space="preserve">etermine   </w:t>
              </w:r>
              <w:proofErr w:type="gramStart"/>
              <w:r w:rsidR="00A03547" w:rsidRPr="00B90CB8">
                <w:rPr>
                  <w:rStyle w:val="Hyperlink"/>
                  <w:sz w:val="28"/>
                  <w:szCs w:val="28"/>
                </w:rPr>
                <w:t xml:space="preserve">   </w:t>
              </w:r>
              <w:r w:rsidR="00A12FB8" w:rsidRPr="00B90CB8">
                <w:rPr>
                  <w:rStyle w:val="Hyperlink"/>
                </w:rPr>
                <w:t>(</w:t>
              </w:r>
              <w:proofErr w:type="gramEnd"/>
              <w:r w:rsidR="00A12FB8" w:rsidRPr="00B90CB8">
                <w:rPr>
                  <w:rStyle w:val="Hyperlink"/>
                </w:rPr>
                <w:t>1</w:t>
              </w:r>
              <w:r w:rsidR="00A12FB8" w:rsidRPr="00B90CB8">
                <w:rPr>
                  <w:rStyle w:val="Hyperlink"/>
                  <w:vertAlign w:val="superscript"/>
                </w:rPr>
                <w:t>st</w:t>
              </w:r>
              <w:r w:rsidR="00A12FB8" w:rsidRPr="00B90CB8">
                <w:rPr>
                  <w:rStyle w:val="Hyperlink"/>
                </w:rPr>
                <w:t xml:space="preserve">) </w:t>
              </w:r>
              <w:r w:rsidR="0035236F" w:rsidRPr="00B90CB8">
                <w:rPr>
                  <w:rStyle w:val="Hyperlink"/>
                  <w:sz w:val="28"/>
                  <w:szCs w:val="28"/>
                </w:rPr>
                <w:t>fact</w:t>
              </w:r>
            </w:hyperlink>
          </w:p>
        </w:tc>
        <w:sdt>
          <w:sdtPr>
            <w:rPr>
              <w:rStyle w:val="Paragraph"/>
            </w:rPr>
            <w:alias w:val="What is your 1st fact?"/>
            <w:tag w:val="What is your 1st fact?"/>
            <w:id w:val="-186912995"/>
            <w:lock w:val="sdtLocked"/>
            <w:placeholder>
              <w:docPart w:val="F5BD0CADFFFF403E82E807E0820325C6"/>
            </w:placeholder>
            <w:showingPlcHdr/>
            <w15:color w:val="000000"/>
            <w:text w:multiLine="1"/>
          </w:sdtPr>
          <w:sdtEndPr>
            <w:rPr>
              <w:rStyle w:val="DefaultParagraphFont"/>
              <w:rFonts w:ascii="Times New Roman" w:hAnsi="Times New Roman"/>
              <w:noProof/>
              <w:sz w:val="22"/>
              <w:szCs w:val="24"/>
            </w:rPr>
          </w:sdtEndPr>
          <w:sdtContent>
            <w:tc>
              <w:tcPr>
                <w:tcW w:w="2520" w:type="dxa"/>
                <w:tcBorders>
                  <w:top w:val="single" w:sz="18" w:space="0" w:color="auto"/>
                  <w:bottom w:val="single" w:sz="4" w:space="0" w:color="auto"/>
                  <w:right w:val="single" w:sz="36" w:space="0" w:color="F79646"/>
                </w:tcBorders>
                <w:shd w:val="clear" w:color="auto" w:fill="FFFFFF"/>
              </w:tcPr>
              <w:p w14:paraId="079DD2F8" w14:textId="4D2C580C" w:rsidR="00A03547" w:rsidRPr="00A763A5" w:rsidRDefault="000E2A36" w:rsidP="00CE2E44">
                <w:pPr>
                  <w:rPr>
                    <w:rFonts w:ascii="Times New Roman" w:hAnsi="Times New Roman"/>
                    <w:noProof/>
                    <w:sz w:val="24"/>
                    <w:szCs w:val="24"/>
                  </w:rPr>
                </w:pPr>
                <w:r w:rsidRPr="006C2E15">
                  <w:rPr>
                    <w:rStyle w:val="PlaceholderText"/>
                    <w:color w:val="auto"/>
                  </w:rPr>
                  <w:t>Click or tap here to enter text.</w:t>
                </w:r>
              </w:p>
            </w:tc>
          </w:sdtContent>
        </w:sdt>
        <w:tc>
          <w:tcPr>
            <w:tcW w:w="4790" w:type="dxa"/>
            <w:tcBorders>
              <w:top w:val="single" w:sz="18" w:space="0" w:color="auto"/>
              <w:left w:val="single" w:sz="36" w:space="0" w:color="F79646"/>
              <w:bottom w:val="single" w:sz="4" w:space="0" w:color="auto"/>
              <w:right w:val="single" w:sz="36" w:space="0" w:color="F79646"/>
            </w:tcBorders>
            <w:shd w:val="clear" w:color="auto" w:fill="FFFFFF"/>
          </w:tcPr>
          <w:p w14:paraId="4CB33009" w14:textId="43CB6CBE" w:rsidR="00A03547" w:rsidRPr="00A763A5" w:rsidRDefault="004A0A0D" w:rsidP="00CE2E44">
            <w:pPr>
              <w:tabs>
                <w:tab w:val="left" w:pos="871"/>
                <w:tab w:val="left" w:pos="4064"/>
              </w:tabs>
              <w:rPr>
                <w:rFonts w:ascii="Times New Roman" w:hAnsi="Times New Roman"/>
                <w:noProof/>
                <w:sz w:val="24"/>
                <w:szCs w:val="24"/>
              </w:rPr>
            </w:pPr>
            <w:sdt>
              <w:sdtPr>
                <w:rPr>
                  <w:rStyle w:val="Paragraph"/>
                </w:rPr>
                <w:id w:val="939492200"/>
                <w:lock w:val="sdtLocked"/>
                <w:placeholder>
                  <w:docPart w:val="60E49C5617E94272A78FF9656736FCFB"/>
                </w:placeholder>
                <w:showingPlcHdr/>
                <w15:color w:val="000000"/>
                <w:dropDownList>
                  <w:listItem w:value="Choose an item."/>
                  <w:listItem w:displayText="First," w:value="First,"/>
                  <w:listItem w:displayText="To begin," w:value="To begin,"/>
                  <w:listItem w:displayText="In the first place," w:value="In the first place,"/>
                  <w:listItem w:displayText="Foremost," w:value="Foremost,"/>
                  <w:listItem w:displayText="One" w:value="One"/>
                  <w:listItem w:displayText="To start," w:value="To start,"/>
                  <w:listItem w:displayText="Most importantly," w:value="Most importantly,"/>
                  <w:listItem w:displayText="Above all," w:value="Above all,"/>
                </w:dropDownList>
              </w:sdtPr>
              <w:sdtEndPr>
                <w:rPr>
                  <w:rStyle w:val="DefaultParagraphFont"/>
                  <w:rFonts w:ascii="Times New Roman" w:hAnsi="Times New Roman"/>
                  <w:sz w:val="22"/>
                  <w:szCs w:val="24"/>
                </w:rPr>
              </w:sdtEndPr>
              <w:sdtContent>
                <w:r w:rsidR="000E2A36" w:rsidRPr="006C2E15">
                  <w:rPr>
                    <w:rStyle w:val="PlaceholderText"/>
                    <w:color w:val="auto"/>
                  </w:rPr>
                  <w:t>Choose an item.</w:t>
                </w:r>
              </w:sdtContent>
            </w:sdt>
            <w:r w:rsidR="00CF6E8F" w:rsidRPr="00A763A5">
              <w:rPr>
                <w:rFonts w:ascii="Times New Roman" w:hAnsi="Times New Roman"/>
                <w:sz w:val="24"/>
                <w:szCs w:val="24"/>
              </w:rPr>
              <w:t xml:space="preserve"> </w:t>
            </w:r>
            <w:sdt>
              <w:sdtPr>
                <w:rPr>
                  <w:rStyle w:val="Paragraph"/>
                </w:rPr>
                <w:id w:val="-1037660835"/>
                <w:lock w:val="sdtLocked"/>
                <w:placeholder>
                  <w:docPart w:val="E79C5306488543ECA1E56524FB1C7C5B"/>
                </w:placeholder>
                <w:showingPlcHdr/>
                <w15:color w:val="000000"/>
                <w:text w:multiLine="1"/>
              </w:sdtPr>
              <w:sdtEndPr>
                <w:rPr>
                  <w:rStyle w:val="DefaultParagraphFont"/>
                  <w:rFonts w:ascii="Times New Roman" w:hAnsi="Times New Roman"/>
                  <w:sz w:val="22"/>
                  <w:szCs w:val="24"/>
                </w:rPr>
              </w:sdtEndPr>
              <w:sdtContent>
                <w:r w:rsidR="005246FF" w:rsidRPr="006C2E15">
                  <w:rPr>
                    <w:rStyle w:val="PlaceholderText"/>
                    <w:color w:val="auto"/>
                  </w:rPr>
                  <w:t>Click or tap here to enter text.</w:t>
                </w:r>
              </w:sdtContent>
            </w:sdt>
            <w:r w:rsidR="00A03547" w:rsidRPr="00A763A5">
              <w:rPr>
                <w:rFonts w:ascii="Times New Roman" w:hAnsi="Times New Roman"/>
                <w:noProof/>
                <w:sz w:val="24"/>
                <w:szCs w:val="24"/>
              </w:rPr>
              <w:tab/>
            </w:r>
          </w:p>
        </w:tc>
        <w:tc>
          <w:tcPr>
            <w:tcW w:w="250" w:type="dxa"/>
            <w:vMerge/>
            <w:tcBorders>
              <w:left w:val="single" w:sz="36" w:space="0" w:color="F79646"/>
            </w:tcBorders>
            <w:shd w:val="clear" w:color="auto" w:fill="BFBFBF"/>
          </w:tcPr>
          <w:p w14:paraId="1146AF1A" w14:textId="77777777" w:rsidR="00A03547" w:rsidRPr="00A763A5" w:rsidRDefault="00A03547" w:rsidP="002F4EB9">
            <w:pPr>
              <w:spacing w:after="200" w:line="276" w:lineRule="auto"/>
              <w:rPr>
                <w:sz w:val="24"/>
                <w:szCs w:val="24"/>
              </w:rPr>
            </w:pPr>
          </w:p>
        </w:tc>
        <w:tc>
          <w:tcPr>
            <w:tcW w:w="2103" w:type="dxa"/>
            <w:vMerge w:val="restart"/>
            <w:tcBorders>
              <w:top w:val="single" w:sz="18" w:space="0" w:color="auto"/>
              <w:right w:val="single" w:sz="18" w:space="0" w:color="auto"/>
            </w:tcBorders>
            <w:shd w:val="clear" w:color="auto" w:fill="auto"/>
          </w:tcPr>
          <w:p w14:paraId="5FB82626" w14:textId="050A61D8" w:rsidR="00A03547" w:rsidRPr="00A763A5" w:rsidRDefault="004A0A0D" w:rsidP="00213268">
            <w:pPr>
              <w:spacing w:after="200" w:line="276" w:lineRule="auto"/>
              <w:ind w:left="-82"/>
              <w:rPr>
                <w:sz w:val="28"/>
                <w:szCs w:val="28"/>
              </w:rPr>
            </w:pPr>
            <w:sdt>
              <w:sdtPr>
                <w:rPr>
                  <w:sz w:val="26"/>
                  <w:szCs w:val="26"/>
                </w:rPr>
                <w:id w:val="503331447"/>
                <w:lock w:val="sdtLocked"/>
                <w14:checkbox>
                  <w14:checked w14:val="0"/>
                  <w14:checkedState w14:val="2612" w14:font="MS Gothic"/>
                  <w14:uncheckedState w14:val="2610" w14:font="MS Gothic"/>
                </w14:checkbox>
              </w:sdtPr>
              <w:sdtEndPr/>
              <w:sdtContent>
                <w:r w:rsidR="00A43225">
                  <w:rPr>
                    <w:rFonts w:ascii="MS Gothic" w:eastAsia="MS Gothic" w:hAnsi="MS Gothic" w:hint="eastAsia"/>
                    <w:sz w:val="26"/>
                    <w:szCs w:val="26"/>
                  </w:rPr>
                  <w:t>☐</w:t>
                </w:r>
              </w:sdtContent>
            </w:sdt>
            <w:r w:rsidR="00A03547" w:rsidRPr="00A763A5">
              <w:rPr>
                <w:sz w:val="26"/>
                <w:szCs w:val="26"/>
              </w:rPr>
              <w:t xml:space="preserve">I included </w:t>
            </w:r>
            <w:r w:rsidR="0035236F" w:rsidRPr="00A763A5">
              <w:rPr>
                <w:b/>
                <w:color w:val="365F91"/>
                <w:sz w:val="26"/>
                <w:szCs w:val="26"/>
                <w:u w:val="single"/>
              </w:rPr>
              <w:t>3 facts</w:t>
            </w:r>
            <w:r w:rsidR="00525538">
              <w:rPr>
                <w:b/>
                <w:color w:val="365F91"/>
                <w:sz w:val="26"/>
                <w:szCs w:val="26"/>
                <w:u w:val="single"/>
              </w:rPr>
              <w:t xml:space="preserve"> </w:t>
            </w:r>
            <w:r w:rsidR="002838DC" w:rsidRPr="00A763A5">
              <w:rPr>
                <w:sz w:val="26"/>
                <w:szCs w:val="26"/>
              </w:rPr>
              <w:t>to support my topic</w:t>
            </w:r>
            <w:r w:rsidR="00A03547" w:rsidRPr="00A763A5">
              <w:rPr>
                <w:sz w:val="26"/>
                <w:szCs w:val="26"/>
              </w:rPr>
              <w:t>.</w:t>
            </w:r>
          </w:p>
          <w:p w14:paraId="369C785D" w14:textId="77777777" w:rsidR="007C6931" w:rsidRPr="00A763A5" w:rsidRDefault="007C6931" w:rsidP="005C7B22">
            <w:pPr>
              <w:spacing w:after="200" w:line="276" w:lineRule="auto"/>
              <w:rPr>
                <w:sz w:val="24"/>
                <w:szCs w:val="24"/>
              </w:rPr>
            </w:pPr>
          </w:p>
          <w:p w14:paraId="2BC26B97" w14:textId="77E8AB49" w:rsidR="00A03547" w:rsidRPr="00A763A5" w:rsidRDefault="004A0A0D" w:rsidP="007C6931">
            <w:pPr>
              <w:spacing w:after="200" w:line="276" w:lineRule="auto"/>
              <w:ind w:left="-82"/>
              <w:rPr>
                <w:sz w:val="24"/>
                <w:szCs w:val="24"/>
              </w:rPr>
            </w:pPr>
            <w:sdt>
              <w:sdtPr>
                <w:rPr>
                  <w:sz w:val="26"/>
                  <w:szCs w:val="26"/>
                </w:rPr>
                <w:id w:val="1652717715"/>
                <w:lock w:val="sdtLocked"/>
                <w14:checkbox>
                  <w14:checked w14:val="0"/>
                  <w14:checkedState w14:val="2612" w14:font="MS Gothic"/>
                  <w14:uncheckedState w14:val="2610" w14:font="MS Gothic"/>
                </w14:checkbox>
              </w:sdtPr>
              <w:sdtEndPr/>
              <w:sdtContent>
                <w:r w:rsidR="000E2A36">
                  <w:rPr>
                    <w:rFonts w:ascii="MS Gothic" w:eastAsia="MS Gothic" w:hAnsi="MS Gothic" w:hint="eastAsia"/>
                    <w:sz w:val="26"/>
                    <w:szCs w:val="26"/>
                  </w:rPr>
                  <w:t>☐</w:t>
                </w:r>
              </w:sdtContent>
            </w:sdt>
            <w:r w:rsidR="0035236F" w:rsidRPr="00A763A5">
              <w:rPr>
                <w:sz w:val="26"/>
                <w:szCs w:val="26"/>
              </w:rPr>
              <w:t>I have as many</w:t>
            </w:r>
            <w:r w:rsidR="00A03547" w:rsidRPr="00A763A5">
              <w:rPr>
                <w:sz w:val="26"/>
                <w:szCs w:val="26"/>
              </w:rPr>
              <w:t xml:space="preserve"> </w:t>
            </w:r>
            <w:r w:rsidR="0035236F" w:rsidRPr="00A763A5">
              <w:rPr>
                <w:b/>
                <w:color w:val="365F91"/>
                <w:sz w:val="26"/>
                <w:szCs w:val="26"/>
                <w:u w:val="single"/>
              </w:rPr>
              <w:t>elaborations</w:t>
            </w:r>
            <w:r w:rsidR="00A03547" w:rsidRPr="00A763A5">
              <w:rPr>
                <w:sz w:val="26"/>
                <w:szCs w:val="26"/>
              </w:rPr>
              <w:t xml:space="preserve"> as I planned to have in my goal.</w:t>
            </w:r>
          </w:p>
        </w:tc>
      </w:tr>
      <w:tr w:rsidR="00A03547" w:rsidRPr="00A763A5" w14:paraId="5F73B681" w14:textId="77777777" w:rsidTr="00A763A5">
        <w:trPr>
          <w:trHeight w:val="900"/>
          <w:jc w:val="center"/>
        </w:trPr>
        <w:tc>
          <w:tcPr>
            <w:tcW w:w="2037" w:type="dxa"/>
            <w:tcBorders>
              <w:top w:val="single" w:sz="4" w:space="0" w:color="auto"/>
              <w:left w:val="single" w:sz="18" w:space="0" w:color="auto"/>
            </w:tcBorders>
            <w:shd w:val="clear" w:color="auto" w:fill="D9D9D9"/>
          </w:tcPr>
          <w:p w14:paraId="747B56F4" w14:textId="331BB1CE" w:rsidR="00A03547" w:rsidRPr="00A763A5" w:rsidRDefault="00036890" w:rsidP="0035236F">
            <w:pPr>
              <w:spacing w:after="0" w:line="240" w:lineRule="auto"/>
              <w:rPr>
                <w:noProof/>
                <w:sz w:val="28"/>
                <w:szCs w:val="28"/>
              </w:rPr>
            </w:pPr>
            <w:r w:rsidRPr="00A763A5">
              <w:rPr>
                <w:b/>
                <w:color w:val="E36C0A"/>
                <w:sz w:val="28"/>
                <w:szCs w:val="28"/>
              </w:rPr>
              <w:t xml:space="preserve">     </w:t>
            </w:r>
            <w:r w:rsidR="0033532B" w:rsidRPr="00A763A5">
              <w:rPr>
                <w:b/>
                <w:color w:val="E36C0A"/>
                <w:sz w:val="28"/>
                <w:szCs w:val="28"/>
              </w:rPr>
              <w:t xml:space="preserve"> </w:t>
            </w:r>
            <w:r w:rsidR="002D71B3" w:rsidRPr="00A763A5">
              <w:rPr>
                <w:b/>
                <w:color w:val="E36C0A"/>
                <w:sz w:val="28"/>
                <w:szCs w:val="28"/>
              </w:rPr>
              <w:t xml:space="preserve"> </w:t>
            </w:r>
            <w:hyperlink w:anchor="_top" w:tooltip="Tell us a little more about this fact.  How do you know it's true?" w:history="1">
              <w:r w:rsidR="00A03547" w:rsidRPr="006C2E15">
                <w:rPr>
                  <w:rStyle w:val="Hyperlink"/>
                  <w:b/>
                  <w:color w:val="CC5300"/>
                  <w:sz w:val="40"/>
                  <w:szCs w:val="40"/>
                </w:rPr>
                <w:t>E</w:t>
              </w:r>
              <w:r w:rsidR="00A03547" w:rsidRPr="00B90CB8">
                <w:rPr>
                  <w:rStyle w:val="Hyperlink"/>
                  <w:sz w:val="28"/>
                  <w:szCs w:val="28"/>
                </w:rPr>
                <w:t xml:space="preserve">laborate with </w:t>
              </w:r>
              <w:r w:rsidR="0035236F" w:rsidRPr="00B90CB8">
                <w:rPr>
                  <w:rStyle w:val="Hyperlink"/>
                  <w:sz w:val="28"/>
                  <w:szCs w:val="28"/>
                </w:rPr>
                <w:t>evidence</w:t>
              </w:r>
            </w:hyperlink>
          </w:p>
        </w:tc>
        <w:sdt>
          <w:sdtPr>
            <w:rPr>
              <w:rStyle w:val="Paragraph"/>
            </w:rPr>
            <w:alias w:val="Say more about your 1st fact."/>
            <w:tag w:val="Say more about your 1st fact."/>
            <w:id w:val="-346870204"/>
            <w:lock w:val="sdtLocked"/>
            <w:placeholder>
              <w:docPart w:val="D25F972D3DA24DA3934ADC5DD3D6C1B1"/>
            </w:placeholder>
            <w:showingPlcHdr/>
            <w15:color w:val="000000"/>
            <w:text w:multiLine="1"/>
          </w:sdtPr>
          <w:sdtEndPr>
            <w:rPr>
              <w:rStyle w:val="DefaultParagraphFont"/>
              <w:rFonts w:ascii="Times New Roman" w:hAnsi="Times New Roman"/>
              <w:noProof/>
              <w:sz w:val="22"/>
              <w:szCs w:val="24"/>
            </w:rPr>
          </w:sdtEndPr>
          <w:sdtContent>
            <w:tc>
              <w:tcPr>
                <w:tcW w:w="2520" w:type="dxa"/>
                <w:tcBorders>
                  <w:top w:val="single" w:sz="4" w:space="0" w:color="auto"/>
                  <w:right w:val="single" w:sz="36" w:space="0" w:color="F79646"/>
                </w:tcBorders>
                <w:shd w:val="clear" w:color="auto" w:fill="D9D9D9"/>
              </w:tcPr>
              <w:p w14:paraId="3AC3CEB2" w14:textId="154F30A7" w:rsidR="00A03547" w:rsidRPr="00A763A5" w:rsidRDefault="000E2A36" w:rsidP="00CE2E44">
                <w:pPr>
                  <w:spacing w:after="0" w:line="240" w:lineRule="auto"/>
                  <w:rPr>
                    <w:rFonts w:ascii="Times New Roman" w:hAnsi="Times New Roman"/>
                    <w:noProof/>
                    <w:sz w:val="24"/>
                    <w:szCs w:val="24"/>
                  </w:rPr>
                </w:pPr>
                <w:r w:rsidRPr="006C2E15">
                  <w:rPr>
                    <w:rStyle w:val="PlaceholderText"/>
                    <w:color w:val="auto"/>
                  </w:rPr>
                  <w:t>Click or tap here to enter text.</w:t>
                </w:r>
              </w:p>
            </w:tc>
          </w:sdtContent>
        </w:sdt>
        <w:tc>
          <w:tcPr>
            <w:tcW w:w="4790" w:type="dxa"/>
            <w:tcBorders>
              <w:top w:val="single" w:sz="4" w:space="0" w:color="auto"/>
              <w:left w:val="single" w:sz="36" w:space="0" w:color="F79646"/>
              <w:right w:val="single" w:sz="36" w:space="0" w:color="F79646"/>
            </w:tcBorders>
            <w:shd w:val="clear" w:color="auto" w:fill="D9D9D9"/>
          </w:tcPr>
          <w:p w14:paraId="04DD467A" w14:textId="4248C60A" w:rsidR="00A03547" w:rsidRPr="00A763A5" w:rsidRDefault="004A0A0D" w:rsidP="00CE2E44">
            <w:pPr>
              <w:tabs>
                <w:tab w:val="left" w:pos="2631"/>
                <w:tab w:val="right" w:pos="4540"/>
              </w:tabs>
              <w:spacing w:after="0" w:line="240" w:lineRule="auto"/>
              <w:rPr>
                <w:rFonts w:ascii="Times New Roman" w:hAnsi="Times New Roman"/>
                <w:noProof/>
                <w:sz w:val="24"/>
                <w:szCs w:val="24"/>
              </w:rPr>
            </w:pPr>
            <w:sdt>
              <w:sdtPr>
                <w:rPr>
                  <w:rStyle w:val="Paragraph"/>
                </w:rPr>
                <w:id w:val="617337430"/>
                <w:lock w:val="sdtLocked"/>
                <w:placeholder>
                  <w:docPart w:val="5DBFBDC777394059963DC57360C027AC"/>
                </w:placeholder>
                <w:showingPlcHdr/>
                <w15:color w:val="000000"/>
                <w:dropDownList>
                  <w:listItem w:value="Choose an item."/>
                  <w:listItem w:displayText="For example," w:value="For example,"/>
                  <w:listItem w:displayText="To illustrate," w:value="To illustrate,"/>
                  <w:listItem w:displayText="Specifically," w:value="Specifically,"/>
                  <w:listItem w:displayText="For instance," w:value="For instance,"/>
                  <w:listItem w:displayText="Moreover," w:value="Moreover,"/>
                  <w:listItem w:displayText="In fact," w:value="In fact,"/>
                  <w:listItem w:displayText="Clearly," w:value="Clearly,"/>
                  <w:listItem w:displayText="Furthermore," w:value="Furthermore,"/>
                  <w:listItem w:displayText="Besides," w:value="Besides,"/>
                </w:dropDownList>
              </w:sdtPr>
              <w:sdtEndPr>
                <w:rPr>
                  <w:rStyle w:val="DefaultParagraphFont"/>
                  <w:rFonts w:ascii="Times New Roman" w:hAnsi="Times New Roman"/>
                  <w:noProof/>
                  <w:sz w:val="22"/>
                  <w:szCs w:val="24"/>
                </w:rPr>
              </w:sdtEndPr>
              <w:sdtContent>
                <w:r w:rsidR="000E2A36" w:rsidRPr="006C2E15">
                  <w:rPr>
                    <w:rStyle w:val="PlaceholderText"/>
                    <w:color w:val="auto"/>
                  </w:rPr>
                  <w:t>Choose an item.</w:t>
                </w:r>
              </w:sdtContent>
            </w:sdt>
            <w:r w:rsidR="00CF6E8F" w:rsidRPr="00A763A5">
              <w:rPr>
                <w:rFonts w:ascii="Times New Roman" w:hAnsi="Times New Roman"/>
                <w:noProof/>
                <w:sz w:val="24"/>
                <w:szCs w:val="24"/>
              </w:rPr>
              <w:t xml:space="preserve"> </w:t>
            </w:r>
            <w:sdt>
              <w:sdtPr>
                <w:rPr>
                  <w:rStyle w:val="Paragraph"/>
                </w:rPr>
                <w:id w:val="1391854538"/>
                <w:lock w:val="sdtLocked"/>
                <w:placeholder>
                  <w:docPart w:val="79DA3FD51FA243FB9D7FF9A63D229BF8"/>
                </w:placeholder>
                <w:showingPlcHdr/>
                <w15:color w:val="000000"/>
                <w:text w:multiLine="1"/>
              </w:sdtPr>
              <w:sdtEndPr>
                <w:rPr>
                  <w:rStyle w:val="DefaultParagraphFont"/>
                  <w:rFonts w:ascii="Times New Roman" w:hAnsi="Times New Roman"/>
                  <w:noProof/>
                  <w:sz w:val="22"/>
                  <w:szCs w:val="24"/>
                </w:rPr>
              </w:sdtEndPr>
              <w:sdtContent>
                <w:r w:rsidR="005246FF" w:rsidRPr="006C2E15">
                  <w:rPr>
                    <w:rStyle w:val="PlaceholderText"/>
                    <w:color w:val="auto"/>
                  </w:rPr>
                  <w:t>Click or tap here to enter text.</w:t>
                </w:r>
              </w:sdtContent>
            </w:sdt>
          </w:p>
        </w:tc>
        <w:tc>
          <w:tcPr>
            <w:tcW w:w="250" w:type="dxa"/>
            <w:vMerge/>
            <w:tcBorders>
              <w:left w:val="single" w:sz="36" w:space="0" w:color="F79646"/>
            </w:tcBorders>
            <w:shd w:val="clear" w:color="auto" w:fill="BFBFBF"/>
          </w:tcPr>
          <w:p w14:paraId="37E5788F" w14:textId="77777777" w:rsidR="00A03547" w:rsidRPr="00A763A5" w:rsidRDefault="00A03547" w:rsidP="002F4EB9">
            <w:pPr>
              <w:spacing w:after="200" w:line="276" w:lineRule="auto"/>
              <w:rPr>
                <w:sz w:val="24"/>
                <w:szCs w:val="24"/>
              </w:rPr>
            </w:pPr>
          </w:p>
        </w:tc>
        <w:tc>
          <w:tcPr>
            <w:tcW w:w="2103" w:type="dxa"/>
            <w:vMerge/>
            <w:tcBorders>
              <w:top w:val="single" w:sz="18" w:space="0" w:color="auto"/>
              <w:right w:val="single" w:sz="18" w:space="0" w:color="auto"/>
            </w:tcBorders>
            <w:shd w:val="clear" w:color="auto" w:fill="auto"/>
          </w:tcPr>
          <w:p w14:paraId="794ECF4D" w14:textId="77777777" w:rsidR="00A03547" w:rsidRPr="00A763A5" w:rsidRDefault="00A03547" w:rsidP="002F4EB9">
            <w:pPr>
              <w:spacing w:after="200" w:line="276" w:lineRule="auto"/>
              <w:rPr>
                <w:sz w:val="24"/>
                <w:szCs w:val="24"/>
              </w:rPr>
            </w:pPr>
          </w:p>
        </w:tc>
      </w:tr>
      <w:tr w:rsidR="00F12DE7" w:rsidRPr="00A763A5" w14:paraId="79646A1C" w14:textId="77777777" w:rsidTr="00A763A5">
        <w:trPr>
          <w:trHeight w:val="737"/>
          <w:jc w:val="center"/>
        </w:trPr>
        <w:tc>
          <w:tcPr>
            <w:tcW w:w="2037" w:type="dxa"/>
            <w:tcBorders>
              <w:left w:val="single" w:sz="18" w:space="0" w:color="000000"/>
              <w:bottom w:val="single" w:sz="4" w:space="0" w:color="auto"/>
            </w:tcBorders>
            <w:shd w:val="clear" w:color="auto" w:fill="FFFFFF"/>
            <w:vAlign w:val="bottom"/>
          </w:tcPr>
          <w:p w14:paraId="752D64AD" w14:textId="7FBE7D15" w:rsidR="00A03547" w:rsidRPr="00A763A5" w:rsidRDefault="00372F60" w:rsidP="0035236F">
            <w:pPr>
              <w:spacing w:after="0" w:line="240" w:lineRule="auto"/>
              <w:ind w:left="432"/>
              <w:rPr>
                <w:color w:val="000000"/>
                <w:sz w:val="28"/>
                <w:szCs w:val="28"/>
              </w:rPr>
            </w:pPr>
            <w:hyperlink w:anchor="_top" w:tooltip="Think of the 2nd fact to support your claim." w:history="1">
              <w:r w:rsidRPr="006C2E15">
                <w:rPr>
                  <w:rStyle w:val="Hyperlink"/>
                  <w:color w:val="C74E00"/>
                  <w:sz w:val="28"/>
                  <w:szCs w:val="28"/>
                </w:rPr>
                <w:t>D</w:t>
              </w:r>
              <w:r w:rsidR="000F4C2C" w:rsidRPr="00B90CB8">
                <w:rPr>
                  <w:rStyle w:val="Hyperlink"/>
                  <w:sz w:val="28"/>
                  <w:szCs w:val="28"/>
                </w:rPr>
                <w:t xml:space="preserve">etermine </w:t>
              </w:r>
              <w:r w:rsidR="00360C5A" w:rsidRPr="00B90CB8">
                <w:rPr>
                  <w:rStyle w:val="Hyperlink"/>
                  <w:sz w:val="28"/>
                  <w:szCs w:val="28"/>
                </w:rPr>
                <w:t>2</w:t>
              </w:r>
              <w:r w:rsidR="00360C5A" w:rsidRPr="00B90CB8">
                <w:rPr>
                  <w:rStyle w:val="Hyperlink"/>
                  <w:sz w:val="28"/>
                  <w:szCs w:val="28"/>
                  <w:vertAlign w:val="superscript"/>
                </w:rPr>
                <w:t>nd</w:t>
              </w:r>
              <w:r w:rsidR="00360C5A" w:rsidRPr="00B90CB8">
                <w:rPr>
                  <w:rStyle w:val="Hyperlink"/>
                  <w:sz w:val="28"/>
                  <w:szCs w:val="28"/>
                </w:rPr>
                <w:t xml:space="preserve"> </w:t>
              </w:r>
              <w:r w:rsidR="0035236F" w:rsidRPr="00B90CB8">
                <w:rPr>
                  <w:rStyle w:val="Hyperlink"/>
                  <w:sz w:val="28"/>
                  <w:szCs w:val="28"/>
                </w:rPr>
                <w:t>fact</w:t>
              </w:r>
            </w:hyperlink>
          </w:p>
        </w:tc>
        <w:sdt>
          <w:sdtPr>
            <w:rPr>
              <w:rStyle w:val="Paragraph"/>
            </w:rPr>
            <w:alias w:val="What is your 2nd fact?"/>
            <w:tag w:val="What is your 2nd fact?"/>
            <w:id w:val="-764305544"/>
            <w:lock w:val="sdtLocked"/>
            <w:placeholder>
              <w:docPart w:val="B9DF3BBAAD6C4907848C0EF9F4526B5A"/>
            </w:placeholder>
            <w:showingPlcHdr/>
            <w15:color w:val="000000"/>
            <w:text w:multiLine="1"/>
          </w:sdtPr>
          <w:sdtEndPr>
            <w:rPr>
              <w:rStyle w:val="DefaultParagraphFont"/>
              <w:rFonts w:ascii="Times New Roman" w:hAnsi="Times New Roman"/>
              <w:noProof/>
              <w:sz w:val="22"/>
              <w:szCs w:val="24"/>
            </w:rPr>
          </w:sdtEndPr>
          <w:sdtContent>
            <w:tc>
              <w:tcPr>
                <w:tcW w:w="2520" w:type="dxa"/>
                <w:tcBorders>
                  <w:top w:val="single" w:sz="4" w:space="0" w:color="auto"/>
                  <w:bottom w:val="single" w:sz="4" w:space="0" w:color="auto"/>
                  <w:right w:val="single" w:sz="36" w:space="0" w:color="F79646"/>
                </w:tcBorders>
                <w:shd w:val="clear" w:color="auto" w:fill="FFFFFF"/>
              </w:tcPr>
              <w:p w14:paraId="697C3DAD" w14:textId="1123AB63" w:rsidR="00F12DE7" w:rsidRPr="00A763A5" w:rsidRDefault="000E2A36" w:rsidP="00CE2E44">
                <w:pPr>
                  <w:spacing w:after="0" w:line="240" w:lineRule="auto"/>
                  <w:rPr>
                    <w:rFonts w:ascii="Times New Roman" w:hAnsi="Times New Roman"/>
                    <w:noProof/>
                    <w:sz w:val="24"/>
                    <w:szCs w:val="24"/>
                  </w:rPr>
                </w:pPr>
                <w:r w:rsidRPr="006C2E15">
                  <w:rPr>
                    <w:rStyle w:val="PlaceholderText"/>
                    <w:color w:val="auto"/>
                  </w:rPr>
                  <w:t>Click or tap here to enter text.</w:t>
                </w:r>
              </w:p>
            </w:tc>
          </w:sdtContent>
        </w:sdt>
        <w:tc>
          <w:tcPr>
            <w:tcW w:w="4790" w:type="dxa"/>
            <w:tcBorders>
              <w:left w:val="single" w:sz="36" w:space="0" w:color="F79646"/>
              <w:bottom w:val="single" w:sz="4" w:space="0" w:color="auto"/>
              <w:right w:val="single" w:sz="36" w:space="0" w:color="F79646"/>
            </w:tcBorders>
            <w:shd w:val="clear" w:color="auto" w:fill="FFFFFF"/>
          </w:tcPr>
          <w:p w14:paraId="5E57075D" w14:textId="53E30081" w:rsidR="00F12DE7" w:rsidRPr="00A763A5" w:rsidRDefault="004A0A0D" w:rsidP="00CE2E44">
            <w:pPr>
              <w:tabs>
                <w:tab w:val="left" w:pos="2631"/>
                <w:tab w:val="right" w:pos="4540"/>
              </w:tabs>
              <w:spacing w:after="0" w:line="240" w:lineRule="auto"/>
              <w:rPr>
                <w:rFonts w:ascii="Times New Roman" w:hAnsi="Times New Roman"/>
                <w:noProof/>
                <w:sz w:val="24"/>
                <w:szCs w:val="24"/>
              </w:rPr>
            </w:pPr>
            <w:sdt>
              <w:sdtPr>
                <w:rPr>
                  <w:rStyle w:val="Paragraph"/>
                </w:rPr>
                <w:id w:val="2072761359"/>
                <w:lock w:val="sdtLocked"/>
                <w:placeholder>
                  <w:docPart w:val="FD40D7B52148464898116871D17F8226"/>
                </w:placeholder>
                <w:showingPlcHdr/>
                <w15:color w:val="000000"/>
                <w:dropDownList>
                  <w:listItem w:value="Choose an item."/>
                  <w:listItem w:displayText="Second," w:value="Second,"/>
                  <w:listItem w:displayText="Also," w:value="Also,"/>
                  <w:listItem w:displayText="Then," w:value="Then,"/>
                  <w:listItem w:displayText="Next," w:value="Next,"/>
                  <w:listItem w:displayText="In addition," w:value="In addition,"/>
                  <w:listItem w:displayText="Another fact," w:value="Another fact,"/>
                  <w:listItem w:displayText="Similarly," w:value="Similarly,"/>
                  <w:listItem w:displayText="Further," w:value="Further,"/>
                  <w:listItem w:displayText="In a similar way," w:value="In a similar way,"/>
                  <w:listItem w:displayText="In the same way," w:value="In the same way,"/>
                  <w:listItem w:displayText="In the second place," w:value="In the second place,"/>
                  <w:listItem w:displayText="Additionally," w:value="Additionally,"/>
                  <w:listItem w:displayText="Likewise," w:value="Likewise,"/>
                </w:dropDownList>
              </w:sdtPr>
              <w:sdtEndPr>
                <w:rPr>
                  <w:rStyle w:val="DefaultParagraphFont"/>
                  <w:rFonts w:ascii="Times New Roman" w:hAnsi="Times New Roman"/>
                  <w:noProof/>
                  <w:sz w:val="22"/>
                  <w:szCs w:val="24"/>
                </w:rPr>
              </w:sdtEndPr>
              <w:sdtContent>
                <w:r w:rsidR="000E2A36" w:rsidRPr="006C2E15">
                  <w:rPr>
                    <w:rStyle w:val="PlaceholderText"/>
                    <w:color w:val="auto"/>
                  </w:rPr>
                  <w:t>Choose an item.</w:t>
                </w:r>
              </w:sdtContent>
            </w:sdt>
            <w:r w:rsidR="00711923" w:rsidRPr="00A763A5">
              <w:rPr>
                <w:rFonts w:ascii="Times New Roman" w:hAnsi="Times New Roman"/>
                <w:noProof/>
                <w:sz w:val="24"/>
                <w:szCs w:val="24"/>
              </w:rPr>
              <w:t xml:space="preserve"> </w:t>
            </w:r>
            <w:sdt>
              <w:sdtPr>
                <w:rPr>
                  <w:rStyle w:val="Paragraph"/>
                </w:rPr>
                <w:id w:val="1481491879"/>
                <w:lock w:val="sdtLocked"/>
                <w:placeholder>
                  <w:docPart w:val="88B7FD908A014BF5A2A2A2FDBA7341CB"/>
                </w:placeholder>
                <w:showingPlcHdr/>
                <w15:color w:val="000000"/>
                <w:text w:multiLine="1"/>
              </w:sdtPr>
              <w:sdtEndPr>
                <w:rPr>
                  <w:rStyle w:val="DefaultParagraphFont"/>
                  <w:rFonts w:ascii="Times New Roman" w:hAnsi="Times New Roman"/>
                  <w:noProof/>
                  <w:sz w:val="22"/>
                  <w:szCs w:val="24"/>
                </w:rPr>
              </w:sdtEndPr>
              <w:sdtContent>
                <w:r w:rsidR="005246FF" w:rsidRPr="006C2E15">
                  <w:rPr>
                    <w:rStyle w:val="PlaceholderText"/>
                    <w:color w:val="auto"/>
                  </w:rPr>
                  <w:t>Click or tap here to enter text.</w:t>
                </w:r>
              </w:sdtContent>
            </w:sdt>
          </w:p>
        </w:tc>
        <w:tc>
          <w:tcPr>
            <w:tcW w:w="250" w:type="dxa"/>
            <w:vMerge/>
            <w:tcBorders>
              <w:left w:val="single" w:sz="36" w:space="0" w:color="F79646"/>
            </w:tcBorders>
            <w:shd w:val="clear" w:color="auto" w:fill="BFBFBF"/>
          </w:tcPr>
          <w:p w14:paraId="4BC25BBE" w14:textId="77777777" w:rsidR="00F12DE7" w:rsidRPr="00A763A5" w:rsidRDefault="00F12DE7" w:rsidP="002F4EB9">
            <w:pPr>
              <w:spacing w:after="200" w:line="276" w:lineRule="auto"/>
              <w:rPr>
                <w:sz w:val="24"/>
                <w:szCs w:val="24"/>
              </w:rPr>
            </w:pPr>
          </w:p>
        </w:tc>
        <w:tc>
          <w:tcPr>
            <w:tcW w:w="2103" w:type="dxa"/>
            <w:vMerge/>
            <w:tcBorders>
              <w:right w:val="single" w:sz="18" w:space="0" w:color="auto"/>
            </w:tcBorders>
            <w:shd w:val="clear" w:color="auto" w:fill="auto"/>
          </w:tcPr>
          <w:p w14:paraId="7A466382" w14:textId="77777777" w:rsidR="00F12DE7" w:rsidRPr="00A763A5" w:rsidRDefault="00F12DE7" w:rsidP="002F4EB9">
            <w:pPr>
              <w:spacing w:after="200" w:line="276" w:lineRule="auto"/>
              <w:rPr>
                <w:color w:val="808080"/>
                <w:sz w:val="24"/>
                <w:szCs w:val="24"/>
              </w:rPr>
            </w:pPr>
          </w:p>
        </w:tc>
      </w:tr>
      <w:tr w:rsidR="000F4C2C" w:rsidRPr="00A763A5" w14:paraId="67631B36" w14:textId="77777777" w:rsidTr="00A763A5">
        <w:trPr>
          <w:trHeight w:val="710"/>
          <w:jc w:val="center"/>
        </w:trPr>
        <w:tc>
          <w:tcPr>
            <w:tcW w:w="2037" w:type="dxa"/>
            <w:tcBorders>
              <w:left w:val="single" w:sz="18" w:space="0" w:color="000000"/>
            </w:tcBorders>
            <w:shd w:val="clear" w:color="auto" w:fill="D9D9D9"/>
          </w:tcPr>
          <w:p w14:paraId="1C47A5FE" w14:textId="40BBD0BD" w:rsidR="00A03547" w:rsidRPr="00A763A5" w:rsidRDefault="000F4C2C" w:rsidP="0035236F">
            <w:pPr>
              <w:spacing w:after="0" w:line="240" w:lineRule="auto"/>
              <w:ind w:left="432"/>
              <w:rPr>
                <w:noProof/>
                <w:sz w:val="28"/>
                <w:szCs w:val="28"/>
              </w:rPr>
            </w:pPr>
            <w:hyperlink w:anchor="_top" w:tooltip="Tell us a little more about this fact.  How do you know it's true?" w:history="1">
              <w:r w:rsidRPr="006C2E15">
                <w:rPr>
                  <w:rStyle w:val="Hyperlink"/>
                  <w:noProof/>
                  <w:color w:val="AD3000"/>
                  <w:sz w:val="28"/>
                  <w:szCs w:val="28"/>
                </w:rPr>
                <w:t>E</w:t>
              </w:r>
              <w:r w:rsidRPr="00A763A5">
                <w:rPr>
                  <w:rStyle w:val="Hyperlink"/>
                  <w:noProof/>
                  <w:sz w:val="28"/>
                  <w:szCs w:val="28"/>
                </w:rPr>
                <w:t>l</w:t>
              </w:r>
              <w:r w:rsidR="00A03547" w:rsidRPr="00A763A5">
                <w:rPr>
                  <w:rStyle w:val="Hyperlink"/>
                  <w:noProof/>
                  <w:sz w:val="28"/>
                  <w:szCs w:val="28"/>
                </w:rPr>
                <w:t xml:space="preserve">aborate </w:t>
              </w:r>
              <w:r w:rsidR="00372F60" w:rsidRPr="00A763A5">
                <w:rPr>
                  <w:rStyle w:val="Hyperlink"/>
                  <w:noProof/>
                  <w:sz w:val="28"/>
                  <w:szCs w:val="28"/>
                </w:rPr>
                <w:t xml:space="preserve"> </w:t>
              </w:r>
            </w:hyperlink>
          </w:p>
        </w:tc>
        <w:sdt>
          <w:sdtPr>
            <w:rPr>
              <w:rStyle w:val="Paragraph"/>
            </w:rPr>
            <w:alias w:val="Say more about your 2nd fact."/>
            <w:tag w:val="Say more about your 2nd fact."/>
            <w:id w:val="-1732845531"/>
            <w:lock w:val="sdtLocked"/>
            <w:placeholder>
              <w:docPart w:val="EC4A089899E1476C806ABC084630ED69"/>
            </w:placeholder>
            <w:showingPlcHdr/>
            <w15:color w:val="000000"/>
            <w:text w:multiLine="1"/>
          </w:sdtPr>
          <w:sdtEndPr>
            <w:rPr>
              <w:rStyle w:val="DefaultParagraphFont"/>
              <w:rFonts w:ascii="Times New Roman" w:hAnsi="Times New Roman"/>
              <w:noProof/>
              <w:sz w:val="22"/>
              <w:szCs w:val="24"/>
            </w:rPr>
          </w:sdtEndPr>
          <w:sdtContent>
            <w:tc>
              <w:tcPr>
                <w:tcW w:w="2520" w:type="dxa"/>
                <w:tcBorders>
                  <w:top w:val="single" w:sz="4" w:space="0" w:color="auto"/>
                  <w:bottom w:val="single" w:sz="4" w:space="0" w:color="auto"/>
                  <w:right w:val="single" w:sz="36" w:space="0" w:color="F79646"/>
                </w:tcBorders>
                <w:shd w:val="clear" w:color="auto" w:fill="D9D9D9"/>
              </w:tcPr>
              <w:p w14:paraId="03B7B175" w14:textId="27F30955" w:rsidR="00A03547" w:rsidRPr="00A763A5" w:rsidRDefault="000E2A36" w:rsidP="00A03547">
                <w:pPr>
                  <w:spacing w:after="0" w:line="240" w:lineRule="auto"/>
                  <w:rPr>
                    <w:rFonts w:ascii="Times New Roman" w:hAnsi="Times New Roman"/>
                    <w:noProof/>
                    <w:sz w:val="24"/>
                    <w:szCs w:val="24"/>
                  </w:rPr>
                </w:pPr>
                <w:r w:rsidRPr="006C2E15">
                  <w:rPr>
                    <w:rStyle w:val="PlaceholderText"/>
                    <w:color w:val="auto"/>
                  </w:rPr>
                  <w:t>Click or tap here to enter text.</w:t>
                </w:r>
              </w:p>
            </w:tc>
          </w:sdtContent>
        </w:sdt>
        <w:tc>
          <w:tcPr>
            <w:tcW w:w="4790" w:type="dxa"/>
            <w:tcBorders>
              <w:left w:val="single" w:sz="36" w:space="0" w:color="F79646"/>
              <w:bottom w:val="single" w:sz="4" w:space="0" w:color="auto"/>
              <w:right w:val="single" w:sz="36" w:space="0" w:color="F79646"/>
            </w:tcBorders>
            <w:shd w:val="clear" w:color="auto" w:fill="D9D9D9"/>
          </w:tcPr>
          <w:p w14:paraId="391F811D" w14:textId="60F09E54" w:rsidR="000F4C2C" w:rsidRPr="00A763A5" w:rsidRDefault="004A0A0D" w:rsidP="00A03547">
            <w:pPr>
              <w:tabs>
                <w:tab w:val="left" w:pos="2631"/>
                <w:tab w:val="right" w:pos="4540"/>
              </w:tabs>
              <w:spacing w:after="0" w:line="240" w:lineRule="auto"/>
              <w:rPr>
                <w:rFonts w:ascii="Times New Roman" w:hAnsi="Times New Roman"/>
                <w:noProof/>
                <w:sz w:val="24"/>
                <w:szCs w:val="24"/>
              </w:rPr>
            </w:pPr>
            <w:sdt>
              <w:sdtPr>
                <w:rPr>
                  <w:rStyle w:val="Paragraph"/>
                </w:rPr>
                <w:id w:val="-973363487"/>
                <w:lock w:val="sdtLocked"/>
                <w:placeholder>
                  <w:docPart w:val="24878990C92C42FEB46EFE209B2D9F58"/>
                </w:placeholder>
                <w:showingPlcHdr/>
                <w15:color w:val="000000"/>
                <w:dropDownList>
                  <w:listItem w:value="Choose an item."/>
                  <w:listItem w:displayText="For example," w:value="For example,"/>
                  <w:listItem w:displayText="To illustrate," w:value="To illustrate,"/>
                  <w:listItem w:displayText="Specifically," w:value="Specifically,"/>
                  <w:listItem w:displayText="For instance," w:value="For instance,"/>
                  <w:listItem w:displayText="Moreover," w:value="Moreover,"/>
                  <w:listItem w:displayText="In fact," w:value="In fact,"/>
                  <w:listItem w:displayText="Clearly," w:value="Clearly,"/>
                  <w:listItem w:displayText="Furthermore," w:value="Furthermore,"/>
                  <w:listItem w:displayText="Besides," w:value="Besides,"/>
                </w:dropDownList>
              </w:sdtPr>
              <w:sdtEndPr>
                <w:rPr>
                  <w:rStyle w:val="DefaultParagraphFont"/>
                  <w:rFonts w:ascii="Times New Roman" w:hAnsi="Times New Roman"/>
                  <w:noProof/>
                  <w:sz w:val="22"/>
                  <w:szCs w:val="24"/>
                </w:rPr>
              </w:sdtEndPr>
              <w:sdtContent>
                <w:r w:rsidR="000E2A36" w:rsidRPr="006C2E15">
                  <w:rPr>
                    <w:rStyle w:val="PlaceholderText"/>
                    <w:color w:val="auto"/>
                  </w:rPr>
                  <w:t xml:space="preserve">Choose an item. </w:t>
                </w:r>
              </w:sdtContent>
            </w:sdt>
            <w:sdt>
              <w:sdtPr>
                <w:rPr>
                  <w:rStyle w:val="Paragraph"/>
                </w:rPr>
                <w:id w:val="635218966"/>
                <w:lock w:val="sdtLocked"/>
                <w:placeholder>
                  <w:docPart w:val="8EDB9F85AC23459A90A5C9BEFAA7A790"/>
                </w:placeholder>
                <w:showingPlcHdr/>
                <w15:color w:val="000000"/>
                <w:text w:multiLine="1"/>
              </w:sdtPr>
              <w:sdtEndPr>
                <w:rPr>
                  <w:rStyle w:val="DefaultParagraphFont"/>
                  <w:rFonts w:ascii="Times New Roman" w:hAnsi="Times New Roman"/>
                  <w:noProof/>
                  <w:sz w:val="22"/>
                  <w:szCs w:val="24"/>
                </w:rPr>
              </w:sdtEndPr>
              <w:sdtContent>
                <w:r w:rsidR="005246FF" w:rsidRPr="006C2E15">
                  <w:rPr>
                    <w:rStyle w:val="PlaceholderText"/>
                    <w:color w:val="auto"/>
                  </w:rPr>
                  <w:t>Click or tap here to enter text.</w:t>
                </w:r>
              </w:sdtContent>
            </w:sdt>
          </w:p>
        </w:tc>
        <w:tc>
          <w:tcPr>
            <w:tcW w:w="250" w:type="dxa"/>
            <w:vMerge/>
            <w:tcBorders>
              <w:left w:val="single" w:sz="36" w:space="0" w:color="F79646"/>
            </w:tcBorders>
            <w:shd w:val="clear" w:color="auto" w:fill="BFBFBF"/>
          </w:tcPr>
          <w:p w14:paraId="08A90470" w14:textId="77777777" w:rsidR="000F4C2C" w:rsidRPr="00A763A5" w:rsidRDefault="000F4C2C" w:rsidP="002F4EB9">
            <w:pPr>
              <w:spacing w:after="200" w:line="276" w:lineRule="auto"/>
              <w:rPr>
                <w:sz w:val="24"/>
                <w:szCs w:val="24"/>
              </w:rPr>
            </w:pPr>
          </w:p>
        </w:tc>
        <w:tc>
          <w:tcPr>
            <w:tcW w:w="2103" w:type="dxa"/>
            <w:vMerge/>
            <w:tcBorders>
              <w:right w:val="single" w:sz="18" w:space="0" w:color="auto"/>
            </w:tcBorders>
            <w:shd w:val="clear" w:color="auto" w:fill="auto"/>
          </w:tcPr>
          <w:p w14:paraId="571BFA6D" w14:textId="77777777" w:rsidR="000F4C2C" w:rsidRPr="00A763A5" w:rsidRDefault="000F4C2C" w:rsidP="002F4EB9">
            <w:pPr>
              <w:spacing w:after="200" w:line="276" w:lineRule="auto"/>
              <w:rPr>
                <w:color w:val="808080"/>
                <w:sz w:val="24"/>
                <w:szCs w:val="24"/>
              </w:rPr>
            </w:pPr>
          </w:p>
        </w:tc>
      </w:tr>
      <w:tr w:rsidR="000F4C2C" w:rsidRPr="00A763A5" w14:paraId="18BB6152" w14:textId="77777777" w:rsidTr="00A763A5">
        <w:trPr>
          <w:trHeight w:val="537"/>
          <w:jc w:val="center"/>
        </w:trPr>
        <w:tc>
          <w:tcPr>
            <w:tcW w:w="2037" w:type="dxa"/>
            <w:tcBorders>
              <w:left w:val="single" w:sz="18" w:space="0" w:color="000000"/>
              <w:bottom w:val="single" w:sz="4" w:space="0" w:color="auto"/>
            </w:tcBorders>
            <w:shd w:val="clear" w:color="auto" w:fill="FFFFFF"/>
          </w:tcPr>
          <w:p w14:paraId="6017CADF" w14:textId="2CFC5967" w:rsidR="00A03547" w:rsidRPr="00A763A5" w:rsidRDefault="000F4C2C" w:rsidP="009719DA">
            <w:pPr>
              <w:spacing w:after="0" w:line="240" w:lineRule="auto"/>
              <w:ind w:left="432"/>
              <w:rPr>
                <w:color w:val="000000"/>
                <w:sz w:val="28"/>
                <w:szCs w:val="28"/>
              </w:rPr>
            </w:pPr>
            <w:hyperlink w:anchor="_top" w:tooltip="Think of the 3rd fact to support your claim." w:history="1">
              <w:r w:rsidRPr="006C2E15">
                <w:rPr>
                  <w:rStyle w:val="Hyperlink"/>
                  <w:color w:val="C74E00"/>
                  <w:sz w:val="28"/>
                  <w:szCs w:val="28"/>
                </w:rPr>
                <w:t>D</w:t>
              </w:r>
              <w:r w:rsidRPr="00B90CB8">
                <w:rPr>
                  <w:rStyle w:val="Hyperlink"/>
                  <w:sz w:val="28"/>
                  <w:szCs w:val="28"/>
                </w:rPr>
                <w:t xml:space="preserve">etermine </w:t>
              </w:r>
              <w:r w:rsidR="00360C5A" w:rsidRPr="00B90CB8">
                <w:rPr>
                  <w:rStyle w:val="Hyperlink"/>
                  <w:sz w:val="28"/>
                  <w:szCs w:val="28"/>
                </w:rPr>
                <w:t>3</w:t>
              </w:r>
              <w:r w:rsidR="00360C5A" w:rsidRPr="00B90CB8">
                <w:rPr>
                  <w:rStyle w:val="Hyperlink"/>
                  <w:sz w:val="28"/>
                  <w:szCs w:val="28"/>
                  <w:vertAlign w:val="superscript"/>
                </w:rPr>
                <w:t>rd</w:t>
              </w:r>
              <w:r w:rsidR="00360C5A" w:rsidRPr="00B90CB8">
                <w:rPr>
                  <w:rStyle w:val="Hyperlink"/>
                  <w:sz w:val="28"/>
                  <w:szCs w:val="28"/>
                </w:rPr>
                <w:t xml:space="preserve"> </w:t>
              </w:r>
              <w:r w:rsidR="009719DA" w:rsidRPr="00B90CB8">
                <w:rPr>
                  <w:rStyle w:val="Hyperlink"/>
                  <w:sz w:val="28"/>
                  <w:szCs w:val="28"/>
                </w:rPr>
                <w:t>fact</w:t>
              </w:r>
            </w:hyperlink>
          </w:p>
        </w:tc>
        <w:sdt>
          <w:sdtPr>
            <w:rPr>
              <w:rStyle w:val="Paragraph"/>
            </w:rPr>
            <w:alias w:val="What is your 3rd fact?"/>
            <w:tag w:val="What is your 3rd fact?"/>
            <w:id w:val="1115401615"/>
            <w:lock w:val="sdtLocked"/>
            <w:placeholder>
              <w:docPart w:val="1D609653D406458EB400468AE5462DD9"/>
            </w:placeholder>
            <w:showingPlcHdr/>
            <w15:color w:val="000000"/>
            <w:text w:multiLine="1"/>
          </w:sdtPr>
          <w:sdtEndPr>
            <w:rPr>
              <w:rStyle w:val="DefaultParagraphFont"/>
              <w:rFonts w:ascii="Times New Roman" w:hAnsi="Times New Roman"/>
              <w:noProof/>
              <w:sz w:val="22"/>
              <w:szCs w:val="24"/>
            </w:rPr>
          </w:sdtEndPr>
          <w:sdtContent>
            <w:tc>
              <w:tcPr>
                <w:tcW w:w="2520" w:type="dxa"/>
                <w:tcBorders>
                  <w:top w:val="single" w:sz="4" w:space="0" w:color="auto"/>
                  <w:bottom w:val="single" w:sz="4" w:space="0" w:color="auto"/>
                  <w:right w:val="single" w:sz="36" w:space="0" w:color="F79646"/>
                </w:tcBorders>
                <w:shd w:val="clear" w:color="auto" w:fill="FFFFFF"/>
              </w:tcPr>
              <w:p w14:paraId="0BCEA834" w14:textId="508A51FC" w:rsidR="000F4C2C" w:rsidRPr="00A763A5" w:rsidRDefault="000E2A36" w:rsidP="00CE2E44">
                <w:pPr>
                  <w:spacing w:after="0" w:line="240" w:lineRule="auto"/>
                  <w:rPr>
                    <w:rFonts w:ascii="Times New Roman" w:hAnsi="Times New Roman"/>
                    <w:noProof/>
                    <w:sz w:val="24"/>
                    <w:szCs w:val="24"/>
                  </w:rPr>
                </w:pPr>
                <w:r w:rsidRPr="006C2E15">
                  <w:rPr>
                    <w:rStyle w:val="PlaceholderText"/>
                    <w:color w:val="auto"/>
                  </w:rPr>
                  <w:t>Click or tap here to enter text.</w:t>
                </w:r>
              </w:p>
            </w:tc>
          </w:sdtContent>
        </w:sdt>
        <w:tc>
          <w:tcPr>
            <w:tcW w:w="4790" w:type="dxa"/>
            <w:tcBorders>
              <w:left w:val="single" w:sz="36" w:space="0" w:color="F79646"/>
              <w:bottom w:val="single" w:sz="4" w:space="0" w:color="auto"/>
              <w:right w:val="single" w:sz="36" w:space="0" w:color="F79646"/>
            </w:tcBorders>
            <w:shd w:val="clear" w:color="auto" w:fill="FFFFFF"/>
          </w:tcPr>
          <w:p w14:paraId="1217888B" w14:textId="57F23741" w:rsidR="000F4C2C" w:rsidRPr="00A763A5" w:rsidRDefault="004A0A0D" w:rsidP="009D6633">
            <w:pPr>
              <w:tabs>
                <w:tab w:val="left" w:pos="2631"/>
                <w:tab w:val="right" w:pos="4540"/>
              </w:tabs>
              <w:spacing w:after="0" w:line="240" w:lineRule="auto"/>
              <w:rPr>
                <w:rFonts w:ascii="Times New Roman" w:hAnsi="Times New Roman"/>
                <w:noProof/>
                <w:sz w:val="24"/>
                <w:szCs w:val="24"/>
              </w:rPr>
            </w:pPr>
            <w:sdt>
              <w:sdtPr>
                <w:rPr>
                  <w:rStyle w:val="Paragraph"/>
                </w:rPr>
                <w:id w:val="-1953781284"/>
                <w:lock w:val="sdtLocked"/>
                <w:placeholder>
                  <w:docPart w:val="D546624DA04F4F82B98792BAD9D88F8E"/>
                </w:placeholder>
                <w:showingPlcHdr/>
                <w15:color w:val="000000"/>
                <w:dropDownList>
                  <w:listItem w:value="Choose an item."/>
                  <w:listItem w:displayText="Finally," w:value="Finally,"/>
                  <w:listItem w:displayText="Lastly," w:value="Lastly,"/>
                  <w:listItem w:displayText="Again," w:value="Again,"/>
                  <w:listItem w:displayText="In a similar way," w:value="In a similar way,"/>
                  <w:listItem w:displayText="In the same way," w:value="In the same way,"/>
                  <w:listItem w:displayText="Likewise," w:value="Likewise,"/>
                  <w:listItem w:displayText="Third," w:value="Third,"/>
                  <w:listItem w:displayText="Last but not least," w:value="Last but not least,"/>
                  <w:listItem w:displayText="Last," w:value="Last,"/>
                </w:dropDownList>
              </w:sdtPr>
              <w:sdtEndPr>
                <w:rPr>
                  <w:rStyle w:val="DefaultParagraphFont"/>
                  <w:rFonts w:ascii="Times New Roman" w:hAnsi="Times New Roman"/>
                  <w:noProof/>
                  <w:sz w:val="22"/>
                  <w:szCs w:val="24"/>
                </w:rPr>
              </w:sdtEndPr>
              <w:sdtContent>
                <w:r w:rsidR="000E2A36" w:rsidRPr="006C2E15">
                  <w:rPr>
                    <w:rStyle w:val="PlaceholderText"/>
                    <w:color w:val="auto"/>
                  </w:rPr>
                  <w:t>Choose an item.</w:t>
                </w:r>
              </w:sdtContent>
            </w:sdt>
            <w:r w:rsidR="00CE2E44" w:rsidRPr="00A763A5">
              <w:rPr>
                <w:rFonts w:ascii="Times New Roman" w:hAnsi="Times New Roman"/>
                <w:noProof/>
                <w:sz w:val="24"/>
                <w:szCs w:val="24"/>
              </w:rPr>
              <w:t xml:space="preserve"> </w:t>
            </w:r>
            <w:sdt>
              <w:sdtPr>
                <w:rPr>
                  <w:rStyle w:val="Paragraph"/>
                </w:rPr>
                <w:id w:val="804817211"/>
                <w:lock w:val="sdtLocked"/>
                <w:placeholder>
                  <w:docPart w:val="7A1F8EA905B6469D9A67A14D772C7F0F"/>
                </w:placeholder>
                <w:showingPlcHdr/>
                <w15:color w:val="000000"/>
                <w:text w:multiLine="1"/>
              </w:sdtPr>
              <w:sdtEndPr>
                <w:rPr>
                  <w:rStyle w:val="DefaultParagraphFont"/>
                  <w:rFonts w:ascii="Times New Roman" w:hAnsi="Times New Roman"/>
                  <w:noProof/>
                  <w:sz w:val="22"/>
                  <w:szCs w:val="24"/>
                </w:rPr>
              </w:sdtEndPr>
              <w:sdtContent>
                <w:r w:rsidR="005246FF" w:rsidRPr="006C2E15">
                  <w:rPr>
                    <w:rStyle w:val="PlaceholderText"/>
                    <w:color w:val="auto"/>
                  </w:rPr>
                  <w:t>Click or tap here to enter text.</w:t>
                </w:r>
              </w:sdtContent>
            </w:sdt>
          </w:p>
        </w:tc>
        <w:tc>
          <w:tcPr>
            <w:tcW w:w="250" w:type="dxa"/>
            <w:vMerge/>
            <w:tcBorders>
              <w:left w:val="single" w:sz="36" w:space="0" w:color="F79646"/>
            </w:tcBorders>
            <w:shd w:val="clear" w:color="auto" w:fill="BFBFBF"/>
          </w:tcPr>
          <w:p w14:paraId="2BDDF212" w14:textId="77777777" w:rsidR="000F4C2C" w:rsidRPr="00A763A5" w:rsidRDefault="000F4C2C" w:rsidP="002F4EB9">
            <w:pPr>
              <w:spacing w:after="200" w:line="276" w:lineRule="auto"/>
              <w:rPr>
                <w:sz w:val="24"/>
                <w:szCs w:val="24"/>
              </w:rPr>
            </w:pPr>
          </w:p>
        </w:tc>
        <w:tc>
          <w:tcPr>
            <w:tcW w:w="2103" w:type="dxa"/>
            <w:vMerge/>
            <w:tcBorders>
              <w:right w:val="single" w:sz="18" w:space="0" w:color="auto"/>
            </w:tcBorders>
            <w:shd w:val="clear" w:color="auto" w:fill="auto"/>
          </w:tcPr>
          <w:p w14:paraId="7C9C7181" w14:textId="77777777" w:rsidR="000F4C2C" w:rsidRPr="00A763A5" w:rsidRDefault="000F4C2C" w:rsidP="002F4EB9">
            <w:pPr>
              <w:spacing w:after="200" w:line="276" w:lineRule="auto"/>
              <w:rPr>
                <w:color w:val="808080"/>
                <w:sz w:val="24"/>
                <w:szCs w:val="24"/>
              </w:rPr>
            </w:pPr>
          </w:p>
        </w:tc>
      </w:tr>
      <w:tr w:rsidR="00F12DE7" w:rsidRPr="00A763A5" w14:paraId="028A76BA" w14:textId="77777777" w:rsidTr="00A763A5">
        <w:trPr>
          <w:trHeight w:val="358"/>
          <w:jc w:val="center"/>
        </w:trPr>
        <w:tc>
          <w:tcPr>
            <w:tcW w:w="2037" w:type="dxa"/>
            <w:tcBorders>
              <w:left w:val="single" w:sz="18" w:space="0" w:color="000000"/>
              <w:bottom w:val="single" w:sz="18" w:space="0" w:color="000000"/>
            </w:tcBorders>
            <w:shd w:val="clear" w:color="auto" w:fill="D9D9D9"/>
          </w:tcPr>
          <w:p w14:paraId="67913937" w14:textId="1D2AE4A2" w:rsidR="00F12DE7" w:rsidRPr="00B90CB8" w:rsidRDefault="00B90CB8" w:rsidP="0035236F">
            <w:pPr>
              <w:spacing w:after="0" w:line="240" w:lineRule="auto"/>
              <w:ind w:left="432"/>
              <w:rPr>
                <w:rStyle w:val="Hyperlink"/>
                <w:noProof/>
                <w:sz w:val="28"/>
                <w:szCs w:val="28"/>
              </w:rPr>
            </w:pPr>
            <w:r w:rsidRPr="006C2E15">
              <w:rPr>
                <w:noProof/>
                <w:color w:val="AD3000"/>
                <w:sz w:val="28"/>
                <w:szCs w:val="28"/>
              </w:rPr>
              <w:t>E</w:t>
            </w:r>
            <w:r>
              <w:rPr>
                <w:noProof/>
                <w:sz w:val="28"/>
                <w:szCs w:val="28"/>
              </w:rPr>
              <w:fldChar w:fldCharType="begin"/>
            </w:r>
            <w:r>
              <w:rPr>
                <w:noProof/>
                <w:sz w:val="28"/>
                <w:szCs w:val="28"/>
              </w:rPr>
              <w:instrText>HYPERLINK  \l "_top" \o "Tell us a little more about this fact.  How do you know it's true?"</w:instrText>
            </w:r>
            <w:r>
              <w:rPr>
                <w:noProof/>
                <w:sz w:val="28"/>
                <w:szCs w:val="28"/>
              </w:rPr>
            </w:r>
            <w:r>
              <w:rPr>
                <w:noProof/>
                <w:sz w:val="28"/>
                <w:szCs w:val="28"/>
              </w:rPr>
              <w:fldChar w:fldCharType="separate"/>
            </w:r>
            <w:r w:rsidR="000F4C2C" w:rsidRPr="00B90CB8">
              <w:rPr>
                <w:rStyle w:val="Hyperlink"/>
                <w:noProof/>
                <w:sz w:val="28"/>
                <w:szCs w:val="28"/>
              </w:rPr>
              <w:t xml:space="preserve">laborate </w:t>
            </w:r>
          </w:p>
          <w:p w14:paraId="494CD62F" w14:textId="3763259A" w:rsidR="0035236F" w:rsidRPr="00A763A5" w:rsidRDefault="00B90CB8" w:rsidP="0035236F">
            <w:pPr>
              <w:spacing w:after="0" w:line="240" w:lineRule="auto"/>
              <w:ind w:left="432"/>
              <w:rPr>
                <w:noProof/>
                <w:sz w:val="28"/>
                <w:szCs w:val="28"/>
              </w:rPr>
            </w:pPr>
            <w:r>
              <w:rPr>
                <w:noProof/>
                <w:sz w:val="28"/>
                <w:szCs w:val="28"/>
              </w:rPr>
              <w:fldChar w:fldCharType="end"/>
            </w:r>
          </w:p>
        </w:tc>
        <w:sdt>
          <w:sdtPr>
            <w:rPr>
              <w:rStyle w:val="Paragraph"/>
            </w:rPr>
            <w:alias w:val="Say more about your 3rd fact."/>
            <w:tag w:val="Say more about your 3rd fact."/>
            <w:id w:val="-1205321476"/>
            <w:lock w:val="sdtLocked"/>
            <w:placeholder>
              <w:docPart w:val="65A56A0B7C8547F793AC88A10C288D34"/>
            </w:placeholder>
            <w:showingPlcHdr/>
            <w15:color w:val="000000"/>
            <w:text w:multiLine="1"/>
          </w:sdtPr>
          <w:sdtEndPr>
            <w:rPr>
              <w:rStyle w:val="DefaultParagraphFont"/>
              <w:rFonts w:ascii="Times New Roman" w:hAnsi="Times New Roman"/>
              <w:noProof/>
              <w:sz w:val="22"/>
              <w:szCs w:val="24"/>
            </w:rPr>
          </w:sdtEndPr>
          <w:sdtContent>
            <w:tc>
              <w:tcPr>
                <w:tcW w:w="2520" w:type="dxa"/>
                <w:tcBorders>
                  <w:top w:val="single" w:sz="4" w:space="0" w:color="auto"/>
                  <w:bottom w:val="single" w:sz="18" w:space="0" w:color="000000"/>
                  <w:right w:val="single" w:sz="36" w:space="0" w:color="F79646"/>
                </w:tcBorders>
                <w:shd w:val="clear" w:color="auto" w:fill="D9D9D9"/>
              </w:tcPr>
              <w:p w14:paraId="23C1B5CC" w14:textId="32CB9AD4" w:rsidR="00F12DE7" w:rsidRPr="00A763A5" w:rsidRDefault="000E2A36" w:rsidP="00A03547">
                <w:pPr>
                  <w:spacing w:after="0" w:line="240" w:lineRule="auto"/>
                  <w:rPr>
                    <w:rFonts w:ascii="Times New Roman" w:hAnsi="Times New Roman"/>
                    <w:noProof/>
                    <w:sz w:val="24"/>
                    <w:szCs w:val="24"/>
                  </w:rPr>
                </w:pPr>
                <w:r w:rsidRPr="006C2E15">
                  <w:rPr>
                    <w:rStyle w:val="PlaceholderText"/>
                    <w:color w:val="auto"/>
                  </w:rPr>
                  <w:t>Click or tap here to enter text.</w:t>
                </w:r>
              </w:p>
            </w:tc>
          </w:sdtContent>
        </w:sdt>
        <w:tc>
          <w:tcPr>
            <w:tcW w:w="4790" w:type="dxa"/>
            <w:tcBorders>
              <w:left w:val="single" w:sz="36" w:space="0" w:color="F79646"/>
              <w:bottom w:val="single" w:sz="18" w:space="0" w:color="000000"/>
              <w:right w:val="single" w:sz="36" w:space="0" w:color="F79646"/>
            </w:tcBorders>
            <w:shd w:val="clear" w:color="auto" w:fill="D9D9D9"/>
          </w:tcPr>
          <w:p w14:paraId="59681C17" w14:textId="4181A6CC" w:rsidR="00F12DE7" w:rsidRPr="00A763A5" w:rsidRDefault="004A0A0D" w:rsidP="00CE2E44">
            <w:pPr>
              <w:tabs>
                <w:tab w:val="left" w:pos="2631"/>
                <w:tab w:val="right" w:pos="4540"/>
              </w:tabs>
              <w:spacing w:after="0" w:line="240" w:lineRule="auto"/>
              <w:rPr>
                <w:rFonts w:ascii="Times New Roman" w:hAnsi="Times New Roman"/>
                <w:noProof/>
                <w:sz w:val="24"/>
                <w:szCs w:val="24"/>
              </w:rPr>
            </w:pPr>
            <w:sdt>
              <w:sdtPr>
                <w:rPr>
                  <w:rStyle w:val="Paragraph"/>
                </w:rPr>
                <w:id w:val="-1166465320"/>
                <w:lock w:val="sdtLocked"/>
                <w:placeholder>
                  <w:docPart w:val="BBD152575ADA4F9AB005594989B049D5"/>
                </w:placeholder>
                <w:showingPlcHdr/>
                <w15:color w:val="000000"/>
                <w:dropDownList>
                  <w:listItem w:value="Choose an item."/>
                  <w:listItem w:displayText="For example," w:value="For example,"/>
                  <w:listItem w:displayText="To illustrate," w:value="To illustrate,"/>
                  <w:listItem w:displayText="Specifically," w:value="Specifically,"/>
                  <w:listItem w:displayText="For instance," w:value="For instance,"/>
                  <w:listItem w:displayText="Moreover," w:value="Moreover,"/>
                  <w:listItem w:displayText="In fact," w:value="In fact,"/>
                  <w:listItem w:displayText="Clearly," w:value="Clearly,"/>
                  <w:listItem w:displayText="Furthermore," w:value="Furthermore,"/>
                  <w:listItem w:displayText="Besides," w:value="Besides,"/>
                </w:dropDownList>
              </w:sdtPr>
              <w:sdtEndPr>
                <w:rPr>
                  <w:rStyle w:val="DefaultParagraphFont"/>
                  <w:rFonts w:ascii="Times New Roman" w:hAnsi="Times New Roman"/>
                  <w:noProof/>
                  <w:sz w:val="22"/>
                  <w:szCs w:val="24"/>
                </w:rPr>
              </w:sdtEndPr>
              <w:sdtContent>
                <w:r w:rsidR="000E2A36" w:rsidRPr="006C2E15">
                  <w:rPr>
                    <w:rStyle w:val="PlaceholderText"/>
                    <w:color w:val="auto"/>
                  </w:rPr>
                  <w:t>Choose an item.</w:t>
                </w:r>
              </w:sdtContent>
            </w:sdt>
            <w:r w:rsidR="00CE2E44" w:rsidRPr="00A763A5">
              <w:rPr>
                <w:rFonts w:ascii="Times New Roman" w:hAnsi="Times New Roman"/>
                <w:noProof/>
                <w:sz w:val="24"/>
                <w:szCs w:val="24"/>
              </w:rPr>
              <w:t xml:space="preserve"> </w:t>
            </w:r>
            <w:sdt>
              <w:sdtPr>
                <w:rPr>
                  <w:rStyle w:val="Paragraph"/>
                </w:rPr>
                <w:id w:val="225959579"/>
                <w:lock w:val="sdtLocked"/>
                <w:placeholder>
                  <w:docPart w:val="FAB352567FAA4DCA8A3F0E61D1FB6186"/>
                </w:placeholder>
                <w:showingPlcHdr/>
                <w15:color w:val="000000"/>
                <w:text w:multiLine="1"/>
              </w:sdtPr>
              <w:sdtEndPr>
                <w:rPr>
                  <w:rStyle w:val="DefaultParagraphFont"/>
                  <w:rFonts w:ascii="Times New Roman" w:hAnsi="Times New Roman"/>
                  <w:noProof/>
                  <w:sz w:val="22"/>
                  <w:szCs w:val="24"/>
                </w:rPr>
              </w:sdtEndPr>
              <w:sdtContent>
                <w:r w:rsidR="005246FF" w:rsidRPr="006C2E15">
                  <w:rPr>
                    <w:rStyle w:val="PlaceholderText"/>
                    <w:color w:val="auto"/>
                  </w:rPr>
                  <w:t>Click or tap here to enter text.</w:t>
                </w:r>
              </w:sdtContent>
            </w:sdt>
          </w:p>
        </w:tc>
        <w:tc>
          <w:tcPr>
            <w:tcW w:w="250" w:type="dxa"/>
            <w:vMerge/>
            <w:tcBorders>
              <w:left w:val="single" w:sz="36" w:space="0" w:color="F79646"/>
            </w:tcBorders>
            <w:shd w:val="clear" w:color="auto" w:fill="BFBFBF"/>
          </w:tcPr>
          <w:p w14:paraId="0A0A750D" w14:textId="77777777" w:rsidR="00F12DE7" w:rsidRPr="00A763A5" w:rsidRDefault="00F12DE7" w:rsidP="002F4EB9">
            <w:pPr>
              <w:spacing w:after="200" w:line="276" w:lineRule="auto"/>
              <w:rPr>
                <w:sz w:val="24"/>
                <w:szCs w:val="24"/>
              </w:rPr>
            </w:pPr>
          </w:p>
        </w:tc>
        <w:tc>
          <w:tcPr>
            <w:tcW w:w="2103" w:type="dxa"/>
            <w:vMerge/>
            <w:tcBorders>
              <w:bottom w:val="single" w:sz="18" w:space="0" w:color="auto"/>
              <w:right w:val="single" w:sz="18" w:space="0" w:color="auto"/>
            </w:tcBorders>
            <w:shd w:val="clear" w:color="auto" w:fill="auto"/>
          </w:tcPr>
          <w:p w14:paraId="4E392D44" w14:textId="77777777" w:rsidR="00F12DE7" w:rsidRPr="00A763A5" w:rsidRDefault="00F12DE7" w:rsidP="002F4EB9">
            <w:pPr>
              <w:spacing w:after="200" w:line="276" w:lineRule="auto"/>
              <w:rPr>
                <w:color w:val="808080"/>
                <w:sz w:val="24"/>
                <w:szCs w:val="24"/>
              </w:rPr>
            </w:pPr>
          </w:p>
        </w:tc>
      </w:tr>
      <w:tr w:rsidR="008C0A39" w:rsidRPr="00A763A5" w14:paraId="70C2152B" w14:textId="77777777" w:rsidTr="00A763A5">
        <w:trPr>
          <w:trHeight w:val="864"/>
          <w:jc w:val="center"/>
        </w:trPr>
        <w:tc>
          <w:tcPr>
            <w:tcW w:w="4557" w:type="dxa"/>
            <w:gridSpan w:val="2"/>
            <w:tcBorders>
              <w:top w:val="single" w:sz="18" w:space="0" w:color="000000"/>
              <w:left w:val="single" w:sz="18" w:space="0" w:color="000000"/>
              <w:bottom w:val="single" w:sz="18" w:space="0" w:color="000000"/>
              <w:right w:val="single" w:sz="36" w:space="0" w:color="F79646"/>
            </w:tcBorders>
            <w:shd w:val="clear" w:color="auto" w:fill="auto"/>
          </w:tcPr>
          <w:p w14:paraId="14F97C10" w14:textId="76AF8F48" w:rsidR="008C0A39" w:rsidRPr="00A763A5" w:rsidRDefault="004A0A0D" w:rsidP="002F4EB9">
            <w:pPr>
              <w:rPr>
                <w:rFonts w:ascii="Times New Roman" w:hAnsi="Times New Roman"/>
                <w:noProof/>
                <w:sz w:val="24"/>
                <w:szCs w:val="24"/>
              </w:rPr>
            </w:pPr>
            <w:r>
              <w:rPr>
                <w:rFonts w:ascii="Comic Sans MS" w:hAnsi="Comic Sans MS"/>
                <w:b/>
                <w:noProof/>
                <w:color w:val="002060"/>
                <w:sz w:val="28"/>
                <w:szCs w:val="28"/>
              </w:rPr>
              <w:object w:dxaOrig="1440" w:dyaOrig="1440" w14:anchorId="51B3EA45">
                <v:shape id="_x0000_s1027" type="#_x0000_t75" alt="Add transition words tip" style="position:absolute;margin-left:-4.05pt;margin-top:-.1pt;width:25.4pt;height:23.6pt;z-index:251658240;mso-wrap-edited:f;mso-width-percent:0;mso-height-percent:0;mso-position-horizontal-relative:text;mso-position-vertical-relative:text;mso-width-percent:0;mso-height-percent:0">
                  <v:imagedata r:id="rId26" o:title="" cropbottom="34322f" cropleft="21745f" cropright="21745f"/>
                </v:shape>
                <o:OLEObject Type="Embed" ProgID="Package" ShapeID="_x0000_s1027" DrawAspect="Icon" ObjectID="_1809930266" r:id="rId27"/>
              </w:object>
            </w:r>
            <w:r w:rsidR="002D71B3" w:rsidRPr="00A763A5">
              <w:rPr>
                <w:b/>
                <w:color w:val="E36C0A"/>
                <w:sz w:val="28"/>
                <w:szCs w:val="28"/>
              </w:rPr>
              <w:t xml:space="preserve"> </w:t>
            </w:r>
            <w:r w:rsidR="008C0A39" w:rsidRPr="00A763A5">
              <w:rPr>
                <w:b/>
                <w:color w:val="E36C0A"/>
                <w:sz w:val="28"/>
                <w:szCs w:val="28"/>
              </w:rPr>
              <w:t xml:space="preserve">      </w:t>
            </w:r>
            <w:hyperlink w:anchor="_top" w:tooltip="Select transition words from the drop-down menu as you go!" w:history="1">
              <w:r w:rsidR="008C0A39" w:rsidRPr="00B90CB8">
                <w:rPr>
                  <w:rStyle w:val="Hyperlink"/>
                  <w:b/>
                  <w:color w:val="E36C0A"/>
                  <w:sz w:val="40"/>
                  <w:szCs w:val="40"/>
                </w:rPr>
                <w:t>A</w:t>
              </w:r>
              <w:r w:rsidR="008C0A39" w:rsidRPr="00B90CB8">
                <w:rPr>
                  <w:rStyle w:val="Hyperlink"/>
                  <w:sz w:val="28"/>
                  <w:szCs w:val="28"/>
                </w:rPr>
                <w:t>dd transition words</w:t>
              </w:r>
              <w:r w:rsidR="008C0A39" w:rsidRPr="00B90CB8">
                <w:rPr>
                  <w:rStyle w:val="Hyperlink"/>
                  <w:i/>
                  <w:sz w:val="28"/>
                  <w:szCs w:val="28"/>
                </w:rPr>
                <w:t xml:space="preserve"> as you go!</w:t>
              </w:r>
            </w:hyperlink>
          </w:p>
        </w:tc>
        <w:tc>
          <w:tcPr>
            <w:tcW w:w="4790" w:type="dxa"/>
            <w:tcBorders>
              <w:top w:val="single" w:sz="18" w:space="0" w:color="000000"/>
              <w:left w:val="single" w:sz="36" w:space="0" w:color="F79646"/>
              <w:bottom w:val="single" w:sz="18" w:space="0" w:color="000000"/>
              <w:right w:val="single" w:sz="36" w:space="0" w:color="F79646"/>
            </w:tcBorders>
            <w:shd w:val="reverseDiagStripe" w:color="auto" w:fill="auto"/>
          </w:tcPr>
          <w:p w14:paraId="42193806" w14:textId="77777777" w:rsidR="008C0A39" w:rsidRPr="00A763A5" w:rsidRDefault="008C0A39" w:rsidP="002F4EB9">
            <w:pPr>
              <w:rPr>
                <w:rFonts w:ascii="Times New Roman" w:hAnsi="Times New Roman"/>
                <w:noProof/>
                <w:sz w:val="24"/>
                <w:szCs w:val="24"/>
              </w:rPr>
            </w:pPr>
          </w:p>
        </w:tc>
        <w:tc>
          <w:tcPr>
            <w:tcW w:w="250" w:type="dxa"/>
            <w:vMerge/>
            <w:tcBorders>
              <w:left w:val="single" w:sz="36" w:space="0" w:color="F79646"/>
            </w:tcBorders>
            <w:shd w:val="clear" w:color="auto" w:fill="BFBFBF"/>
          </w:tcPr>
          <w:p w14:paraId="5C87103A" w14:textId="77777777" w:rsidR="008C0A39" w:rsidRPr="00A763A5" w:rsidRDefault="008C0A39" w:rsidP="002F4EB9">
            <w:pPr>
              <w:spacing w:after="200" w:line="276" w:lineRule="auto"/>
              <w:rPr>
                <w:sz w:val="24"/>
                <w:szCs w:val="24"/>
              </w:rPr>
            </w:pPr>
          </w:p>
        </w:tc>
        <w:tc>
          <w:tcPr>
            <w:tcW w:w="2103" w:type="dxa"/>
            <w:tcBorders>
              <w:top w:val="single" w:sz="18" w:space="0" w:color="auto"/>
              <w:bottom w:val="single" w:sz="18" w:space="0" w:color="auto"/>
              <w:right w:val="single" w:sz="18" w:space="0" w:color="auto"/>
            </w:tcBorders>
            <w:shd w:val="clear" w:color="auto" w:fill="auto"/>
          </w:tcPr>
          <w:p w14:paraId="448656F0" w14:textId="59BAA7B9" w:rsidR="008C0A39" w:rsidRPr="00A763A5" w:rsidRDefault="004A0A0D" w:rsidP="001D6334">
            <w:pPr>
              <w:tabs>
                <w:tab w:val="left" w:pos="2438"/>
              </w:tabs>
              <w:spacing w:after="0" w:line="276" w:lineRule="auto"/>
              <w:ind w:left="-86" w:right="-115"/>
              <w:rPr>
                <w:sz w:val="24"/>
                <w:szCs w:val="24"/>
              </w:rPr>
            </w:pPr>
            <w:sdt>
              <w:sdtPr>
                <w:rPr>
                  <w:sz w:val="26"/>
                  <w:szCs w:val="26"/>
                </w:rPr>
                <w:id w:val="2010942508"/>
                <w:lock w:val="sdtLocked"/>
                <w14:checkbox>
                  <w14:checked w14:val="0"/>
                  <w14:checkedState w14:val="2612" w14:font="MS Gothic"/>
                  <w14:uncheckedState w14:val="2610" w14:font="MS Gothic"/>
                </w14:checkbox>
              </w:sdtPr>
              <w:sdtEndPr/>
              <w:sdtContent>
                <w:r w:rsidR="00A43225">
                  <w:rPr>
                    <w:rFonts w:ascii="MS Gothic" w:eastAsia="MS Gothic" w:hAnsi="MS Gothic" w:hint="eastAsia"/>
                    <w:sz w:val="26"/>
                    <w:szCs w:val="26"/>
                  </w:rPr>
                  <w:t>☐</w:t>
                </w:r>
              </w:sdtContent>
            </w:sdt>
            <w:r w:rsidR="00213268" w:rsidRPr="00A763A5">
              <w:rPr>
                <w:sz w:val="26"/>
                <w:szCs w:val="26"/>
              </w:rPr>
              <w:t xml:space="preserve">I have proper </w:t>
            </w:r>
            <w:r w:rsidR="00213268" w:rsidRPr="00A763A5">
              <w:rPr>
                <w:b/>
                <w:color w:val="365F91"/>
                <w:sz w:val="26"/>
                <w:szCs w:val="26"/>
                <w:u w:val="single"/>
              </w:rPr>
              <w:t>transition words</w:t>
            </w:r>
            <w:r w:rsidR="00213268" w:rsidRPr="00A763A5">
              <w:rPr>
                <w:sz w:val="24"/>
                <w:szCs w:val="24"/>
              </w:rPr>
              <w:t>.</w:t>
            </w:r>
          </w:p>
        </w:tc>
      </w:tr>
      <w:tr w:rsidR="008075A4" w:rsidRPr="00A763A5" w14:paraId="2A479C8B" w14:textId="77777777" w:rsidTr="00A763A5">
        <w:trPr>
          <w:trHeight w:val="936"/>
          <w:jc w:val="center"/>
        </w:trPr>
        <w:tc>
          <w:tcPr>
            <w:tcW w:w="2037" w:type="dxa"/>
            <w:tcBorders>
              <w:top w:val="single" w:sz="18" w:space="0" w:color="000000"/>
              <w:left w:val="single" w:sz="18" w:space="0" w:color="000000"/>
              <w:bottom w:val="single" w:sz="18" w:space="0" w:color="000000"/>
            </w:tcBorders>
            <w:shd w:val="clear" w:color="auto" w:fill="auto"/>
          </w:tcPr>
          <w:p w14:paraId="60B3069C" w14:textId="6301D62F" w:rsidR="008C0A39" w:rsidRPr="00A763A5" w:rsidRDefault="004A0A0D" w:rsidP="008C0A39">
            <w:pPr>
              <w:ind w:right="-148"/>
              <w:rPr>
                <w:color w:val="000000"/>
                <w:sz w:val="28"/>
                <w:szCs w:val="28"/>
              </w:rPr>
            </w:pPr>
            <w:r>
              <w:rPr>
                <w:rFonts w:ascii="Comic Sans MS" w:hAnsi="Comic Sans MS"/>
                <w:noProof/>
                <w:sz w:val="28"/>
                <w:szCs w:val="28"/>
              </w:rPr>
              <w:object w:dxaOrig="1440" w:dyaOrig="1440" w14:anchorId="727BEE90">
                <v:shape id="_x0000_s1026" type="#_x0000_t75" alt="Summarize tip" style="position:absolute;margin-left:-4.85pt;margin-top:2.65pt;width:25.7pt;height:26.85pt;z-index:251668480;mso-wrap-edited:f;mso-width-percent:0;mso-height-percent:0;mso-position-horizontal-relative:text;mso-position-vertical-relative:text;mso-width-percent:0;mso-height-percent:0">
                  <v:imagedata r:id="rId28" o:title="" cropbottom="28880f" cropleft="19799f" cropright="23466f"/>
                </v:shape>
                <o:OLEObject Type="Embed" ProgID="Package" ShapeID="_x0000_s1026" DrawAspect="Icon" ObjectID="_1809930267" r:id="rId29"/>
              </w:object>
            </w:r>
            <w:r w:rsidR="00863431">
              <w:rPr>
                <w:noProof/>
              </w:rPr>
              <mc:AlternateContent>
                <mc:Choice Requires="wps">
                  <w:drawing>
                    <wp:anchor distT="0" distB="0" distL="114300" distR="114300" simplePos="0" relativeHeight="251648000" behindDoc="0" locked="0" layoutInCell="1" allowOverlap="1" wp14:anchorId="0D69F32B" wp14:editId="58A581D3">
                      <wp:simplePos x="0" y="0"/>
                      <wp:positionH relativeFrom="column">
                        <wp:posOffset>607060</wp:posOffset>
                      </wp:positionH>
                      <wp:positionV relativeFrom="paragraph">
                        <wp:posOffset>5765800</wp:posOffset>
                      </wp:positionV>
                      <wp:extent cx="3076575" cy="4619625"/>
                      <wp:effectExtent l="25400" t="25400" r="22225" b="66675"/>
                      <wp:wrapNone/>
                      <wp:docPr id="1360667012" name="Freeform 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76575" cy="4619625"/>
                              </a:xfrm>
                              <a:custGeom>
                                <a:avLst/>
                                <a:gdLst>
                                  <a:gd name="T0" fmla="*/ 2147483646 w 21600"/>
                                  <a:gd name="T1" fmla="*/ 0 h 21600"/>
                                  <a:gd name="T2" fmla="*/ 2147483646 w 21600"/>
                                  <a:gd name="T3" fmla="*/ 2147483646 h 21600"/>
                                  <a:gd name="T4" fmla="*/ 0 w 21600"/>
                                  <a:gd name="T5" fmla="*/ 2147483646 h 21600"/>
                                  <a:gd name="T6" fmla="*/ 2147483646 w 21600"/>
                                  <a:gd name="T7" fmla="*/ 2147483646 h 21600"/>
                                  <a:gd name="T8" fmla="*/ 0 60000 65536"/>
                                  <a:gd name="T9" fmla="*/ 0 60000 65536"/>
                                  <a:gd name="T10" fmla="*/ 0 60000 65536"/>
                                  <a:gd name="T11" fmla="*/ 0 60000 65536"/>
                                  <a:gd name="T12" fmla="*/ 3556 w 21600"/>
                                  <a:gd name="T13" fmla="*/ 2188 h 21600"/>
                                  <a:gd name="T14" fmla="*/ 18277 w 21600"/>
                                  <a:gd name="T15" fmla="*/ 9282 h 21600"/>
                                </a:gdLst>
                                <a:ahLst/>
                                <a:cxnLst>
                                  <a:cxn ang="T8">
                                    <a:pos x="T0" y="T1"/>
                                  </a:cxn>
                                  <a:cxn ang="T9">
                                    <a:pos x="T2" y="T3"/>
                                  </a:cxn>
                                  <a:cxn ang="T10">
                                    <a:pos x="T4" y="T5"/>
                                  </a:cxn>
                                  <a:cxn ang="T11">
                                    <a:pos x="T6" y="T7"/>
                                  </a:cxn>
                                </a:cxnLst>
                                <a:rect l="T12" t="T13" r="T14" b="T15"/>
                                <a:pathLst>
                                  <a:path w="21600" h="21600" extrusionOk="0">
                                    <a:moveTo>
                                      <a:pt x="10825" y="21723"/>
                                    </a:moveTo>
                                    <a:lnTo>
                                      <a:pt x="11215" y="21723"/>
                                    </a:lnTo>
                                    <a:lnTo>
                                      <a:pt x="11552" y="21688"/>
                                    </a:lnTo>
                                    <a:lnTo>
                                      <a:pt x="11916" y="21617"/>
                                    </a:lnTo>
                                    <a:lnTo>
                                      <a:pt x="12253" y="21547"/>
                                    </a:lnTo>
                                    <a:lnTo>
                                      <a:pt x="12617" y="21441"/>
                                    </a:lnTo>
                                    <a:lnTo>
                                      <a:pt x="12902" y="21317"/>
                                    </a:lnTo>
                                    <a:lnTo>
                                      <a:pt x="13162" y="21176"/>
                                    </a:lnTo>
                                    <a:lnTo>
                                      <a:pt x="13396" y="21000"/>
                                    </a:lnTo>
                                    <a:lnTo>
                                      <a:pt x="13655" y="20841"/>
                                    </a:lnTo>
                                    <a:lnTo>
                                      <a:pt x="13863" y="20629"/>
                                    </a:lnTo>
                                    <a:lnTo>
                                      <a:pt x="14045" y="20435"/>
                                    </a:lnTo>
                                    <a:lnTo>
                                      <a:pt x="14200" y="20223"/>
                                    </a:lnTo>
                                    <a:lnTo>
                                      <a:pt x="14356" y="19994"/>
                                    </a:lnTo>
                                    <a:lnTo>
                                      <a:pt x="14460" y="19747"/>
                                    </a:lnTo>
                                    <a:lnTo>
                                      <a:pt x="14512" y="19482"/>
                                    </a:lnTo>
                                    <a:lnTo>
                                      <a:pt x="14512" y="19235"/>
                                    </a:lnTo>
                                    <a:lnTo>
                                      <a:pt x="14512" y="19147"/>
                                    </a:lnTo>
                                    <a:lnTo>
                                      <a:pt x="14512" y="18900"/>
                                    </a:lnTo>
                                    <a:lnTo>
                                      <a:pt x="14512" y="18529"/>
                                    </a:lnTo>
                                    <a:lnTo>
                                      <a:pt x="14512" y="18052"/>
                                    </a:lnTo>
                                    <a:lnTo>
                                      <a:pt x="14512" y="17505"/>
                                    </a:lnTo>
                                    <a:lnTo>
                                      <a:pt x="14512" y="16976"/>
                                    </a:lnTo>
                                    <a:lnTo>
                                      <a:pt x="14512" y="16464"/>
                                    </a:lnTo>
                                    <a:lnTo>
                                      <a:pt x="14512" y="15952"/>
                                    </a:lnTo>
                                    <a:lnTo>
                                      <a:pt x="14512" y="15758"/>
                                    </a:lnTo>
                                    <a:lnTo>
                                      <a:pt x="14616" y="15547"/>
                                    </a:lnTo>
                                    <a:lnTo>
                                      <a:pt x="14694" y="15352"/>
                                    </a:lnTo>
                                    <a:lnTo>
                                      <a:pt x="14798" y="15141"/>
                                    </a:lnTo>
                                    <a:lnTo>
                                      <a:pt x="15161" y="14735"/>
                                    </a:lnTo>
                                    <a:lnTo>
                                      <a:pt x="15602" y="14329"/>
                                    </a:lnTo>
                                    <a:lnTo>
                                      <a:pt x="16745" y="13552"/>
                                    </a:lnTo>
                                    <a:lnTo>
                                      <a:pt x="18043" y="12670"/>
                                    </a:lnTo>
                                    <a:lnTo>
                                      <a:pt x="18744" y="12194"/>
                                    </a:lnTo>
                                    <a:lnTo>
                                      <a:pt x="19341" y="11647"/>
                                    </a:lnTo>
                                    <a:lnTo>
                                      <a:pt x="19938" y="11099"/>
                                    </a:lnTo>
                                    <a:lnTo>
                                      <a:pt x="20483" y="10464"/>
                                    </a:lnTo>
                                    <a:lnTo>
                                      <a:pt x="20743" y="10164"/>
                                    </a:lnTo>
                                    <a:lnTo>
                                      <a:pt x="20950" y="9794"/>
                                    </a:lnTo>
                                    <a:lnTo>
                                      <a:pt x="21132" y="9441"/>
                                    </a:lnTo>
                                    <a:lnTo>
                                      <a:pt x="21288" y="9035"/>
                                    </a:lnTo>
                                    <a:lnTo>
                                      <a:pt x="21444" y="8664"/>
                                    </a:lnTo>
                                    <a:lnTo>
                                      <a:pt x="21548" y="8223"/>
                                    </a:lnTo>
                                    <a:lnTo>
                                      <a:pt x="21600" y="7782"/>
                                    </a:lnTo>
                                    <a:lnTo>
                                      <a:pt x="21600" y="7341"/>
                                    </a:lnTo>
                                    <a:lnTo>
                                      <a:pt x="21600" y="6935"/>
                                    </a:lnTo>
                                    <a:lnTo>
                                      <a:pt x="21548" y="6564"/>
                                    </a:lnTo>
                                    <a:lnTo>
                                      <a:pt x="21496" y="6229"/>
                                    </a:lnTo>
                                    <a:lnTo>
                                      <a:pt x="21392" y="5858"/>
                                    </a:lnTo>
                                    <a:lnTo>
                                      <a:pt x="21288" y="5523"/>
                                    </a:lnTo>
                                    <a:lnTo>
                                      <a:pt x="21132" y="5135"/>
                                    </a:lnTo>
                                    <a:lnTo>
                                      <a:pt x="20950" y="4800"/>
                                    </a:lnTo>
                                    <a:lnTo>
                                      <a:pt x="20743" y="4464"/>
                                    </a:lnTo>
                                    <a:lnTo>
                                      <a:pt x="20535" y="4164"/>
                                    </a:lnTo>
                                    <a:lnTo>
                                      <a:pt x="20301" y="3847"/>
                                    </a:lnTo>
                                    <a:lnTo>
                                      <a:pt x="20042" y="3547"/>
                                    </a:lnTo>
                                    <a:lnTo>
                                      <a:pt x="19782" y="3247"/>
                                    </a:lnTo>
                                    <a:lnTo>
                                      <a:pt x="19133" y="2664"/>
                                    </a:lnTo>
                                    <a:lnTo>
                                      <a:pt x="18458" y="2152"/>
                                    </a:lnTo>
                                    <a:lnTo>
                                      <a:pt x="17705" y="1694"/>
                                    </a:lnTo>
                                    <a:lnTo>
                                      <a:pt x="16849" y="1252"/>
                                    </a:lnTo>
                                    <a:lnTo>
                                      <a:pt x="16407" y="1076"/>
                                    </a:lnTo>
                                    <a:lnTo>
                                      <a:pt x="15940" y="900"/>
                                    </a:lnTo>
                                    <a:lnTo>
                                      <a:pt x="15499" y="741"/>
                                    </a:lnTo>
                                    <a:lnTo>
                                      <a:pt x="15057" y="600"/>
                                    </a:lnTo>
                                    <a:lnTo>
                                      <a:pt x="14564" y="458"/>
                                    </a:lnTo>
                                    <a:lnTo>
                                      <a:pt x="14045" y="335"/>
                                    </a:lnTo>
                                    <a:lnTo>
                                      <a:pt x="13500" y="229"/>
                                    </a:lnTo>
                                    <a:lnTo>
                                      <a:pt x="13006" y="158"/>
                                    </a:lnTo>
                                    <a:lnTo>
                                      <a:pt x="12461" y="88"/>
                                    </a:lnTo>
                                    <a:lnTo>
                                      <a:pt x="11968" y="52"/>
                                    </a:lnTo>
                                    <a:lnTo>
                                      <a:pt x="11423" y="17"/>
                                    </a:lnTo>
                                    <a:lnTo>
                                      <a:pt x="10825" y="17"/>
                                    </a:lnTo>
                                    <a:lnTo>
                                      <a:pt x="10254" y="17"/>
                                    </a:lnTo>
                                    <a:lnTo>
                                      <a:pt x="9709" y="52"/>
                                    </a:lnTo>
                                    <a:lnTo>
                                      <a:pt x="9216" y="88"/>
                                    </a:lnTo>
                                    <a:lnTo>
                                      <a:pt x="8671" y="158"/>
                                    </a:lnTo>
                                    <a:lnTo>
                                      <a:pt x="8177" y="229"/>
                                    </a:lnTo>
                                    <a:lnTo>
                                      <a:pt x="7632" y="335"/>
                                    </a:lnTo>
                                    <a:lnTo>
                                      <a:pt x="7113" y="458"/>
                                    </a:lnTo>
                                    <a:lnTo>
                                      <a:pt x="6620" y="600"/>
                                    </a:lnTo>
                                    <a:lnTo>
                                      <a:pt x="6178" y="741"/>
                                    </a:lnTo>
                                    <a:lnTo>
                                      <a:pt x="5737" y="900"/>
                                    </a:lnTo>
                                    <a:lnTo>
                                      <a:pt x="5270" y="1076"/>
                                    </a:lnTo>
                                    <a:lnTo>
                                      <a:pt x="4828" y="1252"/>
                                    </a:lnTo>
                                    <a:lnTo>
                                      <a:pt x="3972" y="1694"/>
                                    </a:lnTo>
                                    <a:lnTo>
                                      <a:pt x="3219" y="2152"/>
                                    </a:lnTo>
                                    <a:lnTo>
                                      <a:pt x="2544" y="2664"/>
                                    </a:lnTo>
                                    <a:lnTo>
                                      <a:pt x="1895" y="3247"/>
                                    </a:lnTo>
                                    <a:lnTo>
                                      <a:pt x="1635" y="3547"/>
                                    </a:lnTo>
                                    <a:lnTo>
                                      <a:pt x="1375" y="3847"/>
                                    </a:lnTo>
                                    <a:lnTo>
                                      <a:pt x="1142" y="4164"/>
                                    </a:lnTo>
                                    <a:lnTo>
                                      <a:pt x="934" y="4464"/>
                                    </a:lnTo>
                                    <a:lnTo>
                                      <a:pt x="726" y="4800"/>
                                    </a:lnTo>
                                    <a:lnTo>
                                      <a:pt x="545" y="5135"/>
                                    </a:lnTo>
                                    <a:lnTo>
                                      <a:pt x="389" y="5523"/>
                                    </a:lnTo>
                                    <a:lnTo>
                                      <a:pt x="285" y="5858"/>
                                    </a:lnTo>
                                    <a:lnTo>
                                      <a:pt x="181" y="6229"/>
                                    </a:lnTo>
                                    <a:lnTo>
                                      <a:pt x="129" y="6564"/>
                                    </a:lnTo>
                                    <a:lnTo>
                                      <a:pt x="77" y="6935"/>
                                    </a:lnTo>
                                    <a:lnTo>
                                      <a:pt x="77" y="7341"/>
                                    </a:lnTo>
                                    <a:lnTo>
                                      <a:pt x="77" y="7782"/>
                                    </a:lnTo>
                                    <a:lnTo>
                                      <a:pt x="129" y="8223"/>
                                    </a:lnTo>
                                    <a:lnTo>
                                      <a:pt x="233" y="8664"/>
                                    </a:lnTo>
                                    <a:lnTo>
                                      <a:pt x="389" y="9035"/>
                                    </a:lnTo>
                                    <a:lnTo>
                                      <a:pt x="545" y="9441"/>
                                    </a:lnTo>
                                    <a:lnTo>
                                      <a:pt x="726" y="9794"/>
                                    </a:lnTo>
                                    <a:lnTo>
                                      <a:pt x="934" y="10164"/>
                                    </a:lnTo>
                                    <a:lnTo>
                                      <a:pt x="1194" y="10464"/>
                                    </a:lnTo>
                                    <a:lnTo>
                                      <a:pt x="1739" y="11099"/>
                                    </a:lnTo>
                                    <a:lnTo>
                                      <a:pt x="2336" y="11647"/>
                                    </a:lnTo>
                                    <a:lnTo>
                                      <a:pt x="2933" y="12194"/>
                                    </a:lnTo>
                                    <a:lnTo>
                                      <a:pt x="3634" y="12670"/>
                                    </a:lnTo>
                                    <a:lnTo>
                                      <a:pt x="4932" y="13552"/>
                                    </a:lnTo>
                                    <a:lnTo>
                                      <a:pt x="6075" y="14329"/>
                                    </a:lnTo>
                                    <a:lnTo>
                                      <a:pt x="6516" y="14735"/>
                                    </a:lnTo>
                                    <a:lnTo>
                                      <a:pt x="6879" y="15141"/>
                                    </a:lnTo>
                                    <a:lnTo>
                                      <a:pt x="6983" y="15352"/>
                                    </a:lnTo>
                                    <a:lnTo>
                                      <a:pt x="7061" y="15547"/>
                                    </a:lnTo>
                                    <a:lnTo>
                                      <a:pt x="7165" y="15758"/>
                                    </a:lnTo>
                                    <a:lnTo>
                                      <a:pt x="7165" y="15952"/>
                                    </a:lnTo>
                                    <a:lnTo>
                                      <a:pt x="7165" y="16464"/>
                                    </a:lnTo>
                                    <a:lnTo>
                                      <a:pt x="7165" y="16976"/>
                                    </a:lnTo>
                                    <a:lnTo>
                                      <a:pt x="7165" y="17505"/>
                                    </a:lnTo>
                                    <a:lnTo>
                                      <a:pt x="7165" y="18052"/>
                                    </a:lnTo>
                                    <a:lnTo>
                                      <a:pt x="7165" y="18529"/>
                                    </a:lnTo>
                                    <a:lnTo>
                                      <a:pt x="7165" y="18900"/>
                                    </a:lnTo>
                                    <a:lnTo>
                                      <a:pt x="7165" y="19147"/>
                                    </a:lnTo>
                                    <a:lnTo>
                                      <a:pt x="7165" y="19235"/>
                                    </a:lnTo>
                                    <a:lnTo>
                                      <a:pt x="7165" y="19482"/>
                                    </a:lnTo>
                                    <a:lnTo>
                                      <a:pt x="7217" y="19747"/>
                                    </a:lnTo>
                                    <a:lnTo>
                                      <a:pt x="7321" y="19994"/>
                                    </a:lnTo>
                                    <a:lnTo>
                                      <a:pt x="7476" y="20223"/>
                                    </a:lnTo>
                                    <a:lnTo>
                                      <a:pt x="7632" y="20435"/>
                                    </a:lnTo>
                                    <a:lnTo>
                                      <a:pt x="7814" y="20629"/>
                                    </a:lnTo>
                                    <a:lnTo>
                                      <a:pt x="8022" y="20841"/>
                                    </a:lnTo>
                                    <a:lnTo>
                                      <a:pt x="8281" y="21000"/>
                                    </a:lnTo>
                                    <a:lnTo>
                                      <a:pt x="8515" y="21176"/>
                                    </a:lnTo>
                                    <a:lnTo>
                                      <a:pt x="8775" y="21317"/>
                                    </a:lnTo>
                                    <a:lnTo>
                                      <a:pt x="9060" y="21441"/>
                                    </a:lnTo>
                                    <a:lnTo>
                                      <a:pt x="9424" y="21547"/>
                                    </a:lnTo>
                                    <a:lnTo>
                                      <a:pt x="9761" y="21617"/>
                                    </a:lnTo>
                                    <a:lnTo>
                                      <a:pt x="10125" y="21688"/>
                                    </a:lnTo>
                                    <a:lnTo>
                                      <a:pt x="10462" y="21723"/>
                                    </a:lnTo>
                                    <a:lnTo>
                                      <a:pt x="10825" y="21723"/>
                                    </a:lnTo>
                                    <a:close/>
                                  </a:path>
                                  <a:path w="21600" h="21600" extrusionOk="0">
                                    <a:moveTo>
                                      <a:pt x="9242" y="14417"/>
                                    </a:moveTo>
                                    <a:lnTo>
                                      <a:pt x="8541" y="12035"/>
                                    </a:lnTo>
                                    <a:lnTo>
                                      <a:pt x="7295" y="10129"/>
                                    </a:lnTo>
                                    <a:lnTo>
                                      <a:pt x="6905" y="9652"/>
                                    </a:lnTo>
                                    <a:lnTo>
                                      <a:pt x="8541" y="10182"/>
                                    </a:lnTo>
                                    <a:lnTo>
                                      <a:pt x="9787" y="9547"/>
                                    </a:lnTo>
                                    <a:lnTo>
                                      <a:pt x="11189" y="10129"/>
                                    </a:lnTo>
                                    <a:lnTo>
                                      <a:pt x="12279" y="9547"/>
                                    </a:lnTo>
                                    <a:lnTo>
                                      <a:pt x="13370" y="10076"/>
                                    </a:lnTo>
                                    <a:lnTo>
                                      <a:pt x="14850" y="9652"/>
                                    </a:lnTo>
                                    <a:lnTo>
                                      <a:pt x="12902" y="12247"/>
                                    </a:lnTo>
                                    <a:lnTo>
                                      <a:pt x="12357" y="14417"/>
                                    </a:lnTo>
                                    <a:moveTo>
                                      <a:pt x="7191" y="15952"/>
                                    </a:moveTo>
                                    <a:lnTo>
                                      <a:pt x="14512" y="15952"/>
                                    </a:lnTo>
                                    <a:lnTo>
                                      <a:pt x="14512" y="17064"/>
                                    </a:lnTo>
                                    <a:lnTo>
                                      <a:pt x="7191" y="17047"/>
                                    </a:lnTo>
                                    <a:lnTo>
                                      <a:pt x="7191" y="18123"/>
                                    </a:lnTo>
                                    <a:lnTo>
                                      <a:pt x="14512" y="18158"/>
                                    </a:lnTo>
                                    <a:lnTo>
                                      <a:pt x="14538" y="19182"/>
                                    </a:lnTo>
                                    <a:lnTo>
                                      <a:pt x="7217" y="19182"/>
                                    </a:lnTo>
                                  </a:path>
                                </a:pathLst>
                              </a:custGeom>
                              <a:solidFill>
                                <a:srgbClr val="FFFFCC"/>
                              </a:solidFill>
                              <a:ln w="571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F9CDCA" id="Freeform 9" o:spid="_x0000_s1026" alt="&quot;&quot;" style="position:absolute;margin-left:47.8pt;margin-top:454pt;width:242.25pt;height:363.7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" path="m10825,21723r390,l11552,21688r364,-71l12253,21547r364,-106l12902,21317r260,-141l13396,21000r259,-159l13863,20629r182,-194l14200,20223r156,-229l14460,19747r52,-265l14512,19235r,-88l14512,18900r,-371l14512,18052r,-547l14512,16976r,-512l14512,15952r,-194l14616,15547r78,-195l14798,15141r363,-406l15602,14329r1143,-777l18043,12670r701,-476l19341,11647r597,-548l20483,10464r260,-300l20950,9794r182,-353l21288,9035r156,-371l21548,8223r52,-441l21600,7341r,-406l21548,6564r-52,-335l21392,5858r-104,-335l21132,5135r-182,-335l20743,4464r-208,-300l20301,3847r-259,-300l19782,3247r-649,-583l18458,2152r-753,-458l16849,1252r-442,-176l15940,900,15499,741,15057,600,14564,458,14045,335,13500,229r-494,-71l12461,88,11968,52,11423,17r-598,l10254,17,9709,52,9216,88r-545,70l8177,229,7632,335,7113,458,6620,600,6178,741,5737,900r-467,176l4828,1252r-856,442l3219,2152r-675,512l1895,3247r-260,300l1375,3847r-233,317l934,4464,726,4800,545,5135,389,5523,285,5858,181,6229r-52,335l77,6935r,406l77,7782r52,441l233,8664r156,371l545,9441r181,353l934,10164r260,300l1739,11099r597,548l2933,12194r701,476l4932,13552r1143,777l6516,14735r363,406l6983,15352r78,195l7165,15758r,194l7165,16464r,512l7165,17505r,547l7165,18529r,371l7165,19147r,88l7165,19482r52,265l7321,19994r155,229l7632,20435r182,194l8022,20841r259,159l8515,21176r260,141l9060,21441r364,106l9761,21617r364,71l10462,21723r363,xem9242,14417l8541,12035,7295,10129,6905,9652r1636,530l9787,9547r1402,582l12279,9547r1091,529l14850,9652r-1948,2595l12357,14417m7191,15952r7321,l14512,17064r-7321,-17l7191,18123r7321,35l14538,19182r-7321,e" fillcolor="#ffc" strokeweight="4.5pt">
                      <v:stroke joinstyle="miter"/>
                      <v:path arrowok="t" o:extrusionok="f" o:connecttype="custom" o:connectlocs="2147483646,0;2147483646,2147483646;0,2147483646;2147483646,2147483646" o:connectangles="0,0,0,0" textboxrect="3556,2188,18277,9282"/>
                    </v:shape>
                  </w:pict>
                </mc:Fallback>
              </mc:AlternateContent>
            </w:r>
            <w:r w:rsidR="00863431">
              <w:rPr>
                <w:noProof/>
              </w:rPr>
              <mc:AlternateContent>
                <mc:Choice Requires="wps">
                  <w:drawing>
                    <wp:anchor distT="0" distB="0" distL="114300" distR="114300" simplePos="0" relativeHeight="251646976" behindDoc="0" locked="0" layoutInCell="1" allowOverlap="1" wp14:anchorId="568FA773" wp14:editId="219662C9">
                      <wp:simplePos x="0" y="0"/>
                      <wp:positionH relativeFrom="column">
                        <wp:posOffset>607060</wp:posOffset>
                      </wp:positionH>
                      <wp:positionV relativeFrom="paragraph">
                        <wp:posOffset>5448300</wp:posOffset>
                      </wp:positionV>
                      <wp:extent cx="3076575" cy="4619625"/>
                      <wp:effectExtent l="25400" t="25400" r="22225" b="66675"/>
                      <wp:wrapNone/>
                      <wp:docPr id="752298668" name="Freeform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76575" cy="4619625"/>
                              </a:xfrm>
                              <a:custGeom>
                                <a:avLst/>
                                <a:gdLst>
                                  <a:gd name="T0" fmla="*/ 2147483646 w 21600"/>
                                  <a:gd name="T1" fmla="*/ 0 h 21600"/>
                                  <a:gd name="T2" fmla="*/ 2147483646 w 21600"/>
                                  <a:gd name="T3" fmla="*/ 2147483646 h 21600"/>
                                  <a:gd name="T4" fmla="*/ 0 w 21600"/>
                                  <a:gd name="T5" fmla="*/ 2147483646 h 21600"/>
                                  <a:gd name="T6" fmla="*/ 2147483646 w 21600"/>
                                  <a:gd name="T7" fmla="*/ 2147483646 h 21600"/>
                                  <a:gd name="T8" fmla="*/ 0 60000 65536"/>
                                  <a:gd name="T9" fmla="*/ 0 60000 65536"/>
                                  <a:gd name="T10" fmla="*/ 0 60000 65536"/>
                                  <a:gd name="T11" fmla="*/ 0 60000 65536"/>
                                  <a:gd name="T12" fmla="*/ 3556 w 21600"/>
                                  <a:gd name="T13" fmla="*/ 2188 h 21600"/>
                                  <a:gd name="T14" fmla="*/ 18277 w 21600"/>
                                  <a:gd name="T15" fmla="*/ 9282 h 21600"/>
                                </a:gdLst>
                                <a:ahLst/>
                                <a:cxnLst>
                                  <a:cxn ang="T8">
                                    <a:pos x="T0" y="T1"/>
                                  </a:cxn>
                                  <a:cxn ang="T9">
                                    <a:pos x="T2" y="T3"/>
                                  </a:cxn>
                                  <a:cxn ang="T10">
                                    <a:pos x="T4" y="T5"/>
                                  </a:cxn>
                                  <a:cxn ang="T11">
                                    <a:pos x="T6" y="T7"/>
                                  </a:cxn>
                                </a:cxnLst>
                                <a:rect l="T12" t="T13" r="T14" b="T15"/>
                                <a:pathLst>
                                  <a:path w="21600" h="21600" extrusionOk="0">
                                    <a:moveTo>
                                      <a:pt x="10825" y="21723"/>
                                    </a:moveTo>
                                    <a:lnTo>
                                      <a:pt x="11215" y="21723"/>
                                    </a:lnTo>
                                    <a:lnTo>
                                      <a:pt x="11552" y="21688"/>
                                    </a:lnTo>
                                    <a:lnTo>
                                      <a:pt x="11916" y="21617"/>
                                    </a:lnTo>
                                    <a:lnTo>
                                      <a:pt x="12253" y="21547"/>
                                    </a:lnTo>
                                    <a:lnTo>
                                      <a:pt x="12617" y="21441"/>
                                    </a:lnTo>
                                    <a:lnTo>
                                      <a:pt x="12902" y="21317"/>
                                    </a:lnTo>
                                    <a:lnTo>
                                      <a:pt x="13162" y="21176"/>
                                    </a:lnTo>
                                    <a:lnTo>
                                      <a:pt x="13396" y="21000"/>
                                    </a:lnTo>
                                    <a:lnTo>
                                      <a:pt x="13655" y="20841"/>
                                    </a:lnTo>
                                    <a:lnTo>
                                      <a:pt x="13863" y="20629"/>
                                    </a:lnTo>
                                    <a:lnTo>
                                      <a:pt x="14045" y="20435"/>
                                    </a:lnTo>
                                    <a:lnTo>
                                      <a:pt x="14200" y="20223"/>
                                    </a:lnTo>
                                    <a:lnTo>
                                      <a:pt x="14356" y="19994"/>
                                    </a:lnTo>
                                    <a:lnTo>
                                      <a:pt x="14460" y="19747"/>
                                    </a:lnTo>
                                    <a:lnTo>
                                      <a:pt x="14512" y="19482"/>
                                    </a:lnTo>
                                    <a:lnTo>
                                      <a:pt x="14512" y="19235"/>
                                    </a:lnTo>
                                    <a:lnTo>
                                      <a:pt x="14512" y="19147"/>
                                    </a:lnTo>
                                    <a:lnTo>
                                      <a:pt x="14512" y="18900"/>
                                    </a:lnTo>
                                    <a:lnTo>
                                      <a:pt x="14512" y="18529"/>
                                    </a:lnTo>
                                    <a:lnTo>
                                      <a:pt x="14512" y="18052"/>
                                    </a:lnTo>
                                    <a:lnTo>
                                      <a:pt x="14512" y="17505"/>
                                    </a:lnTo>
                                    <a:lnTo>
                                      <a:pt x="14512" y="16976"/>
                                    </a:lnTo>
                                    <a:lnTo>
                                      <a:pt x="14512" y="16464"/>
                                    </a:lnTo>
                                    <a:lnTo>
                                      <a:pt x="14512" y="15952"/>
                                    </a:lnTo>
                                    <a:lnTo>
                                      <a:pt x="14512" y="15758"/>
                                    </a:lnTo>
                                    <a:lnTo>
                                      <a:pt x="14616" y="15547"/>
                                    </a:lnTo>
                                    <a:lnTo>
                                      <a:pt x="14694" y="15352"/>
                                    </a:lnTo>
                                    <a:lnTo>
                                      <a:pt x="14798" y="15141"/>
                                    </a:lnTo>
                                    <a:lnTo>
                                      <a:pt x="15161" y="14735"/>
                                    </a:lnTo>
                                    <a:lnTo>
                                      <a:pt x="15602" y="14329"/>
                                    </a:lnTo>
                                    <a:lnTo>
                                      <a:pt x="16745" y="13552"/>
                                    </a:lnTo>
                                    <a:lnTo>
                                      <a:pt x="18043" y="12670"/>
                                    </a:lnTo>
                                    <a:lnTo>
                                      <a:pt x="18744" y="12194"/>
                                    </a:lnTo>
                                    <a:lnTo>
                                      <a:pt x="19341" y="11647"/>
                                    </a:lnTo>
                                    <a:lnTo>
                                      <a:pt x="19938" y="11099"/>
                                    </a:lnTo>
                                    <a:lnTo>
                                      <a:pt x="20483" y="10464"/>
                                    </a:lnTo>
                                    <a:lnTo>
                                      <a:pt x="20743" y="10164"/>
                                    </a:lnTo>
                                    <a:lnTo>
                                      <a:pt x="20950" y="9794"/>
                                    </a:lnTo>
                                    <a:lnTo>
                                      <a:pt x="21132" y="9441"/>
                                    </a:lnTo>
                                    <a:lnTo>
                                      <a:pt x="21288" y="9035"/>
                                    </a:lnTo>
                                    <a:lnTo>
                                      <a:pt x="21444" y="8664"/>
                                    </a:lnTo>
                                    <a:lnTo>
                                      <a:pt x="21548" y="8223"/>
                                    </a:lnTo>
                                    <a:lnTo>
                                      <a:pt x="21600" y="7782"/>
                                    </a:lnTo>
                                    <a:lnTo>
                                      <a:pt x="21600" y="7341"/>
                                    </a:lnTo>
                                    <a:lnTo>
                                      <a:pt x="21600" y="6935"/>
                                    </a:lnTo>
                                    <a:lnTo>
                                      <a:pt x="21548" y="6564"/>
                                    </a:lnTo>
                                    <a:lnTo>
                                      <a:pt x="21496" y="6229"/>
                                    </a:lnTo>
                                    <a:lnTo>
                                      <a:pt x="21392" y="5858"/>
                                    </a:lnTo>
                                    <a:lnTo>
                                      <a:pt x="21288" y="5523"/>
                                    </a:lnTo>
                                    <a:lnTo>
                                      <a:pt x="21132" y="5135"/>
                                    </a:lnTo>
                                    <a:lnTo>
                                      <a:pt x="20950" y="4800"/>
                                    </a:lnTo>
                                    <a:lnTo>
                                      <a:pt x="20743" y="4464"/>
                                    </a:lnTo>
                                    <a:lnTo>
                                      <a:pt x="20535" y="4164"/>
                                    </a:lnTo>
                                    <a:lnTo>
                                      <a:pt x="20301" y="3847"/>
                                    </a:lnTo>
                                    <a:lnTo>
                                      <a:pt x="20042" y="3547"/>
                                    </a:lnTo>
                                    <a:lnTo>
                                      <a:pt x="19782" y="3247"/>
                                    </a:lnTo>
                                    <a:lnTo>
                                      <a:pt x="19133" y="2664"/>
                                    </a:lnTo>
                                    <a:lnTo>
                                      <a:pt x="18458" y="2152"/>
                                    </a:lnTo>
                                    <a:lnTo>
                                      <a:pt x="17705" y="1694"/>
                                    </a:lnTo>
                                    <a:lnTo>
                                      <a:pt x="16849" y="1252"/>
                                    </a:lnTo>
                                    <a:lnTo>
                                      <a:pt x="16407" y="1076"/>
                                    </a:lnTo>
                                    <a:lnTo>
                                      <a:pt x="15940" y="900"/>
                                    </a:lnTo>
                                    <a:lnTo>
                                      <a:pt x="15499" y="741"/>
                                    </a:lnTo>
                                    <a:lnTo>
                                      <a:pt x="15057" y="600"/>
                                    </a:lnTo>
                                    <a:lnTo>
                                      <a:pt x="14564" y="458"/>
                                    </a:lnTo>
                                    <a:lnTo>
                                      <a:pt x="14045" y="335"/>
                                    </a:lnTo>
                                    <a:lnTo>
                                      <a:pt x="13500" y="229"/>
                                    </a:lnTo>
                                    <a:lnTo>
                                      <a:pt x="13006" y="158"/>
                                    </a:lnTo>
                                    <a:lnTo>
                                      <a:pt x="12461" y="88"/>
                                    </a:lnTo>
                                    <a:lnTo>
                                      <a:pt x="11968" y="52"/>
                                    </a:lnTo>
                                    <a:lnTo>
                                      <a:pt x="11423" y="17"/>
                                    </a:lnTo>
                                    <a:lnTo>
                                      <a:pt x="10825" y="17"/>
                                    </a:lnTo>
                                    <a:lnTo>
                                      <a:pt x="10254" y="17"/>
                                    </a:lnTo>
                                    <a:lnTo>
                                      <a:pt x="9709" y="52"/>
                                    </a:lnTo>
                                    <a:lnTo>
                                      <a:pt x="9216" y="88"/>
                                    </a:lnTo>
                                    <a:lnTo>
                                      <a:pt x="8671" y="158"/>
                                    </a:lnTo>
                                    <a:lnTo>
                                      <a:pt x="8177" y="229"/>
                                    </a:lnTo>
                                    <a:lnTo>
                                      <a:pt x="7632" y="335"/>
                                    </a:lnTo>
                                    <a:lnTo>
                                      <a:pt x="7113" y="458"/>
                                    </a:lnTo>
                                    <a:lnTo>
                                      <a:pt x="6620" y="600"/>
                                    </a:lnTo>
                                    <a:lnTo>
                                      <a:pt x="6178" y="741"/>
                                    </a:lnTo>
                                    <a:lnTo>
                                      <a:pt x="5737" y="900"/>
                                    </a:lnTo>
                                    <a:lnTo>
                                      <a:pt x="5270" y="1076"/>
                                    </a:lnTo>
                                    <a:lnTo>
                                      <a:pt x="4828" y="1252"/>
                                    </a:lnTo>
                                    <a:lnTo>
                                      <a:pt x="3972" y="1694"/>
                                    </a:lnTo>
                                    <a:lnTo>
                                      <a:pt x="3219" y="2152"/>
                                    </a:lnTo>
                                    <a:lnTo>
                                      <a:pt x="2544" y="2664"/>
                                    </a:lnTo>
                                    <a:lnTo>
                                      <a:pt x="1895" y="3247"/>
                                    </a:lnTo>
                                    <a:lnTo>
                                      <a:pt x="1635" y="3547"/>
                                    </a:lnTo>
                                    <a:lnTo>
                                      <a:pt x="1375" y="3847"/>
                                    </a:lnTo>
                                    <a:lnTo>
                                      <a:pt x="1142" y="4164"/>
                                    </a:lnTo>
                                    <a:lnTo>
                                      <a:pt x="934" y="4464"/>
                                    </a:lnTo>
                                    <a:lnTo>
                                      <a:pt x="726" y="4800"/>
                                    </a:lnTo>
                                    <a:lnTo>
                                      <a:pt x="545" y="5135"/>
                                    </a:lnTo>
                                    <a:lnTo>
                                      <a:pt x="389" y="5523"/>
                                    </a:lnTo>
                                    <a:lnTo>
                                      <a:pt x="285" y="5858"/>
                                    </a:lnTo>
                                    <a:lnTo>
                                      <a:pt x="181" y="6229"/>
                                    </a:lnTo>
                                    <a:lnTo>
                                      <a:pt x="129" y="6564"/>
                                    </a:lnTo>
                                    <a:lnTo>
                                      <a:pt x="77" y="6935"/>
                                    </a:lnTo>
                                    <a:lnTo>
                                      <a:pt x="77" y="7341"/>
                                    </a:lnTo>
                                    <a:lnTo>
                                      <a:pt x="77" y="7782"/>
                                    </a:lnTo>
                                    <a:lnTo>
                                      <a:pt x="129" y="8223"/>
                                    </a:lnTo>
                                    <a:lnTo>
                                      <a:pt x="233" y="8664"/>
                                    </a:lnTo>
                                    <a:lnTo>
                                      <a:pt x="389" y="9035"/>
                                    </a:lnTo>
                                    <a:lnTo>
                                      <a:pt x="545" y="9441"/>
                                    </a:lnTo>
                                    <a:lnTo>
                                      <a:pt x="726" y="9794"/>
                                    </a:lnTo>
                                    <a:lnTo>
                                      <a:pt x="934" y="10164"/>
                                    </a:lnTo>
                                    <a:lnTo>
                                      <a:pt x="1194" y="10464"/>
                                    </a:lnTo>
                                    <a:lnTo>
                                      <a:pt x="1739" y="11099"/>
                                    </a:lnTo>
                                    <a:lnTo>
                                      <a:pt x="2336" y="11647"/>
                                    </a:lnTo>
                                    <a:lnTo>
                                      <a:pt x="2933" y="12194"/>
                                    </a:lnTo>
                                    <a:lnTo>
                                      <a:pt x="3634" y="12670"/>
                                    </a:lnTo>
                                    <a:lnTo>
                                      <a:pt x="4932" y="13552"/>
                                    </a:lnTo>
                                    <a:lnTo>
                                      <a:pt x="6075" y="14329"/>
                                    </a:lnTo>
                                    <a:lnTo>
                                      <a:pt x="6516" y="14735"/>
                                    </a:lnTo>
                                    <a:lnTo>
                                      <a:pt x="6879" y="15141"/>
                                    </a:lnTo>
                                    <a:lnTo>
                                      <a:pt x="6983" y="15352"/>
                                    </a:lnTo>
                                    <a:lnTo>
                                      <a:pt x="7061" y="15547"/>
                                    </a:lnTo>
                                    <a:lnTo>
                                      <a:pt x="7165" y="15758"/>
                                    </a:lnTo>
                                    <a:lnTo>
                                      <a:pt x="7165" y="15952"/>
                                    </a:lnTo>
                                    <a:lnTo>
                                      <a:pt x="7165" y="16464"/>
                                    </a:lnTo>
                                    <a:lnTo>
                                      <a:pt x="7165" y="16976"/>
                                    </a:lnTo>
                                    <a:lnTo>
                                      <a:pt x="7165" y="17505"/>
                                    </a:lnTo>
                                    <a:lnTo>
                                      <a:pt x="7165" y="18052"/>
                                    </a:lnTo>
                                    <a:lnTo>
                                      <a:pt x="7165" y="18529"/>
                                    </a:lnTo>
                                    <a:lnTo>
                                      <a:pt x="7165" y="18900"/>
                                    </a:lnTo>
                                    <a:lnTo>
                                      <a:pt x="7165" y="19147"/>
                                    </a:lnTo>
                                    <a:lnTo>
                                      <a:pt x="7165" y="19235"/>
                                    </a:lnTo>
                                    <a:lnTo>
                                      <a:pt x="7165" y="19482"/>
                                    </a:lnTo>
                                    <a:lnTo>
                                      <a:pt x="7217" y="19747"/>
                                    </a:lnTo>
                                    <a:lnTo>
                                      <a:pt x="7321" y="19994"/>
                                    </a:lnTo>
                                    <a:lnTo>
                                      <a:pt x="7476" y="20223"/>
                                    </a:lnTo>
                                    <a:lnTo>
                                      <a:pt x="7632" y="20435"/>
                                    </a:lnTo>
                                    <a:lnTo>
                                      <a:pt x="7814" y="20629"/>
                                    </a:lnTo>
                                    <a:lnTo>
                                      <a:pt x="8022" y="20841"/>
                                    </a:lnTo>
                                    <a:lnTo>
                                      <a:pt x="8281" y="21000"/>
                                    </a:lnTo>
                                    <a:lnTo>
                                      <a:pt x="8515" y="21176"/>
                                    </a:lnTo>
                                    <a:lnTo>
                                      <a:pt x="8775" y="21317"/>
                                    </a:lnTo>
                                    <a:lnTo>
                                      <a:pt x="9060" y="21441"/>
                                    </a:lnTo>
                                    <a:lnTo>
                                      <a:pt x="9424" y="21547"/>
                                    </a:lnTo>
                                    <a:lnTo>
                                      <a:pt x="9761" y="21617"/>
                                    </a:lnTo>
                                    <a:lnTo>
                                      <a:pt x="10125" y="21688"/>
                                    </a:lnTo>
                                    <a:lnTo>
                                      <a:pt x="10462" y="21723"/>
                                    </a:lnTo>
                                    <a:lnTo>
                                      <a:pt x="10825" y="21723"/>
                                    </a:lnTo>
                                    <a:close/>
                                  </a:path>
                                  <a:path w="21600" h="21600" extrusionOk="0">
                                    <a:moveTo>
                                      <a:pt x="9242" y="14417"/>
                                    </a:moveTo>
                                    <a:lnTo>
                                      <a:pt x="8541" y="12035"/>
                                    </a:lnTo>
                                    <a:lnTo>
                                      <a:pt x="7295" y="10129"/>
                                    </a:lnTo>
                                    <a:lnTo>
                                      <a:pt x="6905" y="9652"/>
                                    </a:lnTo>
                                    <a:lnTo>
                                      <a:pt x="8541" y="10182"/>
                                    </a:lnTo>
                                    <a:lnTo>
                                      <a:pt x="9787" y="9547"/>
                                    </a:lnTo>
                                    <a:lnTo>
                                      <a:pt x="11189" y="10129"/>
                                    </a:lnTo>
                                    <a:lnTo>
                                      <a:pt x="12279" y="9547"/>
                                    </a:lnTo>
                                    <a:lnTo>
                                      <a:pt x="13370" y="10076"/>
                                    </a:lnTo>
                                    <a:lnTo>
                                      <a:pt x="14850" y="9652"/>
                                    </a:lnTo>
                                    <a:lnTo>
                                      <a:pt x="12902" y="12247"/>
                                    </a:lnTo>
                                    <a:lnTo>
                                      <a:pt x="12357" y="14417"/>
                                    </a:lnTo>
                                    <a:moveTo>
                                      <a:pt x="7191" y="15952"/>
                                    </a:moveTo>
                                    <a:lnTo>
                                      <a:pt x="14512" y="15952"/>
                                    </a:lnTo>
                                    <a:lnTo>
                                      <a:pt x="14512" y="17064"/>
                                    </a:lnTo>
                                    <a:lnTo>
                                      <a:pt x="7191" y="17047"/>
                                    </a:lnTo>
                                    <a:lnTo>
                                      <a:pt x="7191" y="18123"/>
                                    </a:lnTo>
                                    <a:lnTo>
                                      <a:pt x="14512" y="18158"/>
                                    </a:lnTo>
                                    <a:lnTo>
                                      <a:pt x="14538" y="19182"/>
                                    </a:lnTo>
                                    <a:lnTo>
                                      <a:pt x="7217" y="19182"/>
                                    </a:lnTo>
                                  </a:path>
                                </a:pathLst>
                              </a:custGeom>
                              <a:solidFill>
                                <a:srgbClr val="FFFFCC"/>
                              </a:solidFill>
                              <a:ln w="571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B38DB3" id="Freeform 7" o:spid="_x0000_s1026" alt="&quot;&quot;" style="position:absolute;margin-left:47.8pt;margin-top:429pt;width:242.25pt;height:363.7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" path="m10825,21723r390,l11552,21688r364,-71l12253,21547r364,-106l12902,21317r260,-141l13396,21000r259,-159l13863,20629r182,-194l14200,20223r156,-229l14460,19747r52,-265l14512,19235r,-88l14512,18900r,-371l14512,18052r,-547l14512,16976r,-512l14512,15952r,-194l14616,15547r78,-195l14798,15141r363,-406l15602,14329r1143,-777l18043,12670r701,-476l19341,11647r597,-548l20483,10464r260,-300l20950,9794r182,-353l21288,9035r156,-371l21548,8223r52,-441l21600,7341r,-406l21548,6564r-52,-335l21392,5858r-104,-335l21132,5135r-182,-335l20743,4464r-208,-300l20301,3847r-259,-300l19782,3247r-649,-583l18458,2152r-753,-458l16849,1252r-442,-176l15940,900,15499,741,15057,600,14564,458,14045,335,13500,229r-494,-71l12461,88,11968,52,11423,17r-598,l10254,17,9709,52,9216,88r-545,70l8177,229,7632,335,7113,458,6620,600,6178,741,5737,900r-467,176l4828,1252r-856,442l3219,2152r-675,512l1895,3247r-260,300l1375,3847r-233,317l934,4464,726,4800,545,5135,389,5523,285,5858,181,6229r-52,335l77,6935r,406l77,7782r52,441l233,8664r156,371l545,9441r181,353l934,10164r260,300l1739,11099r597,548l2933,12194r701,476l4932,13552r1143,777l6516,14735r363,406l6983,15352r78,195l7165,15758r,194l7165,16464r,512l7165,17505r,547l7165,18529r,371l7165,19147r,88l7165,19482r52,265l7321,19994r155,229l7632,20435r182,194l8022,20841r259,159l8515,21176r260,141l9060,21441r364,106l9761,21617r364,71l10462,21723r363,xem9242,14417l8541,12035,7295,10129,6905,9652r1636,530l9787,9547r1402,582l12279,9547r1091,529l14850,9652r-1948,2595l12357,14417m7191,15952r7321,l14512,17064r-7321,-17l7191,18123r7321,35l14538,19182r-7321,e" fillcolor="#ffc" strokeweight="4.5pt">
                      <v:stroke joinstyle="miter"/>
                      <v:path arrowok="t" o:extrusionok="f" o:connecttype="custom" o:connectlocs="2147483646,0;2147483646,2147483646;0,2147483646;2147483646,2147483646" o:connectangles="0,0,0,0" textboxrect="3556,2188,18277,9282"/>
                    </v:shape>
                  </w:pict>
                </mc:Fallback>
              </mc:AlternateContent>
            </w:r>
            <w:r w:rsidR="00B713AC" w:rsidRPr="00A763A5">
              <w:rPr>
                <w:b/>
                <w:color w:val="E36C0A"/>
                <w:sz w:val="40"/>
                <w:szCs w:val="40"/>
              </w:rPr>
              <w:t xml:space="preserve"> </w:t>
            </w:r>
            <w:r w:rsidR="00036890" w:rsidRPr="00A763A5">
              <w:rPr>
                <w:b/>
                <w:color w:val="E36C0A"/>
                <w:sz w:val="40"/>
                <w:szCs w:val="40"/>
              </w:rPr>
              <w:t xml:space="preserve">    </w:t>
            </w:r>
            <w:hyperlink w:anchor="_top" w:tooltip="State your claim again. " w:history="1">
              <w:r w:rsidR="008C0A39" w:rsidRPr="00A763A5">
                <w:rPr>
                  <w:rStyle w:val="Hyperlink"/>
                  <w:b/>
                  <w:color w:val="E36C0A"/>
                  <w:sz w:val="40"/>
                  <w:szCs w:val="40"/>
                </w:rPr>
                <w:t>S</w:t>
              </w:r>
              <w:r w:rsidR="008C0A39" w:rsidRPr="00A763A5">
                <w:rPr>
                  <w:rStyle w:val="Hyperlink"/>
                  <w:sz w:val="28"/>
                  <w:szCs w:val="28"/>
                </w:rPr>
                <w:t>ummarize</w:t>
              </w:r>
            </w:hyperlink>
          </w:p>
        </w:tc>
        <w:tc>
          <w:tcPr>
            <w:tcW w:w="2520" w:type="dxa"/>
            <w:tcBorders>
              <w:top w:val="single" w:sz="18" w:space="0" w:color="000000"/>
              <w:bottom w:val="single" w:sz="18" w:space="0" w:color="000000"/>
              <w:right w:val="single" w:sz="36" w:space="0" w:color="F79646"/>
            </w:tcBorders>
            <w:shd w:val="clear" w:color="auto" w:fill="auto"/>
          </w:tcPr>
          <w:p w14:paraId="4F116F67" w14:textId="09C1B445" w:rsidR="008075A4" w:rsidRPr="00A763A5" w:rsidRDefault="00CE2E44" w:rsidP="00CE2E44">
            <w:pPr>
              <w:tabs>
                <w:tab w:val="center" w:pos="1145"/>
              </w:tabs>
              <w:rPr>
                <w:noProof/>
                <w:sz w:val="28"/>
                <w:szCs w:val="28"/>
              </w:rPr>
            </w:pPr>
            <w:r w:rsidRPr="00A763A5">
              <w:rPr>
                <w:rFonts w:ascii="Times New Roman" w:hAnsi="Times New Roman"/>
                <w:noProof/>
                <w:color w:val="000000"/>
                <w:sz w:val="24"/>
                <w:szCs w:val="24"/>
              </w:rPr>
              <w:tab/>
            </w:r>
            <w:sdt>
              <w:sdtPr>
                <w:rPr>
                  <w:rStyle w:val="Paragraph"/>
                </w:rPr>
                <w:alias w:val="So what is your claim?"/>
                <w:tag w:val="So what is your claim?"/>
                <w:id w:val="1657343059"/>
                <w:lock w:val="sdtLocked"/>
                <w:placeholder>
                  <w:docPart w:val="B7CFFE1CEB4F47D1ABD2861235751DB9"/>
                </w:placeholder>
                <w:showingPlcHdr/>
                <w15:color w:val="000000"/>
                <w:text w:multiLine="1"/>
              </w:sdtPr>
              <w:sdtEndPr>
                <w:rPr>
                  <w:rStyle w:val="DefaultParagraphFont"/>
                  <w:rFonts w:ascii="Times New Roman" w:hAnsi="Times New Roman"/>
                  <w:noProof/>
                  <w:color w:val="000000"/>
                  <w:sz w:val="22"/>
                  <w:szCs w:val="24"/>
                </w:rPr>
              </w:sdtEndPr>
              <w:sdtContent>
                <w:r w:rsidR="000E2A36" w:rsidRPr="006C2E15">
                  <w:rPr>
                    <w:rStyle w:val="PlaceholderText"/>
                    <w:color w:val="auto"/>
                  </w:rPr>
                  <w:t>Click or tap here to enter text.</w:t>
                </w:r>
              </w:sdtContent>
            </w:sdt>
          </w:p>
        </w:tc>
        <w:tc>
          <w:tcPr>
            <w:tcW w:w="4790" w:type="dxa"/>
            <w:tcBorders>
              <w:top w:val="single" w:sz="18" w:space="0" w:color="000000"/>
              <w:left w:val="single" w:sz="36" w:space="0" w:color="F79646"/>
              <w:bottom w:val="single" w:sz="36" w:space="0" w:color="F79646"/>
              <w:right w:val="single" w:sz="36" w:space="0" w:color="F79646"/>
            </w:tcBorders>
            <w:shd w:val="clear" w:color="auto" w:fill="auto"/>
          </w:tcPr>
          <w:p w14:paraId="6AEBAF5D" w14:textId="3F3E9CBF" w:rsidR="008075A4" w:rsidRPr="00A763A5" w:rsidRDefault="008075A4" w:rsidP="00CE2E44">
            <w:pPr>
              <w:tabs>
                <w:tab w:val="center" w:pos="2135"/>
              </w:tabs>
              <w:rPr>
                <w:noProof/>
                <w:sz w:val="28"/>
                <w:szCs w:val="28"/>
              </w:rPr>
            </w:pPr>
            <w:r w:rsidRPr="00A763A5">
              <w:rPr>
                <w:noProof/>
                <w:sz w:val="28"/>
                <w:szCs w:val="28"/>
              </w:rPr>
              <w:t xml:space="preserve"> </w:t>
            </w:r>
            <w:sdt>
              <w:sdtPr>
                <w:rPr>
                  <w:rStyle w:val="Paragraph"/>
                </w:rPr>
                <w:id w:val="-1080594429"/>
                <w:lock w:val="sdtLocked"/>
                <w:placeholder>
                  <w:docPart w:val="B3715A68AB614180A442DBFAD744035F"/>
                </w:placeholder>
                <w:showingPlcHdr/>
                <w15:color w:val="000000"/>
                <w:dropDownList>
                  <w:listItem w:value="Choose an item."/>
                  <w:listItem w:displayText="In conclusion," w:value="In conclusion,"/>
                  <w:listItem w:displayText="Therefore," w:value="Therefore,"/>
                  <w:listItem w:displayText="To summarize," w:value="To summarize,"/>
                  <w:listItem w:displayText="To sum up," w:value="To sum up,"/>
                  <w:listItem w:displayText="To rephrase," w:value="To rephrase,"/>
                  <w:listItem w:displayText="Clearly," w:value="Clearly,"/>
                  <w:listItem w:displayText="In summary," w:value="In summary,"/>
                  <w:listItem w:displayText="To conclude," w:value="To conclude,"/>
                  <w:listItem w:displayText="Ultimately," w:value="Ultimately,"/>
                  <w:listItem w:displayText="In closing," w:value="In closing,"/>
                  <w:listItem w:displayText="To end," w:value="To end,"/>
                  <w:listItem w:displayText="All in all," w:value="All in all,"/>
                </w:dropDownList>
              </w:sdtPr>
              <w:sdtEndPr>
                <w:rPr>
                  <w:rStyle w:val="DefaultParagraphFont"/>
                  <w:noProof/>
                  <w:sz w:val="22"/>
                  <w:szCs w:val="28"/>
                </w:rPr>
              </w:sdtEndPr>
              <w:sdtContent>
                <w:r w:rsidR="000E2A36" w:rsidRPr="006C2E15">
                  <w:rPr>
                    <w:rStyle w:val="PlaceholderText"/>
                    <w:color w:val="auto"/>
                  </w:rPr>
                  <w:t>Choose an item.</w:t>
                </w:r>
              </w:sdtContent>
            </w:sdt>
            <w:r w:rsidR="00CE2E44" w:rsidRPr="00A763A5">
              <w:rPr>
                <w:rFonts w:ascii="Times New Roman" w:hAnsi="Times New Roman"/>
                <w:noProof/>
                <w:sz w:val="24"/>
                <w:szCs w:val="24"/>
              </w:rPr>
              <w:t xml:space="preserve"> </w:t>
            </w:r>
            <w:sdt>
              <w:sdtPr>
                <w:rPr>
                  <w:rStyle w:val="Paragraph"/>
                </w:rPr>
                <w:id w:val="-406461621"/>
                <w:lock w:val="sdtLocked"/>
                <w:placeholder>
                  <w:docPart w:val="2DEC6609AA58455993FF5439F82DA459"/>
                </w:placeholder>
                <w:showingPlcHdr/>
                <w15:color w:val="000000"/>
                <w:text w:multiLine="1"/>
              </w:sdtPr>
              <w:sdtEndPr>
                <w:rPr>
                  <w:rStyle w:val="DefaultParagraphFont"/>
                  <w:rFonts w:ascii="Times New Roman" w:hAnsi="Times New Roman"/>
                  <w:noProof/>
                  <w:sz w:val="22"/>
                  <w:szCs w:val="24"/>
                </w:rPr>
              </w:sdtEndPr>
              <w:sdtContent>
                <w:r w:rsidR="005246FF" w:rsidRPr="006C2E15">
                  <w:rPr>
                    <w:rStyle w:val="PlaceholderText"/>
                    <w:color w:val="auto"/>
                  </w:rPr>
                  <w:t>Click or tap here to enter text.</w:t>
                </w:r>
              </w:sdtContent>
            </w:sdt>
          </w:p>
        </w:tc>
        <w:tc>
          <w:tcPr>
            <w:tcW w:w="250" w:type="dxa"/>
            <w:vMerge/>
            <w:tcBorders>
              <w:left w:val="single" w:sz="36" w:space="0" w:color="F79646"/>
              <w:bottom w:val="single" w:sz="18" w:space="0" w:color="auto"/>
            </w:tcBorders>
            <w:shd w:val="clear" w:color="auto" w:fill="BFBFBF"/>
          </w:tcPr>
          <w:p w14:paraId="6EB360AB" w14:textId="77777777" w:rsidR="008075A4" w:rsidRPr="00A763A5" w:rsidRDefault="008075A4" w:rsidP="002F4EB9">
            <w:pPr>
              <w:spacing w:after="200" w:line="276" w:lineRule="auto"/>
              <w:rPr>
                <w:sz w:val="24"/>
                <w:szCs w:val="24"/>
              </w:rPr>
            </w:pPr>
          </w:p>
        </w:tc>
        <w:tc>
          <w:tcPr>
            <w:tcW w:w="2103" w:type="dxa"/>
            <w:tcBorders>
              <w:top w:val="single" w:sz="18" w:space="0" w:color="auto"/>
              <w:bottom w:val="single" w:sz="18" w:space="0" w:color="auto"/>
              <w:right w:val="single" w:sz="18" w:space="0" w:color="auto"/>
            </w:tcBorders>
            <w:shd w:val="clear" w:color="auto" w:fill="auto"/>
          </w:tcPr>
          <w:p w14:paraId="729070E3" w14:textId="2E249552" w:rsidR="008075A4" w:rsidRPr="00A763A5" w:rsidRDefault="004A0A0D" w:rsidP="001D6334">
            <w:pPr>
              <w:spacing w:after="0" w:line="276" w:lineRule="auto"/>
              <w:ind w:left="-86" w:right="-115"/>
              <w:rPr>
                <w:sz w:val="24"/>
                <w:szCs w:val="24"/>
              </w:rPr>
            </w:pPr>
            <w:sdt>
              <w:sdtPr>
                <w:rPr>
                  <w:sz w:val="26"/>
                  <w:szCs w:val="26"/>
                </w:rPr>
                <w:id w:val="227731953"/>
                <w:lock w:val="sdtLocked"/>
                <w14:checkbox>
                  <w14:checked w14:val="0"/>
                  <w14:checkedState w14:val="2612" w14:font="MS Gothic"/>
                  <w14:uncheckedState w14:val="2610" w14:font="MS Gothic"/>
                </w14:checkbox>
              </w:sdtPr>
              <w:sdtEndPr/>
              <w:sdtContent>
                <w:r w:rsidR="00A43225">
                  <w:rPr>
                    <w:rFonts w:ascii="MS Gothic" w:eastAsia="MS Gothic" w:hAnsi="MS Gothic" w:hint="eastAsia"/>
                    <w:sz w:val="26"/>
                    <w:szCs w:val="26"/>
                  </w:rPr>
                  <w:t>☐</w:t>
                </w:r>
              </w:sdtContent>
            </w:sdt>
            <w:r w:rsidR="00213268" w:rsidRPr="00A763A5">
              <w:rPr>
                <w:sz w:val="26"/>
                <w:szCs w:val="26"/>
              </w:rPr>
              <w:t xml:space="preserve">I </w:t>
            </w:r>
            <w:r w:rsidR="00213268" w:rsidRPr="00A763A5">
              <w:rPr>
                <w:b/>
                <w:color w:val="365F91"/>
                <w:sz w:val="26"/>
                <w:szCs w:val="26"/>
                <w:u w:val="single"/>
              </w:rPr>
              <w:t>summ</w:t>
            </w:r>
            <w:r w:rsidR="00C70AD7" w:rsidRPr="00A763A5">
              <w:rPr>
                <w:b/>
                <w:color w:val="365F91"/>
                <w:sz w:val="26"/>
                <w:szCs w:val="26"/>
                <w:u w:val="single"/>
              </w:rPr>
              <w:t>arized</w:t>
            </w:r>
            <w:r w:rsidR="00213268" w:rsidRPr="00A763A5">
              <w:rPr>
                <w:color w:val="365F91"/>
                <w:sz w:val="26"/>
                <w:szCs w:val="26"/>
              </w:rPr>
              <w:t xml:space="preserve"> </w:t>
            </w:r>
            <w:r w:rsidR="002838DC" w:rsidRPr="00A763A5">
              <w:rPr>
                <w:sz w:val="26"/>
                <w:szCs w:val="26"/>
              </w:rPr>
              <w:t>my claim</w:t>
            </w:r>
            <w:r w:rsidR="00213268" w:rsidRPr="00A763A5">
              <w:rPr>
                <w:sz w:val="26"/>
                <w:szCs w:val="26"/>
              </w:rPr>
              <w:t>.</w:t>
            </w:r>
          </w:p>
        </w:tc>
      </w:tr>
    </w:tbl>
    <w:p w14:paraId="756C0EF7" w14:textId="005EE4AD" w:rsidR="000309A8" w:rsidRDefault="000309A8" w:rsidP="00AB5FE9">
      <w:pPr>
        <w:spacing w:after="0" w:line="276" w:lineRule="auto"/>
        <w:rPr>
          <w:rFonts w:ascii="Comic Sans MS" w:hAnsi="Comic Sans MS"/>
          <w:b/>
          <w:color w:val="002060"/>
          <w:sz w:val="28"/>
          <w:szCs w:val="28"/>
        </w:rPr>
      </w:pPr>
    </w:p>
    <w:p w14:paraId="044F15B2" w14:textId="77777777" w:rsidR="008A0135" w:rsidRDefault="008A0135">
      <w:pPr>
        <w:spacing w:after="200" w:line="276" w:lineRule="auto"/>
        <w:rPr>
          <w:rFonts w:ascii="Comic Sans MS" w:hAnsi="Comic Sans MS"/>
          <w:b/>
          <w:color w:val="002060"/>
          <w:sz w:val="28"/>
          <w:szCs w:val="28"/>
        </w:rPr>
        <w:sectPr w:rsidR="008A0135" w:rsidSect="006B6231">
          <w:type w:val="continuous"/>
          <w:pgSz w:w="12240" w:h="15840"/>
          <w:pgMar w:top="90" w:right="1440" w:bottom="180" w:left="1440" w:header="144" w:footer="720" w:gutter="0"/>
          <w:cols w:space="720"/>
          <w:docGrid w:linePitch="360"/>
        </w:sectPr>
      </w:pPr>
    </w:p>
    <w:p w14:paraId="668A5536" w14:textId="30CB3FE4" w:rsidR="00EC0EFF" w:rsidRDefault="00863431">
      <w:pPr>
        <w:spacing w:after="200" w:line="276" w:lineRule="auto"/>
        <w:rPr>
          <w:rFonts w:ascii="Comic Sans MS" w:hAnsi="Comic Sans MS"/>
          <w:b/>
          <w:color w:val="002060"/>
          <w:sz w:val="28"/>
          <w:szCs w:val="28"/>
        </w:rPr>
      </w:pPr>
      <w:r>
        <w:rPr>
          <w:noProof/>
        </w:rPr>
        <w:drawing>
          <wp:anchor distT="0" distB="0" distL="114300" distR="114300" simplePos="0" relativeHeight="251649024" behindDoc="0" locked="0" layoutInCell="1" allowOverlap="1" wp14:anchorId="0DA0B868" wp14:editId="68EB7EB6">
            <wp:simplePos x="0" y="0"/>
            <wp:positionH relativeFrom="column">
              <wp:posOffset>-645160</wp:posOffset>
            </wp:positionH>
            <wp:positionV relativeFrom="paragraph">
              <wp:posOffset>-123825</wp:posOffset>
            </wp:positionV>
            <wp:extent cx="481330" cy="490855"/>
            <wp:effectExtent l="0" t="0" r="0" b="4445"/>
            <wp:wrapSquare wrapText="bothSides"/>
            <wp:docPr id="10"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Picture 1">
                      <a:extLst>
                        <a:ext uri="{C183D7F6-B498-43B3-948B-1728B52AA6E4}">
                          <adec:decorative xmlns:adec="http://schemas.microsoft.com/office/drawing/2017/decorative" val="1"/>
                        </a:ext>
                      </a:extLst>
                    </pic:cNvPr>
                    <pic:cNvPicPr>
                      <a:picLocks/>
                    </pic:cNvPicPr>
                  </pic:nvPicPr>
                  <pic:blipFill>
                    <a:blip r:embed="rId30">
                      <a:extLst>
                        <a:ext uri="{28A0092B-C50C-407E-A947-70E740481C1C}">
                          <a14:useLocalDpi xmlns:a14="http://schemas.microsoft.com/office/drawing/2010/main" val="0"/>
                        </a:ext>
                      </a:extLst>
                    </a:blip>
                    <a:srcRect l="21591" t="32854" r="74347" b="59891"/>
                    <a:stretch>
                      <a:fillRect/>
                    </a:stretch>
                  </pic:blipFill>
                  <pic:spPr bwMode="auto">
                    <a:xfrm>
                      <a:off x="0" y="0"/>
                      <a:ext cx="481330" cy="490855"/>
                    </a:xfrm>
                    <a:prstGeom prst="rect">
                      <a:avLst/>
                    </a:prstGeom>
                    <a:noFill/>
                    <a:ln>
                      <a:noFill/>
                    </a:ln>
                  </pic:spPr>
                </pic:pic>
              </a:graphicData>
            </a:graphic>
            <wp14:sizeRelH relativeFrom="page">
              <wp14:pctWidth>0</wp14:pctWidth>
            </wp14:sizeRelH>
            <wp14:sizeRelV relativeFrom="page">
              <wp14:pctHeight>0</wp14:pctHeight>
            </wp14:sizeRelV>
          </wp:anchor>
        </w:drawing>
      </w:r>
      <w:r w:rsidR="00B713AC">
        <w:rPr>
          <w:rFonts w:ascii="Comic Sans MS" w:hAnsi="Comic Sans MS"/>
          <w:b/>
          <w:color w:val="002060"/>
          <w:sz w:val="28"/>
          <w:szCs w:val="28"/>
        </w:rPr>
        <w:t>Next,</w:t>
      </w:r>
      <w:r w:rsidR="002F4EB9" w:rsidRPr="00310F14">
        <w:rPr>
          <w:rFonts w:ascii="Comic Sans MS" w:hAnsi="Comic Sans MS"/>
          <w:b/>
          <w:color w:val="002060"/>
          <w:sz w:val="28"/>
          <w:szCs w:val="28"/>
        </w:rPr>
        <w:t xml:space="preserve"> </w:t>
      </w:r>
      <w:r w:rsidR="002F4EB9" w:rsidRPr="00BE4170">
        <w:rPr>
          <w:rFonts w:ascii="Comic Sans MS" w:hAnsi="Comic Sans MS"/>
          <w:b/>
          <w:color w:val="002060"/>
          <w:sz w:val="28"/>
          <w:szCs w:val="28"/>
          <w:u w:val="single"/>
        </w:rPr>
        <w:t>copy</w:t>
      </w:r>
      <w:r w:rsidR="002F4EB9" w:rsidRPr="00310F14">
        <w:rPr>
          <w:rFonts w:ascii="Comic Sans MS" w:hAnsi="Comic Sans MS"/>
          <w:b/>
          <w:color w:val="002060"/>
          <w:sz w:val="28"/>
          <w:szCs w:val="28"/>
        </w:rPr>
        <w:t xml:space="preserve"> </w:t>
      </w:r>
      <w:r w:rsidR="00BE4170">
        <w:rPr>
          <w:rFonts w:ascii="Comic Sans MS" w:hAnsi="Comic Sans MS"/>
          <w:b/>
          <w:color w:val="002060"/>
          <w:sz w:val="28"/>
          <w:szCs w:val="28"/>
        </w:rPr>
        <w:t xml:space="preserve">the text in the </w:t>
      </w:r>
      <w:r w:rsidR="00BE4170" w:rsidRPr="00A763A5">
        <w:rPr>
          <w:rFonts w:ascii="Comic Sans MS" w:hAnsi="Comic Sans MS"/>
          <w:b/>
          <w:color w:val="E36C0A"/>
          <w:sz w:val="28"/>
          <w:szCs w:val="28"/>
        </w:rPr>
        <w:t>orange</w:t>
      </w:r>
      <w:r w:rsidR="00BE4170">
        <w:rPr>
          <w:rFonts w:ascii="Comic Sans MS" w:hAnsi="Comic Sans MS"/>
          <w:b/>
          <w:color w:val="002060"/>
          <w:sz w:val="28"/>
          <w:szCs w:val="28"/>
        </w:rPr>
        <w:t xml:space="preserve"> box</w:t>
      </w:r>
      <w:r w:rsidR="00AB5FE9">
        <w:rPr>
          <w:rFonts w:ascii="Comic Sans MS" w:hAnsi="Comic Sans MS"/>
          <w:b/>
          <w:color w:val="002060"/>
          <w:sz w:val="28"/>
          <w:szCs w:val="28"/>
        </w:rPr>
        <w:t xml:space="preserve">. </w:t>
      </w:r>
    </w:p>
    <w:p w14:paraId="6C676BC7" w14:textId="77777777" w:rsidR="00385234" w:rsidRPr="00AB5FE9" w:rsidRDefault="00385234">
      <w:pPr>
        <w:spacing w:after="200" w:line="276" w:lineRule="auto"/>
      </w:pPr>
    </w:p>
    <w:p w14:paraId="10A6A9AE" w14:textId="77777777" w:rsidR="008A0135" w:rsidRDefault="008A0135" w:rsidP="00385636">
      <w:pPr>
        <w:ind w:right="-630"/>
        <w:rPr>
          <w:rFonts w:ascii="Comic Sans MS" w:hAnsi="Comic Sans MS"/>
          <w:b/>
          <w:color w:val="002060"/>
          <w:sz w:val="28"/>
          <w:szCs w:val="28"/>
          <w:u w:val="single"/>
        </w:rPr>
        <w:sectPr w:rsidR="008A0135" w:rsidSect="006B6231">
          <w:type w:val="continuous"/>
          <w:pgSz w:w="12240" w:h="15840"/>
          <w:pgMar w:top="90" w:right="1440" w:bottom="180" w:left="1440" w:header="144" w:footer="720" w:gutter="0"/>
          <w:cols w:space="720"/>
          <w:docGrid w:linePitch="360"/>
        </w:sectPr>
      </w:pPr>
    </w:p>
    <w:p w14:paraId="63F3E38A" w14:textId="77777777" w:rsidR="00BE4170" w:rsidRDefault="00863431" w:rsidP="00385636">
      <w:pPr>
        <w:ind w:right="-630"/>
        <w:rPr>
          <w:rFonts w:ascii="Comic Sans MS" w:hAnsi="Comic Sans MS"/>
          <w:b/>
          <w:color w:val="002060"/>
          <w:sz w:val="28"/>
          <w:szCs w:val="28"/>
        </w:rPr>
      </w:pPr>
      <w:r>
        <w:rPr>
          <w:noProof/>
        </w:rPr>
        <w:drawing>
          <wp:anchor distT="0" distB="0" distL="114300" distR="114300" simplePos="0" relativeHeight="251654144" behindDoc="0" locked="0" layoutInCell="1" allowOverlap="1" wp14:anchorId="497B1B50" wp14:editId="6E09FCDC">
            <wp:simplePos x="0" y="0"/>
            <wp:positionH relativeFrom="column">
              <wp:posOffset>601579</wp:posOffset>
            </wp:positionH>
            <wp:positionV relativeFrom="paragraph">
              <wp:posOffset>14271</wp:posOffset>
            </wp:positionV>
            <wp:extent cx="251460" cy="257175"/>
            <wp:effectExtent l="0" t="0" r="0" b="9525"/>
            <wp:wrapNone/>
            <wp:docPr id="9" name="Picture 1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Picture 10">
                      <a:extLst>
                        <a:ext uri="{C183D7F6-B498-43B3-948B-1728B52AA6E4}">
                          <adec:decorative xmlns:adec="http://schemas.microsoft.com/office/drawing/2017/decorative" val="1"/>
                        </a:ext>
                      </a:extLst>
                    </pic:cNvPr>
                    <pic:cNvPicPr>
                      <a:picLocks/>
                    </pic:cNvPicPr>
                  </pic:nvPicPr>
                  <pic:blipFill>
                    <a:blip r:embed="rId31"/>
                    <a:srcRect t="6439" b="6439"/>
                    <a:stretch>
                      <a:fillRect/>
                    </a:stretch>
                  </pic:blipFill>
                  <pic:spPr bwMode="auto">
                    <a:xfrm>
                      <a:off x="0" y="0"/>
                      <a:ext cx="251460" cy="25717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1072" behindDoc="0" locked="0" layoutInCell="1" allowOverlap="1" wp14:anchorId="5DA1744D" wp14:editId="4B5199C2">
            <wp:simplePos x="0" y="0"/>
            <wp:positionH relativeFrom="column">
              <wp:posOffset>-635635</wp:posOffset>
            </wp:positionH>
            <wp:positionV relativeFrom="paragraph">
              <wp:posOffset>-111760</wp:posOffset>
            </wp:positionV>
            <wp:extent cx="539115" cy="490855"/>
            <wp:effectExtent l="0" t="0" r="0" b="4445"/>
            <wp:wrapSquare wrapText="bothSides"/>
            <wp:docPr id="8" name="Picture 1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16">
                      <a:extLst>
                        <a:ext uri="{C183D7F6-B498-43B3-948B-1728B52AA6E4}">
                          <adec:decorative xmlns:adec="http://schemas.microsoft.com/office/drawing/2017/decorative" val="1"/>
                        </a:ext>
                      </a:extLst>
                    </pic:cNvPr>
                    <pic:cNvPicPr>
                      <a:picLocks/>
                    </pic:cNvPicPr>
                  </pic:nvPicPr>
                  <pic:blipFill>
                    <a:blip r:embed="rId32">
                      <a:extLst>
                        <a:ext uri="{28A0092B-C50C-407E-A947-70E740481C1C}">
                          <a14:useLocalDpi xmlns:a14="http://schemas.microsoft.com/office/drawing/2010/main" val="0"/>
                        </a:ext>
                      </a:extLst>
                    </a:blip>
                    <a:srcRect l="26624" t="50862" r="69478" b="42778"/>
                    <a:stretch>
                      <a:fillRect/>
                    </a:stretch>
                  </pic:blipFill>
                  <pic:spPr bwMode="auto">
                    <a:xfrm>
                      <a:off x="0" y="0"/>
                      <a:ext cx="539115" cy="490855"/>
                    </a:xfrm>
                    <a:prstGeom prst="rect">
                      <a:avLst/>
                    </a:prstGeom>
                    <a:noFill/>
                    <a:ln>
                      <a:noFill/>
                    </a:ln>
                  </pic:spPr>
                </pic:pic>
              </a:graphicData>
            </a:graphic>
            <wp14:sizeRelH relativeFrom="page">
              <wp14:pctWidth>0</wp14:pctWidth>
            </wp14:sizeRelH>
            <wp14:sizeRelV relativeFrom="page">
              <wp14:pctHeight>0</wp14:pctHeight>
            </wp14:sizeRelV>
          </wp:anchor>
        </w:drawing>
      </w:r>
      <w:r w:rsidR="00BE4170" w:rsidRPr="00BE4170">
        <w:rPr>
          <w:rFonts w:ascii="Comic Sans MS" w:hAnsi="Comic Sans MS"/>
          <w:b/>
          <w:color w:val="002060"/>
          <w:sz w:val="28"/>
          <w:szCs w:val="28"/>
          <w:u w:val="single"/>
        </w:rPr>
        <w:t>Paste</w:t>
      </w:r>
      <w:r w:rsidR="00BE4170" w:rsidRPr="00287CFD">
        <w:rPr>
          <w:rFonts w:ascii="Comic Sans MS" w:hAnsi="Comic Sans MS"/>
          <w:b/>
          <w:color w:val="002060"/>
          <w:sz w:val="28"/>
          <w:szCs w:val="28"/>
        </w:rPr>
        <w:t xml:space="preserve"> </w:t>
      </w:r>
      <w:proofErr w:type="gramStart"/>
      <w:r w:rsidR="00385636">
        <w:rPr>
          <w:rFonts w:ascii="Comic Sans MS" w:hAnsi="Comic Sans MS"/>
          <w:b/>
          <w:color w:val="002060"/>
          <w:sz w:val="28"/>
          <w:szCs w:val="28"/>
        </w:rPr>
        <w:t xml:space="preserve">(  </w:t>
      </w:r>
      <w:proofErr w:type="gramEnd"/>
      <w:r w:rsidR="00385636">
        <w:rPr>
          <w:rFonts w:ascii="Comic Sans MS" w:hAnsi="Comic Sans MS"/>
          <w:b/>
          <w:color w:val="002060"/>
          <w:sz w:val="28"/>
          <w:szCs w:val="28"/>
        </w:rPr>
        <w:t xml:space="preserve"> ) </w:t>
      </w:r>
      <w:r w:rsidR="00BE4170" w:rsidRPr="00287CFD">
        <w:rPr>
          <w:rFonts w:ascii="Comic Sans MS" w:hAnsi="Comic Sans MS"/>
          <w:b/>
          <w:color w:val="002060"/>
          <w:sz w:val="28"/>
          <w:szCs w:val="28"/>
        </w:rPr>
        <w:t xml:space="preserve">the text into the box below. </w:t>
      </w:r>
      <w:r w:rsidR="00BE4170" w:rsidRPr="00D23012">
        <w:rPr>
          <w:rFonts w:ascii="Comic Sans MS" w:hAnsi="Comic Sans MS"/>
          <w:b/>
          <w:color w:val="002060"/>
          <w:sz w:val="28"/>
          <w:szCs w:val="28"/>
          <w:u w:val="single"/>
        </w:rPr>
        <w:t>Read</w:t>
      </w:r>
      <w:r w:rsidR="00BE4170">
        <w:rPr>
          <w:rFonts w:ascii="Comic Sans MS" w:hAnsi="Comic Sans MS"/>
          <w:b/>
          <w:color w:val="002060"/>
          <w:sz w:val="28"/>
          <w:szCs w:val="28"/>
        </w:rPr>
        <w:t xml:space="preserve"> your essay and </w:t>
      </w:r>
      <w:r w:rsidR="00BE4170" w:rsidRPr="00D23012">
        <w:rPr>
          <w:rFonts w:ascii="Comic Sans MS" w:hAnsi="Comic Sans MS"/>
          <w:b/>
          <w:color w:val="002060"/>
          <w:sz w:val="28"/>
          <w:szCs w:val="28"/>
          <w:u w:val="single"/>
        </w:rPr>
        <w:t>edit</w:t>
      </w:r>
      <w:r w:rsidR="00BE4170">
        <w:rPr>
          <w:rFonts w:ascii="Comic Sans MS" w:hAnsi="Comic Sans MS"/>
          <w:b/>
          <w:color w:val="002060"/>
          <w:sz w:val="28"/>
          <w:szCs w:val="28"/>
        </w:rPr>
        <w:t xml:space="preserve"> it. </w:t>
      </w:r>
    </w:p>
    <w:bookmarkStart w:id="2" w:name="Paragraph"/>
    <w:bookmarkEnd w:id="2"/>
    <w:p w14:paraId="1E6D06B1" w14:textId="77777777" w:rsidR="00BE4170" w:rsidRPr="00F646A6" w:rsidRDefault="00863431" w:rsidP="00BE4170">
      <w:r>
        <w:rPr>
          <w:noProof/>
        </w:rPr>
        <mc:AlternateContent>
          <mc:Choice Requires="wps">
            <w:drawing>
              <wp:anchor distT="0" distB="0" distL="114300" distR="114300" simplePos="0" relativeHeight="251652096" behindDoc="1" locked="0" layoutInCell="1" allowOverlap="1" wp14:anchorId="58A2B460" wp14:editId="38F7A265">
                <wp:simplePos x="0" y="0"/>
                <wp:positionH relativeFrom="column">
                  <wp:posOffset>-539115</wp:posOffset>
                </wp:positionH>
                <wp:positionV relativeFrom="paragraph">
                  <wp:posOffset>334010</wp:posOffset>
                </wp:positionV>
                <wp:extent cx="6779895" cy="4770120"/>
                <wp:effectExtent l="38100" t="38100" r="27305" b="30480"/>
                <wp:wrapNone/>
                <wp:docPr id="115169790" name="Rectangl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779895" cy="4770120"/>
                        </a:xfrm>
                        <a:prstGeom prst="rect">
                          <a:avLst/>
                        </a:prstGeom>
                        <a:noFill/>
                        <a:ln w="76200">
                          <a:solidFill>
                            <a:srgbClr val="F79646">
                              <a:lumMod val="75000"/>
                              <a:lumOff val="0"/>
                            </a:srgb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7E8F6B" id="Rectangle 5" o:spid="_x0000_s1026" alt="&quot;&quot;" style="position:absolute;margin-left:-42.45pt;margin-top:26.3pt;width:533.85pt;height:375.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" filled="f" strokecolor="#e46c0a" strokeweight="6pt">
                <v:path arrowok="t"/>
              </v:rect>
            </w:pict>
          </mc:Fallback>
        </mc:AlternateContent>
      </w:r>
      <w:r w:rsidR="00BE4170" w:rsidRPr="00287CFD">
        <w:rPr>
          <w:rFonts w:ascii="Comic Sans MS" w:hAnsi="Comic Sans MS"/>
          <w:b/>
          <w:color w:val="002060"/>
          <w:sz w:val="28"/>
          <w:szCs w:val="28"/>
        </w:rPr>
        <w:t xml:space="preserve">Click </w:t>
      </w:r>
      <w:hyperlink w:anchor="ParagraphExample" w:history="1">
        <w:r w:rsidR="00BE4170" w:rsidRPr="00582D68">
          <w:rPr>
            <w:rStyle w:val="Hyperlink"/>
            <w:rFonts w:ascii="Comic Sans MS" w:hAnsi="Comic Sans MS"/>
            <w:b/>
            <w:color w:val="0000FF"/>
            <w:sz w:val="28"/>
            <w:szCs w:val="28"/>
            <w:u w:val="single"/>
          </w:rPr>
          <w:t>here</w:t>
        </w:r>
      </w:hyperlink>
      <w:r w:rsidR="00BE4170" w:rsidRPr="00287CFD">
        <w:rPr>
          <w:rFonts w:ascii="Comic Sans MS" w:hAnsi="Comic Sans MS"/>
          <w:b/>
          <w:color w:val="002060"/>
          <w:sz w:val="28"/>
          <w:szCs w:val="28"/>
        </w:rPr>
        <w:t xml:space="preserve"> to see how your final paragraph should look.</w:t>
      </w:r>
    </w:p>
    <w:p w14:paraId="57A67ACF" w14:textId="22C2A4E8" w:rsidR="00350399" w:rsidRPr="00676E8E" w:rsidRDefault="0013773A" w:rsidP="00676E8E">
      <w:pPr>
        <w:rPr>
          <w:sz w:val="24"/>
          <w:szCs w:val="24"/>
        </w:rPr>
      </w:pPr>
      <w:r w:rsidRPr="00350399">
        <w:rPr>
          <w:sz w:val="24"/>
          <w:szCs w:val="24"/>
        </w:rPr>
        <w:cr/>
      </w:r>
      <w:sdt>
        <w:sdtPr>
          <w:rPr>
            <w:rStyle w:val="Paragraph"/>
          </w:rPr>
          <w:alias w:val="Right-click and paste sentences here!"/>
          <w:tag w:val="Right-click and paste sentences here!"/>
          <w:id w:val="462537833"/>
          <w:lock w:val="sdtLocked"/>
          <w:placeholder>
            <w:docPart w:val="DefaultPlaceholder_-1854013440"/>
          </w:placeholder>
          <w:showingPlcHdr/>
          <w15:color w:val="000000"/>
          <w:text w:multiLine="1"/>
        </w:sdtPr>
        <w:sdtEndPr>
          <w:rPr>
            <w:rStyle w:val="DefaultParagraphFont"/>
            <w:sz w:val="22"/>
            <w:szCs w:val="24"/>
          </w:rPr>
        </w:sdtEndPr>
        <w:sdtContent>
          <w:r w:rsidR="00D05431" w:rsidRPr="00D66EB4">
            <w:rPr>
              <w:rStyle w:val="Paragraph"/>
            </w:rPr>
            <w:t>Click or tap here to enter text.</w:t>
          </w:r>
        </w:sdtContent>
      </w:sdt>
    </w:p>
    <w:p w14:paraId="28C22E1E" w14:textId="77777777" w:rsidR="002F5B99" w:rsidRPr="008C48ED" w:rsidRDefault="00804311" w:rsidP="00804311">
      <w:pPr>
        <w:rPr>
          <w:sz w:val="28"/>
          <w:szCs w:val="28"/>
        </w:rPr>
      </w:pPr>
      <w:r w:rsidRPr="00804311">
        <w:rPr>
          <w:b/>
          <w:sz w:val="28"/>
          <w:szCs w:val="28"/>
        </w:rPr>
        <w:cr/>
      </w:r>
    </w:p>
    <w:p w14:paraId="3C700359" w14:textId="77777777" w:rsidR="00C623C9" w:rsidRDefault="00863431">
      <w:pPr>
        <w:spacing w:after="200" w:line="276" w:lineRule="auto"/>
        <w:rPr>
          <w:sz w:val="28"/>
          <w:szCs w:val="28"/>
        </w:rPr>
      </w:pPr>
      <w:r>
        <w:rPr>
          <w:noProof/>
        </w:rPr>
        <mc:AlternateContent>
          <mc:Choice Requires="wpg">
            <w:drawing>
              <wp:anchor distT="0" distB="0" distL="114300" distR="114300" simplePos="0" relativeHeight="251655168" behindDoc="0" locked="0" layoutInCell="1" allowOverlap="1" wp14:anchorId="011703FA" wp14:editId="03FE90A3">
                <wp:simplePos x="0" y="0"/>
                <wp:positionH relativeFrom="column">
                  <wp:posOffset>-933450</wp:posOffset>
                </wp:positionH>
                <wp:positionV relativeFrom="page">
                  <wp:posOffset>6043930</wp:posOffset>
                </wp:positionV>
                <wp:extent cx="7803514" cy="3764279"/>
                <wp:effectExtent l="0" t="0" r="26670" b="27305"/>
                <wp:wrapNone/>
                <wp:docPr id="1309379692" name="Group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803514" cy="3764279"/>
                          <a:chOff x="0" y="0"/>
                          <a:chExt cx="7804652" cy="3774522"/>
                        </a:xfrm>
                      </wpg:grpSpPr>
                      <wps:wsp>
                        <wps:cNvPr id="307" name="Text Box 2"/>
                        <wps:cNvSpPr txBox="1">
                          <a:spLocks/>
                        </wps:cNvSpPr>
                        <wps:spPr bwMode="auto">
                          <a:xfrm>
                            <a:off x="0" y="0"/>
                            <a:ext cx="7804652" cy="3774522"/>
                          </a:xfrm>
                          <a:prstGeom prst="rect">
                            <a:avLst/>
                          </a:prstGeom>
                          <a:solidFill>
                            <a:srgbClr val="4F81BD">
                              <a:lumMod val="40000"/>
                              <a:lumOff val="60000"/>
                            </a:srgbClr>
                          </a:solidFill>
                          <a:ln w="9525">
                            <a:solidFill>
                              <a:srgbClr val="000000"/>
                            </a:solidFill>
                            <a:miter lim="800000"/>
                            <a:headEnd/>
                            <a:tailEnd/>
                          </a:ln>
                        </wps:spPr>
                        <wps:txbx>
                          <w:txbxContent>
                            <w:p w14:paraId="556CE279" w14:textId="77777777" w:rsidR="00C5059F" w:rsidRDefault="003F5D00" w:rsidP="00D639D8">
                              <w:pPr>
                                <w:spacing w:after="0" w:line="276" w:lineRule="auto"/>
                                <w:ind w:left="720" w:firstLine="720"/>
                                <w:rPr>
                                  <w:rFonts w:ascii="Comic Sans MS" w:hAnsi="Comic Sans MS"/>
                                  <w:b/>
                                  <w:color w:val="002060"/>
                                  <w:sz w:val="28"/>
                                  <w:szCs w:val="28"/>
                                </w:rPr>
                              </w:pPr>
                              <w:r>
                                <w:rPr>
                                  <w:rFonts w:ascii="Comic Sans MS" w:hAnsi="Comic Sans MS"/>
                                  <w:b/>
                                  <w:color w:val="002060"/>
                                  <w:sz w:val="28"/>
                                  <w:szCs w:val="28"/>
                                </w:rPr>
                                <w:t>Evaluate</w:t>
                              </w:r>
                              <w:r w:rsidR="00C5059F" w:rsidRPr="007C3463">
                                <w:rPr>
                                  <w:rFonts w:ascii="Comic Sans MS" w:hAnsi="Comic Sans MS"/>
                                  <w:b/>
                                  <w:color w:val="002060"/>
                                  <w:sz w:val="28"/>
                                  <w:szCs w:val="28"/>
                                </w:rPr>
                                <w:t>:</w:t>
                              </w:r>
                            </w:p>
                            <w:p w14:paraId="4D39101A" w14:textId="67238F9A" w:rsidR="00C5059F" w:rsidRDefault="00C5059F" w:rsidP="00D639D8">
                              <w:pPr>
                                <w:pStyle w:val="ListParagraph"/>
                                <w:numPr>
                                  <w:ilvl w:val="0"/>
                                  <w:numId w:val="1"/>
                                </w:numPr>
                                <w:spacing w:after="0" w:line="360" w:lineRule="auto"/>
                                <w:ind w:left="2070"/>
                                <w:rPr>
                                  <w:b/>
                                  <w:sz w:val="28"/>
                                  <w:szCs w:val="28"/>
                                </w:rPr>
                              </w:pPr>
                              <w:r w:rsidRPr="00C754F1">
                                <w:rPr>
                                  <w:b/>
                                  <w:sz w:val="28"/>
                                  <w:szCs w:val="28"/>
                                </w:rPr>
                                <w:t xml:space="preserve">How many words do I have in my essay? </w:t>
                              </w:r>
                              <w:sdt>
                                <w:sdtPr>
                                  <w:rPr>
                                    <w:rStyle w:val="Paragraph"/>
                                  </w:rPr>
                                  <w:id w:val="1749235987"/>
                                  <w:lock w:val="sdtLocked"/>
                                  <w:showingPlcHdr/>
                                  <w15:color w:val="000000"/>
                                  <w:text/>
                                </w:sdtPr>
                                <w:sdtEndPr>
                                  <w:rPr>
                                    <w:rStyle w:val="DefaultParagraphFont"/>
                                    <w:b/>
                                    <w:sz w:val="22"/>
                                    <w:szCs w:val="28"/>
                                  </w:rPr>
                                </w:sdtEndPr>
                                <w:sdtContent>
                                  <w:r w:rsidR="00811C88" w:rsidRPr="006C2E15">
                                    <w:rPr>
                                      <w:rStyle w:val="PlaceholderText"/>
                                      <w:color w:val="000000" w:themeColor="text1"/>
                                    </w:rPr>
                                    <w:t>Click or tap here to enter text.</w:t>
                                  </w:r>
                                </w:sdtContent>
                              </w:sdt>
                            </w:p>
                            <w:p w14:paraId="212B8E9D" w14:textId="2A940D5A" w:rsidR="00C5059F" w:rsidRPr="00C754F1" w:rsidRDefault="00C5059F" w:rsidP="00D639D8">
                              <w:pPr>
                                <w:pStyle w:val="ListParagraph"/>
                                <w:numPr>
                                  <w:ilvl w:val="0"/>
                                  <w:numId w:val="1"/>
                                </w:numPr>
                                <w:spacing w:after="0" w:line="360" w:lineRule="auto"/>
                                <w:ind w:left="2070"/>
                                <w:rPr>
                                  <w:b/>
                                  <w:sz w:val="28"/>
                                  <w:szCs w:val="28"/>
                                </w:rPr>
                              </w:pPr>
                              <w:r w:rsidRPr="00C754F1">
                                <w:rPr>
                                  <w:b/>
                                  <w:sz w:val="28"/>
                                  <w:szCs w:val="28"/>
                                </w:rPr>
                                <w:t>How many sentences do I have in my essay?</w:t>
                              </w:r>
                              <w:r w:rsidR="00811C88">
                                <w:rPr>
                                  <w:b/>
                                  <w:sz w:val="28"/>
                                  <w:szCs w:val="28"/>
                                </w:rPr>
                                <w:t xml:space="preserve"> </w:t>
                              </w:r>
                              <w:sdt>
                                <w:sdtPr>
                                  <w:rPr>
                                    <w:rStyle w:val="Paragraph"/>
                                  </w:rPr>
                                  <w:id w:val="1266115955"/>
                                  <w:lock w:val="sdtLocked"/>
                                  <w:showingPlcHdr/>
                                  <w15:color w:val="000000"/>
                                  <w:text w:multiLine="1"/>
                                </w:sdtPr>
                                <w:sdtEndPr>
                                  <w:rPr>
                                    <w:rStyle w:val="DefaultParagraphFont"/>
                                    <w:b/>
                                    <w:sz w:val="22"/>
                                    <w:szCs w:val="28"/>
                                  </w:rPr>
                                </w:sdtEndPr>
                                <w:sdtContent>
                                  <w:r w:rsidR="00811C88" w:rsidRPr="006C2E15">
                                    <w:rPr>
                                      <w:rStyle w:val="PlaceholderText"/>
                                      <w:color w:val="000000" w:themeColor="text1"/>
                                    </w:rPr>
                                    <w:t>Click or tap here to enter text.</w:t>
                                  </w:r>
                                </w:sdtContent>
                              </w:sdt>
                            </w:p>
                            <w:p w14:paraId="1F0AD65C" w14:textId="5880CB94" w:rsidR="00C5059F" w:rsidRDefault="00C5059F" w:rsidP="00D639D8">
                              <w:pPr>
                                <w:pStyle w:val="ListParagraph"/>
                                <w:numPr>
                                  <w:ilvl w:val="0"/>
                                  <w:numId w:val="1"/>
                                </w:numPr>
                                <w:spacing w:after="0" w:line="360" w:lineRule="auto"/>
                                <w:ind w:left="2070"/>
                                <w:rPr>
                                  <w:b/>
                                  <w:sz w:val="28"/>
                                  <w:szCs w:val="28"/>
                                </w:rPr>
                              </w:pPr>
                              <w:r>
                                <w:rPr>
                                  <w:b/>
                                  <w:sz w:val="28"/>
                                  <w:szCs w:val="28"/>
                                </w:rPr>
                                <w:t xml:space="preserve">How many </w:t>
                              </w:r>
                              <w:r w:rsidR="0035236F">
                                <w:rPr>
                                  <w:b/>
                                  <w:sz w:val="28"/>
                                  <w:szCs w:val="28"/>
                                </w:rPr>
                                <w:t>facts</w:t>
                              </w:r>
                              <w:r>
                                <w:rPr>
                                  <w:b/>
                                  <w:sz w:val="28"/>
                                  <w:szCs w:val="28"/>
                                </w:rPr>
                                <w:t xml:space="preserve"> do I have in my essay?</w:t>
                              </w:r>
                              <w:r w:rsidR="00811C88">
                                <w:rPr>
                                  <w:b/>
                                  <w:sz w:val="28"/>
                                  <w:szCs w:val="28"/>
                                </w:rPr>
                                <w:t xml:space="preserve"> </w:t>
                              </w:r>
                              <w:sdt>
                                <w:sdtPr>
                                  <w:rPr>
                                    <w:rStyle w:val="Paragraph"/>
                                  </w:rPr>
                                  <w:id w:val="-1648193990"/>
                                  <w:lock w:val="sdtLocked"/>
                                  <w:showingPlcHdr/>
                                  <w15:color w:val="000000"/>
                                  <w:text w:multiLine="1"/>
                                </w:sdtPr>
                                <w:sdtEndPr>
                                  <w:rPr>
                                    <w:rStyle w:val="DefaultParagraphFont"/>
                                    <w:b/>
                                    <w:sz w:val="22"/>
                                    <w:szCs w:val="28"/>
                                  </w:rPr>
                                </w:sdtEndPr>
                                <w:sdtContent>
                                  <w:r w:rsidR="00811C88" w:rsidRPr="006C2E15">
                                    <w:rPr>
                                      <w:rStyle w:val="PlaceholderText"/>
                                      <w:color w:val="000000" w:themeColor="text1"/>
                                    </w:rPr>
                                    <w:t>Click or tap here to enter text.</w:t>
                                  </w:r>
                                </w:sdtContent>
                              </w:sdt>
                              <w:r w:rsidR="00214AB3">
                                <w:rPr>
                                  <w:b/>
                                  <w:sz w:val="28"/>
                                  <w:szCs w:val="28"/>
                                </w:rPr>
                                <w:t xml:space="preserve"> </w:t>
                              </w:r>
                              <w:r w:rsidR="00DB5A0E">
                                <w:rPr>
                                  <w:b/>
                                  <w:sz w:val="28"/>
                                  <w:szCs w:val="28"/>
                                </w:rPr>
                                <w:t xml:space="preserve">     </w:t>
                              </w:r>
                            </w:p>
                            <w:p w14:paraId="7DCE392C" w14:textId="7AC15555" w:rsidR="00C5059F" w:rsidRDefault="00C5059F" w:rsidP="00D639D8">
                              <w:pPr>
                                <w:pStyle w:val="ListParagraph"/>
                                <w:numPr>
                                  <w:ilvl w:val="0"/>
                                  <w:numId w:val="1"/>
                                </w:numPr>
                                <w:spacing w:after="0" w:line="360" w:lineRule="auto"/>
                                <w:ind w:left="2070"/>
                                <w:rPr>
                                  <w:b/>
                                  <w:sz w:val="28"/>
                                  <w:szCs w:val="28"/>
                                </w:rPr>
                              </w:pPr>
                              <w:r>
                                <w:rPr>
                                  <w:b/>
                                  <w:sz w:val="28"/>
                                  <w:szCs w:val="28"/>
                                </w:rPr>
                                <w:t xml:space="preserve">How many </w:t>
                              </w:r>
                              <w:r w:rsidR="0035236F">
                                <w:rPr>
                                  <w:b/>
                                  <w:sz w:val="28"/>
                                  <w:szCs w:val="28"/>
                                </w:rPr>
                                <w:t>elaborations</w:t>
                              </w:r>
                              <w:r>
                                <w:rPr>
                                  <w:b/>
                                  <w:sz w:val="28"/>
                                  <w:szCs w:val="28"/>
                                </w:rPr>
                                <w:t xml:space="preserve"> do I have in my essay? </w:t>
                              </w:r>
                              <w:sdt>
                                <w:sdtPr>
                                  <w:rPr>
                                    <w:rStyle w:val="Paragraph"/>
                                  </w:rPr>
                                  <w:id w:val="-1712029121"/>
                                  <w:lock w:val="sdtLocked"/>
                                  <w:showingPlcHdr/>
                                  <w15:color w:val="000000"/>
                                  <w:text w:multiLine="1"/>
                                </w:sdtPr>
                                <w:sdtEndPr>
                                  <w:rPr>
                                    <w:rStyle w:val="DefaultParagraphFont"/>
                                    <w:b/>
                                    <w:sz w:val="22"/>
                                    <w:szCs w:val="28"/>
                                  </w:rPr>
                                </w:sdtEndPr>
                                <w:sdtContent>
                                  <w:r w:rsidR="00811C88" w:rsidRPr="006C2E15">
                                    <w:rPr>
                                      <w:rStyle w:val="PlaceholderText"/>
                                      <w:color w:val="000000" w:themeColor="text1"/>
                                    </w:rPr>
                                    <w:t>Click or tap here to enter text.</w:t>
                                  </w:r>
                                </w:sdtContent>
                              </w:sdt>
                              <w:r w:rsidR="00214AB3">
                                <w:rPr>
                                  <w:b/>
                                  <w:sz w:val="28"/>
                                  <w:szCs w:val="28"/>
                                </w:rPr>
                                <w:t xml:space="preserve"> </w:t>
                              </w:r>
                              <w:r w:rsidR="00DB5A0E">
                                <w:rPr>
                                  <w:b/>
                                  <w:sz w:val="28"/>
                                  <w:szCs w:val="28"/>
                                </w:rPr>
                                <w:t xml:space="preserve">     </w:t>
                              </w:r>
                            </w:p>
                            <w:p w14:paraId="6B743E33" w14:textId="19ED9D67" w:rsidR="00C5059F" w:rsidRDefault="00C5059F" w:rsidP="00D639D8">
                              <w:pPr>
                                <w:pStyle w:val="ListParagraph"/>
                                <w:numPr>
                                  <w:ilvl w:val="0"/>
                                  <w:numId w:val="1"/>
                                </w:numPr>
                                <w:spacing w:after="0" w:line="360" w:lineRule="auto"/>
                                <w:ind w:left="2070"/>
                                <w:rPr>
                                  <w:b/>
                                  <w:sz w:val="28"/>
                                  <w:szCs w:val="28"/>
                                </w:rPr>
                              </w:pPr>
                              <w:r>
                                <w:rPr>
                                  <w:b/>
                                  <w:sz w:val="28"/>
                                  <w:szCs w:val="28"/>
                                </w:rPr>
                                <w:t xml:space="preserve">Do all my sentences make sense? </w:t>
                              </w:r>
                              <w:sdt>
                                <w:sdtPr>
                                  <w:rPr>
                                    <w:rStyle w:val="Paragraph"/>
                                  </w:rPr>
                                  <w:id w:val="1456517786"/>
                                  <w:lock w:val="sdtLocked"/>
                                  <w:showingPlcHdr/>
                                  <w15:color w:val="000000"/>
                                  <w:dropDownList>
                                    <w:listItem w:value="Choose an item."/>
                                    <w:listItem w:displayText="Yes, all of my sentences make sense." w:value="Yes, all of my sentences make sense."/>
                                    <w:listItem w:displayText="No, not all my sentences make sense." w:value="No, not all my sentences make sense."/>
                                    <w:listItem w:displayText="I edited my essay to make sense." w:value="I edited my essay to make sense."/>
                                  </w:dropDownList>
                                </w:sdtPr>
                                <w:sdtEndPr>
                                  <w:rPr>
                                    <w:rStyle w:val="DefaultParagraphFont"/>
                                    <w:b/>
                                    <w:sz w:val="22"/>
                                    <w:szCs w:val="28"/>
                                  </w:rPr>
                                </w:sdtEndPr>
                                <w:sdtContent>
                                  <w:r w:rsidR="000C284B" w:rsidRPr="006C2E15">
                                    <w:rPr>
                                      <w:rStyle w:val="PlaceholderText"/>
                                      <w:color w:val="000000" w:themeColor="text1"/>
                                    </w:rPr>
                                    <w:t>Choose an item.</w:t>
                                  </w:r>
                                </w:sdtContent>
                              </w:sdt>
                              <w:r w:rsidR="00DB5A0E">
                                <w:rPr>
                                  <w:sz w:val="28"/>
                                  <w:szCs w:val="28"/>
                                </w:rPr>
                                <w:t xml:space="preserve">     </w:t>
                              </w:r>
                              <w:r>
                                <w:rPr>
                                  <w:b/>
                                  <w:sz w:val="28"/>
                                  <w:szCs w:val="28"/>
                                </w:rPr>
                                <w:t xml:space="preserve"> </w:t>
                              </w:r>
                            </w:p>
                            <w:p w14:paraId="6583160C" w14:textId="77777777" w:rsidR="00C5059F" w:rsidRPr="005722F9" w:rsidRDefault="00C5059F" w:rsidP="00237B38">
                              <w:pPr>
                                <w:spacing w:after="0" w:line="240" w:lineRule="auto"/>
                                <w:ind w:left="2070"/>
                                <w:rPr>
                                  <w:b/>
                                  <w:sz w:val="28"/>
                                  <w:szCs w:val="28"/>
                                </w:rPr>
                              </w:pPr>
                              <w:r>
                                <w:rPr>
                                  <w:b/>
                                  <w:sz w:val="28"/>
                                  <w:szCs w:val="28"/>
                                </w:rPr>
                                <w:t xml:space="preserve">                                                            </w:t>
                              </w:r>
                              <w:r w:rsidR="00863431" w:rsidRPr="00A763A5">
                                <w:rPr>
                                  <w:rFonts w:ascii="Arial" w:hAnsi="Arial" w:cs="Arial"/>
                                  <w:noProof/>
                                  <w:sz w:val="20"/>
                                  <w:szCs w:val="20"/>
                                </w:rPr>
                                <w:drawing>
                                  <wp:inline distT="0" distB="0" distL="0" distR="0" wp14:anchorId="1C1BAC08" wp14:editId="42EFD777">
                                    <wp:extent cx="381635" cy="381635"/>
                                    <wp:effectExtent l="0" t="0" r="0" b="0"/>
                                    <wp:docPr id="1293498209" name="Picture 69" descr="Sad face">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93498209" name="Picture 69" descr="Sad face">
                                              <a:extLst>
                                                <a:ext uri="{C183D7F6-B498-43B3-948B-1728B52AA6E4}">
                                                  <adec:decorative xmlns:adec="http://schemas.microsoft.com/office/drawing/2017/decorative" val="0"/>
                                                </a:ext>
                                              </a:extLst>
                                            </pic:cNvPr>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81635" cy="381635"/>
                                            </a:xfrm>
                                            <a:prstGeom prst="rect">
                                              <a:avLst/>
                                            </a:prstGeom>
                                            <a:noFill/>
                                            <a:ln>
                                              <a:noFill/>
                                            </a:ln>
                                          </pic:spPr>
                                        </pic:pic>
                                      </a:graphicData>
                                    </a:graphic>
                                  </wp:inline>
                                </w:drawing>
                              </w:r>
                              <w:r>
                                <w:rPr>
                                  <w:b/>
                                  <w:sz w:val="28"/>
                                  <w:szCs w:val="28"/>
                                </w:rPr>
                                <w:t xml:space="preserve">      </w:t>
                              </w:r>
                              <w:r w:rsidR="00863431" w:rsidRPr="00A763A5">
                                <w:rPr>
                                  <w:rFonts w:ascii="Arial" w:hAnsi="Arial" w:cs="Arial"/>
                                  <w:noProof/>
                                  <w:sz w:val="20"/>
                                  <w:szCs w:val="20"/>
                                </w:rPr>
                                <w:drawing>
                                  <wp:inline distT="0" distB="0" distL="0" distR="0" wp14:anchorId="5275419C" wp14:editId="7D3D5025">
                                    <wp:extent cx="381635" cy="381635"/>
                                    <wp:effectExtent l="0" t="0" r="0" b="0"/>
                                    <wp:docPr id="4" name="Picture 70" descr="Unsure fa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Picture 70" descr="Unsure face"/>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81635" cy="381635"/>
                                            </a:xfrm>
                                            <a:prstGeom prst="rect">
                                              <a:avLst/>
                                            </a:prstGeom>
                                            <a:noFill/>
                                            <a:ln>
                                              <a:noFill/>
                                            </a:ln>
                                          </pic:spPr>
                                        </pic:pic>
                                      </a:graphicData>
                                    </a:graphic>
                                  </wp:inline>
                                </w:drawing>
                              </w:r>
                              <w:r>
                                <w:rPr>
                                  <w:b/>
                                  <w:sz w:val="28"/>
                                  <w:szCs w:val="28"/>
                                </w:rPr>
                                <w:t xml:space="preserve">      </w:t>
                              </w:r>
                              <w:r w:rsidR="00863431" w:rsidRPr="00A763A5">
                                <w:rPr>
                                  <w:rFonts w:ascii="Arial" w:hAnsi="Arial" w:cs="Arial"/>
                                  <w:noProof/>
                                  <w:sz w:val="20"/>
                                  <w:szCs w:val="20"/>
                                </w:rPr>
                                <w:drawing>
                                  <wp:inline distT="0" distB="0" distL="0" distR="0" wp14:anchorId="27683D73" wp14:editId="0282B503">
                                    <wp:extent cx="381635" cy="381635"/>
                                    <wp:effectExtent l="0" t="0" r="0" b="0"/>
                                    <wp:docPr id="5" name="Picture 71" descr="Happy fa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71" descr="Happy face"/>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81635" cy="381635"/>
                                            </a:xfrm>
                                            <a:prstGeom prst="rect">
                                              <a:avLst/>
                                            </a:prstGeom>
                                            <a:noFill/>
                                            <a:ln>
                                              <a:noFill/>
                                            </a:ln>
                                          </pic:spPr>
                                        </pic:pic>
                                      </a:graphicData>
                                    </a:graphic>
                                  </wp:inline>
                                </w:drawing>
                              </w:r>
                            </w:p>
                            <w:p w14:paraId="70F1BD5F" w14:textId="66412D14" w:rsidR="00C5059F" w:rsidRPr="00C355EE" w:rsidRDefault="00C5059F" w:rsidP="00237B38">
                              <w:pPr>
                                <w:pStyle w:val="ListParagraph"/>
                                <w:numPr>
                                  <w:ilvl w:val="0"/>
                                  <w:numId w:val="1"/>
                                </w:numPr>
                                <w:spacing w:after="0" w:line="360" w:lineRule="auto"/>
                                <w:ind w:left="2074"/>
                                <w:rPr>
                                  <w:b/>
                                  <w:sz w:val="28"/>
                                  <w:szCs w:val="28"/>
                                </w:rPr>
                              </w:pPr>
                              <w:r>
                                <w:rPr>
                                  <w:b/>
                                  <w:sz w:val="28"/>
                                  <w:szCs w:val="28"/>
                                </w:rPr>
                                <w:t xml:space="preserve">How do I feel about my essay:       </w:t>
                              </w:r>
                              <w:sdt>
                                <w:sdtPr>
                                  <w:rPr>
                                    <w:b/>
                                    <w:sz w:val="28"/>
                                    <w:szCs w:val="28"/>
                                  </w:rPr>
                                  <w:id w:val="-240796985"/>
                                  <w:lock w:val="sdtLocked"/>
                                  <w15:color w:val="000000"/>
                                  <w14:checkbox>
                                    <w14:checked w14:val="0"/>
                                    <w14:checkedState w14:val="2612" w14:font="MS Gothic"/>
                                    <w14:uncheckedState w14:val="2610" w14:font="MS Gothic"/>
                                  </w14:checkbox>
                                </w:sdtPr>
                                <w:sdtEndPr/>
                                <w:sdtContent>
                                  <w:r w:rsidR="000D0C34">
                                    <w:rPr>
                                      <w:rFonts w:ascii="MS Gothic" w:eastAsia="MS Gothic" w:hAnsi="MS Gothic" w:hint="eastAsia"/>
                                      <w:b/>
                                      <w:sz w:val="28"/>
                                      <w:szCs w:val="28"/>
                                    </w:rPr>
                                    <w:t>☐</w:t>
                                  </w:r>
                                </w:sdtContent>
                              </w:sdt>
                              <w:r w:rsidR="005C7B22" w:rsidRPr="00A763A5">
                                <w:rPr>
                                  <w:rFonts w:cs="Calibri"/>
                                  <w:sz w:val="28"/>
                                  <w:szCs w:val="28"/>
                                </w:rPr>
                                <w:t xml:space="preserve">     </w:t>
                              </w:r>
                              <w:r>
                                <w:rPr>
                                  <w:b/>
                                  <w:sz w:val="28"/>
                                  <w:szCs w:val="28"/>
                                </w:rPr>
                                <w:t xml:space="preserve">   </w:t>
                              </w:r>
                              <w:r w:rsidR="00972921">
                                <w:rPr>
                                  <w:b/>
                                  <w:sz w:val="28"/>
                                  <w:szCs w:val="28"/>
                                </w:rPr>
                                <w:t xml:space="preserve"> </w:t>
                              </w:r>
                              <w:r w:rsidR="005C7B22">
                                <w:rPr>
                                  <w:b/>
                                  <w:sz w:val="28"/>
                                  <w:szCs w:val="28"/>
                                </w:rPr>
                                <w:t xml:space="preserve">  </w:t>
                              </w:r>
                              <w:r w:rsidR="001D6334">
                                <w:rPr>
                                  <w:b/>
                                  <w:sz w:val="28"/>
                                  <w:szCs w:val="28"/>
                                </w:rPr>
                                <w:t xml:space="preserve"> </w:t>
                              </w:r>
                              <w:sdt>
                                <w:sdtPr>
                                  <w:rPr>
                                    <w:b/>
                                    <w:sz w:val="28"/>
                                    <w:szCs w:val="28"/>
                                  </w:rPr>
                                  <w:id w:val="-1312949975"/>
                                  <w:lock w:val="sdtLocked"/>
                                  <w15:color w:val="000000"/>
                                  <w14:checkbox>
                                    <w14:checked w14:val="0"/>
                                    <w14:checkedState w14:val="2612" w14:font="MS Gothic"/>
                                    <w14:uncheckedState w14:val="2610" w14:font="MS Gothic"/>
                                  </w14:checkbox>
                                </w:sdtPr>
                                <w:sdtEndPr/>
                                <w:sdtContent>
                                  <w:r w:rsidR="000D0C34">
                                    <w:rPr>
                                      <w:rFonts w:ascii="MS Gothic" w:eastAsia="MS Gothic" w:hAnsi="MS Gothic" w:hint="eastAsia"/>
                                      <w:b/>
                                      <w:sz w:val="28"/>
                                      <w:szCs w:val="28"/>
                                    </w:rPr>
                                    <w:t>☐</w:t>
                                  </w:r>
                                </w:sdtContent>
                              </w:sdt>
                              <w:r>
                                <w:rPr>
                                  <w:b/>
                                  <w:sz w:val="28"/>
                                  <w:szCs w:val="28"/>
                                </w:rPr>
                                <w:t xml:space="preserve"> </w:t>
                              </w:r>
                              <w:r w:rsidR="005C7B22" w:rsidRPr="00A763A5">
                                <w:rPr>
                                  <w:rFonts w:cs="Calibri"/>
                                  <w:sz w:val="28"/>
                                  <w:szCs w:val="28"/>
                                </w:rPr>
                                <w:t xml:space="preserve">     </w:t>
                              </w:r>
                              <w:r w:rsidR="001D6334">
                                <w:rPr>
                                  <w:b/>
                                  <w:sz w:val="28"/>
                                  <w:szCs w:val="28"/>
                                </w:rPr>
                                <w:t xml:space="preserve"> </w:t>
                              </w:r>
                              <w:r w:rsidR="00C6738A">
                                <w:rPr>
                                  <w:b/>
                                  <w:sz w:val="28"/>
                                  <w:szCs w:val="28"/>
                                </w:rPr>
                                <w:t xml:space="preserve">   </w:t>
                              </w:r>
                              <w:r>
                                <w:rPr>
                                  <w:b/>
                                  <w:sz w:val="28"/>
                                  <w:szCs w:val="28"/>
                                </w:rPr>
                                <w:t xml:space="preserve"> </w:t>
                              </w:r>
                              <w:sdt>
                                <w:sdtPr>
                                  <w:rPr>
                                    <w:b/>
                                    <w:sz w:val="28"/>
                                    <w:szCs w:val="28"/>
                                  </w:rPr>
                                  <w:id w:val="171076696"/>
                                  <w:lock w:val="sdtLocked"/>
                                  <w15:color w:val="000000"/>
                                  <w14:checkbox>
                                    <w14:checked w14:val="0"/>
                                    <w14:checkedState w14:val="2612" w14:font="MS Gothic"/>
                                    <w14:uncheckedState w14:val="2610" w14:font="MS Gothic"/>
                                  </w14:checkbox>
                                </w:sdtPr>
                                <w:sdtEndPr/>
                                <w:sdtContent>
                                  <w:r w:rsidR="000D0C34">
                                    <w:rPr>
                                      <w:rFonts w:ascii="MS Gothic" w:eastAsia="MS Gothic" w:hAnsi="MS Gothic" w:hint="eastAsia"/>
                                      <w:b/>
                                      <w:sz w:val="28"/>
                                      <w:szCs w:val="28"/>
                                    </w:rPr>
                                    <w:t>☐</w:t>
                                  </w:r>
                                </w:sdtContent>
                              </w:sdt>
                              <w:r w:rsidR="005C7B22" w:rsidRPr="00A763A5">
                                <w:rPr>
                                  <w:rFonts w:cs="Calibri"/>
                                  <w:sz w:val="28"/>
                                  <w:szCs w:val="28"/>
                                </w:rPr>
                                <w:t xml:space="preserve">    </w:t>
                              </w:r>
                            </w:p>
                            <w:p w14:paraId="27401B55" w14:textId="4C1BFAE6" w:rsidR="00C5059F" w:rsidRPr="00A256E3" w:rsidRDefault="00C5059F" w:rsidP="00A256E3">
                              <w:pPr>
                                <w:pStyle w:val="ListParagraph"/>
                                <w:numPr>
                                  <w:ilvl w:val="0"/>
                                  <w:numId w:val="1"/>
                                </w:numPr>
                                <w:spacing w:line="360" w:lineRule="auto"/>
                                <w:ind w:left="2070"/>
                                <w:rPr>
                                  <w:b/>
                                  <w:sz w:val="28"/>
                                  <w:szCs w:val="28"/>
                                </w:rPr>
                              </w:pPr>
                              <w:r w:rsidRPr="00C355EE">
                                <w:rPr>
                                  <w:b/>
                                  <w:sz w:val="28"/>
                                  <w:szCs w:val="28"/>
                                </w:rPr>
                                <w:t>My next goal is:</w:t>
                              </w:r>
                              <w:r>
                                <w:rPr>
                                  <w:b/>
                                  <w:sz w:val="28"/>
                                  <w:szCs w:val="28"/>
                                </w:rPr>
                                <w:t xml:space="preserve"> </w:t>
                              </w:r>
                              <w:sdt>
                                <w:sdtPr>
                                  <w:rPr>
                                    <w:rStyle w:val="Evaluation"/>
                                  </w:rPr>
                                  <w:alias w:val="Next Goal"/>
                                  <w:tag w:val="Next Goal"/>
                                  <w:id w:val="1470324781"/>
                                  <w:lock w:val="sdtLocked"/>
                                  <w15:color w:val="000000"/>
                                  <w:comboBox>
                                    <w:listItem w:displayText="Choose your next goal here!" w:value="Choose your next goal here!"/>
                                    <w:listItem w:displayText="I will include 3 facts and 1 elaboration." w:value="I will include 3 facts and 1 elaboration."/>
                                    <w:listItem w:displayText="I will include 3 facts and 2 elaborations." w:value="I will include 3 facts and 2 elaborations."/>
                                    <w:listItem w:displayText="I will include 3 facts  and 3 elaborations." w:value="I will include 3 facts  and 3 elaborations."/>
                                  </w:comboBox>
                                </w:sdtPr>
                                <w:sdtEndPr>
                                  <w:rPr>
                                    <w:rStyle w:val="Evaluation"/>
                                  </w:rPr>
                                </w:sdtEndPr>
                                <w:sdtContent>
                                  <w:r w:rsidR="00811C88" w:rsidRPr="00AC49E5">
                                    <w:rPr>
                                      <w:rStyle w:val="Evaluation"/>
                                    </w:rPr>
                                    <w:t>Choose your goal here!</w:t>
                                  </w:r>
                                </w:sdtContent>
                              </w:sdt>
                            </w:p>
                            <w:p w14:paraId="61654C77" w14:textId="31320D42" w:rsidR="00C5059F" w:rsidRPr="00237B38" w:rsidRDefault="00F66142" w:rsidP="00237B38">
                              <w:pPr>
                                <w:pStyle w:val="ListParagraph"/>
                                <w:spacing w:after="0" w:line="360" w:lineRule="auto"/>
                                <w:ind w:left="1440"/>
                                <w:rPr>
                                  <w:b/>
                                  <w:sz w:val="28"/>
                                  <w:szCs w:val="28"/>
                                </w:rPr>
                              </w:pPr>
                              <w:r>
                                <w:rPr>
                                  <w:rFonts w:ascii="Comic Sans MS" w:hAnsi="Comic Sans MS"/>
                                  <w:b/>
                                  <w:color w:val="002060"/>
                                  <w:sz w:val="28"/>
                                  <w:szCs w:val="28"/>
                                </w:rPr>
                                <w:t>F</w:t>
                              </w:r>
                              <w:r w:rsidR="00C5059F">
                                <w:rPr>
                                  <w:rFonts w:ascii="Comic Sans MS" w:hAnsi="Comic Sans MS"/>
                                  <w:b/>
                                  <w:color w:val="002060"/>
                                  <w:sz w:val="28"/>
                                  <w:szCs w:val="28"/>
                                </w:rPr>
                                <w:t>eedback</w:t>
                              </w:r>
                              <w:r w:rsidR="00C5059F" w:rsidRPr="00DE05CE">
                                <w:rPr>
                                  <w:rFonts w:ascii="Comic Sans MS" w:hAnsi="Comic Sans MS"/>
                                  <w:b/>
                                  <w:color w:val="002060"/>
                                  <w:sz w:val="28"/>
                                  <w:szCs w:val="28"/>
                                </w:rPr>
                                <w:t>:</w:t>
                              </w:r>
                              <w:r w:rsidR="00C5059F" w:rsidRPr="00DE05CE">
                                <w:rPr>
                                  <w:rFonts w:ascii="Times New Roman" w:hAnsi="Times New Roman"/>
                                  <w:sz w:val="24"/>
                                  <w:szCs w:val="24"/>
                                </w:rPr>
                                <w:t xml:space="preserve"> </w:t>
                              </w:r>
                              <w:r w:rsidR="00C5059F">
                                <w:rPr>
                                  <w:sz w:val="28"/>
                                  <w:szCs w:val="28"/>
                                </w:rPr>
                                <w:t>Y</w:t>
                              </w:r>
                              <w:r w:rsidR="00C5059F" w:rsidRPr="00DE05CE">
                                <w:rPr>
                                  <w:sz w:val="28"/>
                                  <w:szCs w:val="28"/>
                                </w:rPr>
                                <w:t>ou</w:t>
                              </w:r>
                              <w:r w:rsidR="00C5059F">
                                <w:rPr>
                                  <w:sz w:val="28"/>
                                  <w:szCs w:val="28"/>
                                </w:rPr>
                                <w:t>’ve</w:t>
                              </w:r>
                              <w:r w:rsidR="00C5059F" w:rsidRPr="00DE05CE">
                                <w:rPr>
                                  <w:sz w:val="28"/>
                                  <w:szCs w:val="28"/>
                                </w:rPr>
                                <w:t xml:space="preserve"> include</w:t>
                              </w:r>
                              <w:r w:rsidR="00F73B5F">
                                <w:rPr>
                                  <w:sz w:val="28"/>
                                  <w:szCs w:val="28"/>
                                </w:rPr>
                                <w:t xml:space="preserve">d </w:t>
                              </w:r>
                              <w:sdt>
                                <w:sdtPr>
                                  <w:rPr>
                                    <w:rStyle w:val="Style7"/>
                                  </w:rPr>
                                  <w:alias w:val="Click or tap to enter feedback"/>
                                  <w:tag w:val="Click or tap to enter feedback"/>
                                  <w:id w:val="-374474677"/>
                                  <w:lock w:val="sdtLocked"/>
                                  <w:showingPlcHdr/>
                                  <w15:color w:val="000000"/>
                                  <w:text w:multiLine="1"/>
                                </w:sdtPr>
                                <w:sdtEndPr>
                                  <w:rPr>
                                    <w:rStyle w:val="DefaultParagraphFont"/>
                                    <w:sz w:val="22"/>
                                    <w:szCs w:val="28"/>
                                    <w:u w:val="none"/>
                                  </w:rPr>
                                </w:sdtEndPr>
                                <w:sdtContent>
                                  <w:r w:rsidR="00811C88" w:rsidRPr="00F73B5F">
                                    <w:rPr>
                                      <w:rStyle w:val="PlaceholderText"/>
                                      <w:color w:val="000000" w:themeColor="text1"/>
                                      <w:sz w:val="28"/>
                                    </w:rPr>
                                    <w:t>Click or tap here to enter text.</w:t>
                                  </w:r>
                                </w:sdtContent>
                              </w:sdt>
                              <w:r w:rsidR="00AC49E5">
                                <w:rPr>
                                  <w:rStyle w:val="Style7"/>
                                  <w:u w:val="none"/>
                                </w:rPr>
                                <w:t xml:space="preserve"> </w:t>
                              </w:r>
                              <w:r w:rsidR="00C5059F" w:rsidRPr="00DE05CE">
                                <w:rPr>
                                  <w:sz w:val="28"/>
                                  <w:szCs w:val="28"/>
                                </w:rPr>
                                <w:t>in y</w:t>
                              </w:r>
                              <w:r w:rsidR="00C5059F">
                                <w:rPr>
                                  <w:sz w:val="28"/>
                                  <w:szCs w:val="28"/>
                                </w:rPr>
                                <w:t>our essay</w:t>
                              </w:r>
                              <w:r w:rsidR="00C5059F" w:rsidRPr="00DE05CE">
                                <w:rPr>
                                  <w:sz w:val="28"/>
                                  <w:szCs w:val="28"/>
                                </w:rPr>
                                <w:t>,</w:t>
                              </w:r>
                              <w:r w:rsidR="00C5059F">
                                <w:rPr>
                                  <w:rFonts w:ascii="Times New Roman" w:hAnsi="Times New Roman"/>
                                  <w:sz w:val="24"/>
                                  <w:szCs w:val="24"/>
                                </w:rPr>
                                <w:t xml:space="preserve"> </w:t>
                              </w:r>
                              <w:r w:rsidR="00C5059F" w:rsidRPr="00DE05CE">
                                <w:rPr>
                                  <w:sz w:val="28"/>
                                  <w:szCs w:val="28"/>
                                </w:rPr>
                                <w:t>which</w:t>
                              </w:r>
                              <w:r w:rsidR="00C5059F">
                                <w:rPr>
                                  <w:sz w:val="28"/>
                                  <w:szCs w:val="28"/>
                                </w:rPr>
                                <w:t xml:space="preserve"> makes you </w:t>
                              </w:r>
                              <w:r w:rsidR="00C5059F" w:rsidRPr="00B713AC">
                                <w:rPr>
                                  <w:b/>
                                  <w:color w:val="002060"/>
                                  <w:sz w:val="28"/>
                                  <w:szCs w:val="28"/>
                                  <w:u w:val="single"/>
                                </w:rPr>
                                <w:t>a great writer</w:t>
                              </w:r>
                              <w:r w:rsidR="00C5059F">
                                <w:rPr>
                                  <w:sz w:val="28"/>
                                  <w:szCs w:val="28"/>
                                </w:rPr>
                                <w:t>!</w:t>
                              </w:r>
                            </w:p>
                          </w:txbxContent>
                        </wps:txbx>
                        <wps:bodyPr rot="0" vert="horz" wrap="square" lIns="91440" tIns="45720" rIns="91440" bIns="45720" anchor="t" anchorCtr="0">
                          <a:spAutoFit/>
                        </wps:bodyPr>
                      </wps:wsp>
                      <pic:pic xmlns:pic="http://schemas.openxmlformats.org/drawingml/2006/picture">
                        <pic:nvPicPr>
                          <pic:cNvPr id="12" name="Picture 12"/>
                          <pic:cNvPicPr>
                            <a:picLocks/>
                          </pic:cNvPicPr>
                        </pic:nvPicPr>
                        <pic:blipFill rotWithShape="1">
                          <a:blip r:embed="rId36"/>
                          <a:srcRect l="5788" t="26982" r="90818" b="66679"/>
                          <a:stretch/>
                        </pic:blipFill>
                        <pic:spPr bwMode="auto">
                          <a:xfrm>
                            <a:off x="533400" y="19050"/>
                            <a:ext cx="381000" cy="400050"/>
                          </a:xfrm>
                          <a:prstGeom prst="rect">
                            <a:avLst/>
                          </a:prstGeom>
                          <a:ln>
                            <a:noFill/>
                          </a:ln>
                        </pic:spPr>
                      </pic:pic>
                    </wpg:wgp>
                  </a:graphicData>
                </a:graphic>
                <wp14:sizeRelH relativeFrom="margin">
                  <wp14:pctWidth>0</wp14:pctWidth>
                </wp14:sizeRelH>
                <wp14:sizeRelV relativeFrom="margin">
                  <wp14:pctHeight>0</wp14:pctHeight>
                </wp14:sizeRelV>
              </wp:anchor>
            </w:drawing>
          </mc:Choice>
          <mc:Fallback>
            <w:pict>
              <v:group w14:anchorId="011703FA" id="Group 3" o:spid="_x0000_s1028" alt="&quot;&quot;" style="position:absolute;margin-left:-73.5pt;margin-top:475.9pt;width:614.45pt;height:296.4pt;z-index:251655168;mso-position-vertical-relative:page;mso-width-relative:margin;mso-height-relative:margin" coordsize="78046,377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">
                <v:shape id="Text Box 2" o:spid="_x0000_s1029" type="#_x0000_t202" style="position:absolute;width:78046;height:377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" fillcolor="#b9cde5">
                  <v:path arrowok="t"/>
                  <v:textbox style="mso-fit-shape-to-text:t">
                    <w:txbxContent>
                      <w:p w14:paraId="556CE279" w14:textId="77777777" w:rsidR="00C5059F" w:rsidRDefault="003F5D00" w:rsidP="00D639D8">
                        <w:pPr>
                          <w:spacing w:after="0" w:line="276" w:lineRule="auto"/>
                          <w:ind w:left="720" w:firstLine="720"/>
                          <w:rPr>
                            <w:rFonts w:ascii="Comic Sans MS" w:hAnsi="Comic Sans MS"/>
                            <w:b/>
                            <w:color w:val="002060"/>
                            <w:sz w:val="28"/>
                            <w:szCs w:val="28"/>
                          </w:rPr>
                        </w:pPr>
                        <w:r>
                          <w:rPr>
                            <w:rFonts w:ascii="Comic Sans MS" w:hAnsi="Comic Sans MS"/>
                            <w:b/>
                            <w:color w:val="002060"/>
                            <w:sz w:val="28"/>
                            <w:szCs w:val="28"/>
                          </w:rPr>
                          <w:t>Evaluate</w:t>
                        </w:r>
                        <w:r w:rsidR="00C5059F" w:rsidRPr="007C3463">
                          <w:rPr>
                            <w:rFonts w:ascii="Comic Sans MS" w:hAnsi="Comic Sans MS"/>
                            <w:b/>
                            <w:color w:val="002060"/>
                            <w:sz w:val="28"/>
                            <w:szCs w:val="28"/>
                          </w:rPr>
                          <w:t>:</w:t>
                        </w:r>
                      </w:p>
                      <w:p w14:paraId="4D39101A" w14:textId="67238F9A" w:rsidR="00C5059F" w:rsidRDefault="00C5059F" w:rsidP="00D639D8">
                        <w:pPr>
                          <w:pStyle w:val="ListParagraph"/>
                          <w:numPr>
                            <w:ilvl w:val="0"/>
                            <w:numId w:val="1"/>
                          </w:numPr>
                          <w:spacing w:after="0" w:line="360" w:lineRule="auto"/>
                          <w:ind w:left="2070"/>
                          <w:rPr>
                            <w:b/>
                            <w:sz w:val="28"/>
                            <w:szCs w:val="28"/>
                          </w:rPr>
                        </w:pPr>
                        <w:r w:rsidRPr="00C754F1">
                          <w:rPr>
                            <w:b/>
                            <w:sz w:val="28"/>
                            <w:szCs w:val="28"/>
                          </w:rPr>
                          <w:t xml:space="preserve">How many words do I have in my essay? </w:t>
                        </w:r>
                        <w:sdt>
                          <w:sdtPr>
                            <w:rPr>
                              <w:rStyle w:val="Paragraph"/>
                            </w:rPr>
                            <w:id w:val="1749235987"/>
                            <w:lock w:val="sdtLocked"/>
                            <w:showingPlcHdr/>
                            <w15:color w:val="000000"/>
                            <w:text/>
                          </w:sdtPr>
                          <w:sdtEndPr>
                            <w:rPr>
                              <w:rStyle w:val="DefaultParagraphFont"/>
                              <w:b/>
                              <w:sz w:val="22"/>
                              <w:szCs w:val="28"/>
                            </w:rPr>
                          </w:sdtEndPr>
                          <w:sdtContent>
                            <w:r w:rsidR="00811C88" w:rsidRPr="006C2E15">
                              <w:rPr>
                                <w:rStyle w:val="PlaceholderText"/>
                                <w:color w:val="000000" w:themeColor="text1"/>
                              </w:rPr>
                              <w:t>Click or tap here to enter text.</w:t>
                            </w:r>
                          </w:sdtContent>
                        </w:sdt>
                      </w:p>
                      <w:p w14:paraId="212B8E9D" w14:textId="2A940D5A" w:rsidR="00C5059F" w:rsidRPr="00C754F1" w:rsidRDefault="00C5059F" w:rsidP="00D639D8">
                        <w:pPr>
                          <w:pStyle w:val="ListParagraph"/>
                          <w:numPr>
                            <w:ilvl w:val="0"/>
                            <w:numId w:val="1"/>
                          </w:numPr>
                          <w:spacing w:after="0" w:line="360" w:lineRule="auto"/>
                          <w:ind w:left="2070"/>
                          <w:rPr>
                            <w:b/>
                            <w:sz w:val="28"/>
                            <w:szCs w:val="28"/>
                          </w:rPr>
                        </w:pPr>
                        <w:r w:rsidRPr="00C754F1">
                          <w:rPr>
                            <w:b/>
                            <w:sz w:val="28"/>
                            <w:szCs w:val="28"/>
                          </w:rPr>
                          <w:t>How many sentences do I have in my essay?</w:t>
                        </w:r>
                        <w:r w:rsidR="00811C88">
                          <w:rPr>
                            <w:b/>
                            <w:sz w:val="28"/>
                            <w:szCs w:val="28"/>
                          </w:rPr>
                          <w:t xml:space="preserve"> </w:t>
                        </w:r>
                        <w:sdt>
                          <w:sdtPr>
                            <w:rPr>
                              <w:rStyle w:val="Paragraph"/>
                            </w:rPr>
                            <w:id w:val="1266115955"/>
                            <w:lock w:val="sdtLocked"/>
                            <w:showingPlcHdr/>
                            <w15:color w:val="000000"/>
                            <w:text w:multiLine="1"/>
                          </w:sdtPr>
                          <w:sdtEndPr>
                            <w:rPr>
                              <w:rStyle w:val="DefaultParagraphFont"/>
                              <w:b/>
                              <w:sz w:val="22"/>
                              <w:szCs w:val="28"/>
                            </w:rPr>
                          </w:sdtEndPr>
                          <w:sdtContent>
                            <w:r w:rsidR="00811C88" w:rsidRPr="006C2E15">
                              <w:rPr>
                                <w:rStyle w:val="PlaceholderText"/>
                                <w:color w:val="000000" w:themeColor="text1"/>
                              </w:rPr>
                              <w:t>Click or tap here to enter text.</w:t>
                            </w:r>
                          </w:sdtContent>
                        </w:sdt>
                      </w:p>
                      <w:p w14:paraId="1F0AD65C" w14:textId="5880CB94" w:rsidR="00C5059F" w:rsidRDefault="00C5059F" w:rsidP="00D639D8">
                        <w:pPr>
                          <w:pStyle w:val="ListParagraph"/>
                          <w:numPr>
                            <w:ilvl w:val="0"/>
                            <w:numId w:val="1"/>
                          </w:numPr>
                          <w:spacing w:after="0" w:line="360" w:lineRule="auto"/>
                          <w:ind w:left="2070"/>
                          <w:rPr>
                            <w:b/>
                            <w:sz w:val="28"/>
                            <w:szCs w:val="28"/>
                          </w:rPr>
                        </w:pPr>
                        <w:r>
                          <w:rPr>
                            <w:b/>
                            <w:sz w:val="28"/>
                            <w:szCs w:val="28"/>
                          </w:rPr>
                          <w:t xml:space="preserve">How many </w:t>
                        </w:r>
                        <w:r w:rsidR="0035236F">
                          <w:rPr>
                            <w:b/>
                            <w:sz w:val="28"/>
                            <w:szCs w:val="28"/>
                          </w:rPr>
                          <w:t>facts</w:t>
                        </w:r>
                        <w:r>
                          <w:rPr>
                            <w:b/>
                            <w:sz w:val="28"/>
                            <w:szCs w:val="28"/>
                          </w:rPr>
                          <w:t xml:space="preserve"> do I have in my essay?</w:t>
                        </w:r>
                        <w:r w:rsidR="00811C88">
                          <w:rPr>
                            <w:b/>
                            <w:sz w:val="28"/>
                            <w:szCs w:val="28"/>
                          </w:rPr>
                          <w:t xml:space="preserve"> </w:t>
                        </w:r>
                        <w:sdt>
                          <w:sdtPr>
                            <w:rPr>
                              <w:rStyle w:val="Paragraph"/>
                            </w:rPr>
                            <w:id w:val="-1648193990"/>
                            <w:lock w:val="sdtLocked"/>
                            <w:showingPlcHdr/>
                            <w15:color w:val="000000"/>
                            <w:text w:multiLine="1"/>
                          </w:sdtPr>
                          <w:sdtEndPr>
                            <w:rPr>
                              <w:rStyle w:val="DefaultParagraphFont"/>
                              <w:b/>
                              <w:sz w:val="22"/>
                              <w:szCs w:val="28"/>
                            </w:rPr>
                          </w:sdtEndPr>
                          <w:sdtContent>
                            <w:r w:rsidR="00811C88" w:rsidRPr="006C2E15">
                              <w:rPr>
                                <w:rStyle w:val="PlaceholderText"/>
                                <w:color w:val="000000" w:themeColor="text1"/>
                              </w:rPr>
                              <w:t>Click or tap here to enter text.</w:t>
                            </w:r>
                          </w:sdtContent>
                        </w:sdt>
                        <w:r w:rsidR="00214AB3">
                          <w:rPr>
                            <w:b/>
                            <w:sz w:val="28"/>
                            <w:szCs w:val="28"/>
                          </w:rPr>
                          <w:t xml:space="preserve"> </w:t>
                        </w:r>
                        <w:r w:rsidR="00DB5A0E">
                          <w:rPr>
                            <w:b/>
                            <w:sz w:val="28"/>
                            <w:szCs w:val="28"/>
                          </w:rPr>
                          <w:t xml:space="preserve">     </w:t>
                        </w:r>
                      </w:p>
                      <w:p w14:paraId="7DCE392C" w14:textId="7AC15555" w:rsidR="00C5059F" w:rsidRDefault="00C5059F" w:rsidP="00D639D8">
                        <w:pPr>
                          <w:pStyle w:val="ListParagraph"/>
                          <w:numPr>
                            <w:ilvl w:val="0"/>
                            <w:numId w:val="1"/>
                          </w:numPr>
                          <w:spacing w:after="0" w:line="360" w:lineRule="auto"/>
                          <w:ind w:left="2070"/>
                          <w:rPr>
                            <w:b/>
                            <w:sz w:val="28"/>
                            <w:szCs w:val="28"/>
                          </w:rPr>
                        </w:pPr>
                        <w:r>
                          <w:rPr>
                            <w:b/>
                            <w:sz w:val="28"/>
                            <w:szCs w:val="28"/>
                          </w:rPr>
                          <w:t xml:space="preserve">How many </w:t>
                        </w:r>
                        <w:r w:rsidR="0035236F">
                          <w:rPr>
                            <w:b/>
                            <w:sz w:val="28"/>
                            <w:szCs w:val="28"/>
                          </w:rPr>
                          <w:t>elaborations</w:t>
                        </w:r>
                        <w:r>
                          <w:rPr>
                            <w:b/>
                            <w:sz w:val="28"/>
                            <w:szCs w:val="28"/>
                          </w:rPr>
                          <w:t xml:space="preserve"> do I have in my essay? </w:t>
                        </w:r>
                        <w:sdt>
                          <w:sdtPr>
                            <w:rPr>
                              <w:rStyle w:val="Paragraph"/>
                            </w:rPr>
                            <w:id w:val="-1712029121"/>
                            <w:lock w:val="sdtLocked"/>
                            <w:showingPlcHdr/>
                            <w15:color w:val="000000"/>
                            <w:text w:multiLine="1"/>
                          </w:sdtPr>
                          <w:sdtEndPr>
                            <w:rPr>
                              <w:rStyle w:val="DefaultParagraphFont"/>
                              <w:b/>
                              <w:sz w:val="22"/>
                              <w:szCs w:val="28"/>
                            </w:rPr>
                          </w:sdtEndPr>
                          <w:sdtContent>
                            <w:r w:rsidR="00811C88" w:rsidRPr="006C2E15">
                              <w:rPr>
                                <w:rStyle w:val="PlaceholderText"/>
                                <w:color w:val="000000" w:themeColor="text1"/>
                              </w:rPr>
                              <w:t>Click or tap here to enter text.</w:t>
                            </w:r>
                          </w:sdtContent>
                        </w:sdt>
                        <w:r w:rsidR="00214AB3">
                          <w:rPr>
                            <w:b/>
                            <w:sz w:val="28"/>
                            <w:szCs w:val="28"/>
                          </w:rPr>
                          <w:t xml:space="preserve"> </w:t>
                        </w:r>
                        <w:r w:rsidR="00DB5A0E">
                          <w:rPr>
                            <w:b/>
                            <w:sz w:val="28"/>
                            <w:szCs w:val="28"/>
                          </w:rPr>
                          <w:t xml:space="preserve">     </w:t>
                        </w:r>
                      </w:p>
                      <w:p w14:paraId="6B743E33" w14:textId="19ED9D67" w:rsidR="00C5059F" w:rsidRDefault="00C5059F" w:rsidP="00D639D8">
                        <w:pPr>
                          <w:pStyle w:val="ListParagraph"/>
                          <w:numPr>
                            <w:ilvl w:val="0"/>
                            <w:numId w:val="1"/>
                          </w:numPr>
                          <w:spacing w:after="0" w:line="360" w:lineRule="auto"/>
                          <w:ind w:left="2070"/>
                          <w:rPr>
                            <w:b/>
                            <w:sz w:val="28"/>
                            <w:szCs w:val="28"/>
                          </w:rPr>
                        </w:pPr>
                        <w:r>
                          <w:rPr>
                            <w:b/>
                            <w:sz w:val="28"/>
                            <w:szCs w:val="28"/>
                          </w:rPr>
                          <w:t xml:space="preserve">Do all my sentences make sense? </w:t>
                        </w:r>
                        <w:sdt>
                          <w:sdtPr>
                            <w:rPr>
                              <w:rStyle w:val="Paragraph"/>
                            </w:rPr>
                            <w:id w:val="1456517786"/>
                            <w:lock w:val="sdtLocked"/>
                            <w:showingPlcHdr/>
                            <w15:color w:val="000000"/>
                            <w:dropDownList>
                              <w:listItem w:value="Choose an item."/>
                              <w:listItem w:displayText="Yes, all of my sentences make sense." w:value="Yes, all of my sentences make sense."/>
                              <w:listItem w:displayText="No, not all my sentences make sense." w:value="No, not all my sentences make sense."/>
                              <w:listItem w:displayText="I edited my essay to make sense." w:value="I edited my essay to make sense."/>
                            </w:dropDownList>
                          </w:sdtPr>
                          <w:sdtEndPr>
                            <w:rPr>
                              <w:rStyle w:val="DefaultParagraphFont"/>
                              <w:b/>
                              <w:sz w:val="22"/>
                              <w:szCs w:val="28"/>
                            </w:rPr>
                          </w:sdtEndPr>
                          <w:sdtContent>
                            <w:r w:rsidR="000C284B" w:rsidRPr="006C2E15">
                              <w:rPr>
                                <w:rStyle w:val="PlaceholderText"/>
                                <w:color w:val="000000" w:themeColor="text1"/>
                              </w:rPr>
                              <w:t>Choose an item.</w:t>
                            </w:r>
                          </w:sdtContent>
                        </w:sdt>
                        <w:r w:rsidR="00DB5A0E">
                          <w:rPr>
                            <w:sz w:val="28"/>
                            <w:szCs w:val="28"/>
                          </w:rPr>
                          <w:t xml:space="preserve">     </w:t>
                        </w:r>
                        <w:r>
                          <w:rPr>
                            <w:b/>
                            <w:sz w:val="28"/>
                            <w:szCs w:val="28"/>
                          </w:rPr>
                          <w:t xml:space="preserve"> </w:t>
                        </w:r>
                      </w:p>
                      <w:p w14:paraId="6583160C" w14:textId="77777777" w:rsidR="00C5059F" w:rsidRPr="005722F9" w:rsidRDefault="00C5059F" w:rsidP="00237B38">
                        <w:pPr>
                          <w:spacing w:after="0" w:line="240" w:lineRule="auto"/>
                          <w:ind w:left="2070"/>
                          <w:rPr>
                            <w:b/>
                            <w:sz w:val="28"/>
                            <w:szCs w:val="28"/>
                          </w:rPr>
                        </w:pPr>
                        <w:r>
                          <w:rPr>
                            <w:b/>
                            <w:sz w:val="28"/>
                            <w:szCs w:val="28"/>
                          </w:rPr>
                          <w:t xml:space="preserve">                                                            </w:t>
                        </w:r>
                        <w:r w:rsidR="00863431" w:rsidRPr="00A763A5">
                          <w:rPr>
                            <w:rFonts w:ascii="Arial" w:hAnsi="Arial" w:cs="Arial"/>
                            <w:noProof/>
                            <w:sz w:val="20"/>
                            <w:szCs w:val="20"/>
                          </w:rPr>
                          <w:drawing>
                            <wp:inline distT="0" distB="0" distL="0" distR="0" wp14:anchorId="1C1BAC08" wp14:editId="42EFD777">
                              <wp:extent cx="381635" cy="381635"/>
                              <wp:effectExtent l="0" t="0" r="0" b="0"/>
                              <wp:docPr id="1293498209" name="Picture 69" descr="Sad face">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93498209" name="Picture 69" descr="Sad face">
                                        <a:extLst>
                                          <a:ext uri="{C183D7F6-B498-43B3-948B-1728B52AA6E4}">
                                            <adec:decorative xmlns:adec="http://schemas.microsoft.com/office/drawing/2017/decorative" val="0"/>
                                          </a:ext>
                                        </a:extLst>
                                      </pic:cNvPr>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81635" cy="381635"/>
                                      </a:xfrm>
                                      <a:prstGeom prst="rect">
                                        <a:avLst/>
                                      </a:prstGeom>
                                      <a:noFill/>
                                      <a:ln>
                                        <a:noFill/>
                                      </a:ln>
                                    </pic:spPr>
                                  </pic:pic>
                                </a:graphicData>
                              </a:graphic>
                            </wp:inline>
                          </w:drawing>
                        </w:r>
                        <w:r>
                          <w:rPr>
                            <w:b/>
                            <w:sz w:val="28"/>
                            <w:szCs w:val="28"/>
                          </w:rPr>
                          <w:t xml:space="preserve">      </w:t>
                        </w:r>
                        <w:r w:rsidR="00863431" w:rsidRPr="00A763A5">
                          <w:rPr>
                            <w:rFonts w:ascii="Arial" w:hAnsi="Arial" w:cs="Arial"/>
                            <w:noProof/>
                            <w:sz w:val="20"/>
                            <w:szCs w:val="20"/>
                          </w:rPr>
                          <w:drawing>
                            <wp:inline distT="0" distB="0" distL="0" distR="0" wp14:anchorId="5275419C" wp14:editId="7D3D5025">
                              <wp:extent cx="381635" cy="381635"/>
                              <wp:effectExtent l="0" t="0" r="0" b="0"/>
                              <wp:docPr id="4" name="Picture 70" descr="Unsure fa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Picture 70" descr="Unsure face"/>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81635" cy="381635"/>
                                      </a:xfrm>
                                      <a:prstGeom prst="rect">
                                        <a:avLst/>
                                      </a:prstGeom>
                                      <a:noFill/>
                                      <a:ln>
                                        <a:noFill/>
                                      </a:ln>
                                    </pic:spPr>
                                  </pic:pic>
                                </a:graphicData>
                              </a:graphic>
                            </wp:inline>
                          </w:drawing>
                        </w:r>
                        <w:r>
                          <w:rPr>
                            <w:b/>
                            <w:sz w:val="28"/>
                            <w:szCs w:val="28"/>
                          </w:rPr>
                          <w:t xml:space="preserve">      </w:t>
                        </w:r>
                        <w:r w:rsidR="00863431" w:rsidRPr="00A763A5">
                          <w:rPr>
                            <w:rFonts w:ascii="Arial" w:hAnsi="Arial" w:cs="Arial"/>
                            <w:noProof/>
                            <w:sz w:val="20"/>
                            <w:szCs w:val="20"/>
                          </w:rPr>
                          <w:drawing>
                            <wp:inline distT="0" distB="0" distL="0" distR="0" wp14:anchorId="27683D73" wp14:editId="0282B503">
                              <wp:extent cx="381635" cy="381635"/>
                              <wp:effectExtent l="0" t="0" r="0" b="0"/>
                              <wp:docPr id="5" name="Picture 71" descr="Happy fa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71" descr="Happy face"/>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81635" cy="381635"/>
                                      </a:xfrm>
                                      <a:prstGeom prst="rect">
                                        <a:avLst/>
                                      </a:prstGeom>
                                      <a:noFill/>
                                      <a:ln>
                                        <a:noFill/>
                                      </a:ln>
                                    </pic:spPr>
                                  </pic:pic>
                                </a:graphicData>
                              </a:graphic>
                            </wp:inline>
                          </w:drawing>
                        </w:r>
                      </w:p>
                      <w:p w14:paraId="70F1BD5F" w14:textId="66412D14" w:rsidR="00C5059F" w:rsidRPr="00C355EE" w:rsidRDefault="00C5059F" w:rsidP="00237B38">
                        <w:pPr>
                          <w:pStyle w:val="ListParagraph"/>
                          <w:numPr>
                            <w:ilvl w:val="0"/>
                            <w:numId w:val="1"/>
                          </w:numPr>
                          <w:spacing w:after="0" w:line="360" w:lineRule="auto"/>
                          <w:ind w:left="2074"/>
                          <w:rPr>
                            <w:b/>
                            <w:sz w:val="28"/>
                            <w:szCs w:val="28"/>
                          </w:rPr>
                        </w:pPr>
                        <w:r>
                          <w:rPr>
                            <w:b/>
                            <w:sz w:val="28"/>
                            <w:szCs w:val="28"/>
                          </w:rPr>
                          <w:t xml:space="preserve">How do I feel about my essay:       </w:t>
                        </w:r>
                        <w:sdt>
                          <w:sdtPr>
                            <w:rPr>
                              <w:b/>
                              <w:sz w:val="28"/>
                              <w:szCs w:val="28"/>
                            </w:rPr>
                            <w:id w:val="-240796985"/>
                            <w:lock w:val="sdtLocked"/>
                            <w15:color w:val="000000"/>
                            <w14:checkbox>
                              <w14:checked w14:val="0"/>
                              <w14:checkedState w14:val="2612" w14:font="MS Gothic"/>
                              <w14:uncheckedState w14:val="2610" w14:font="MS Gothic"/>
                            </w14:checkbox>
                          </w:sdtPr>
                          <w:sdtEndPr/>
                          <w:sdtContent>
                            <w:r w:rsidR="000D0C34">
                              <w:rPr>
                                <w:rFonts w:ascii="MS Gothic" w:eastAsia="MS Gothic" w:hAnsi="MS Gothic" w:hint="eastAsia"/>
                                <w:b/>
                                <w:sz w:val="28"/>
                                <w:szCs w:val="28"/>
                              </w:rPr>
                              <w:t>☐</w:t>
                            </w:r>
                          </w:sdtContent>
                        </w:sdt>
                        <w:r w:rsidR="005C7B22" w:rsidRPr="00A763A5">
                          <w:rPr>
                            <w:rFonts w:cs="Calibri"/>
                            <w:sz w:val="28"/>
                            <w:szCs w:val="28"/>
                          </w:rPr>
                          <w:t xml:space="preserve">     </w:t>
                        </w:r>
                        <w:r>
                          <w:rPr>
                            <w:b/>
                            <w:sz w:val="28"/>
                            <w:szCs w:val="28"/>
                          </w:rPr>
                          <w:t xml:space="preserve">   </w:t>
                        </w:r>
                        <w:r w:rsidR="00972921">
                          <w:rPr>
                            <w:b/>
                            <w:sz w:val="28"/>
                            <w:szCs w:val="28"/>
                          </w:rPr>
                          <w:t xml:space="preserve"> </w:t>
                        </w:r>
                        <w:r w:rsidR="005C7B22">
                          <w:rPr>
                            <w:b/>
                            <w:sz w:val="28"/>
                            <w:szCs w:val="28"/>
                          </w:rPr>
                          <w:t xml:space="preserve">  </w:t>
                        </w:r>
                        <w:r w:rsidR="001D6334">
                          <w:rPr>
                            <w:b/>
                            <w:sz w:val="28"/>
                            <w:szCs w:val="28"/>
                          </w:rPr>
                          <w:t xml:space="preserve"> </w:t>
                        </w:r>
                        <w:sdt>
                          <w:sdtPr>
                            <w:rPr>
                              <w:b/>
                              <w:sz w:val="28"/>
                              <w:szCs w:val="28"/>
                            </w:rPr>
                            <w:id w:val="-1312949975"/>
                            <w:lock w:val="sdtLocked"/>
                            <w15:color w:val="000000"/>
                            <w14:checkbox>
                              <w14:checked w14:val="0"/>
                              <w14:checkedState w14:val="2612" w14:font="MS Gothic"/>
                              <w14:uncheckedState w14:val="2610" w14:font="MS Gothic"/>
                            </w14:checkbox>
                          </w:sdtPr>
                          <w:sdtEndPr/>
                          <w:sdtContent>
                            <w:r w:rsidR="000D0C34">
                              <w:rPr>
                                <w:rFonts w:ascii="MS Gothic" w:eastAsia="MS Gothic" w:hAnsi="MS Gothic" w:hint="eastAsia"/>
                                <w:b/>
                                <w:sz w:val="28"/>
                                <w:szCs w:val="28"/>
                              </w:rPr>
                              <w:t>☐</w:t>
                            </w:r>
                          </w:sdtContent>
                        </w:sdt>
                        <w:r>
                          <w:rPr>
                            <w:b/>
                            <w:sz w:val="28"/>
                            <w:szCs w:val="28"/>
                          </w:rPr>
                          <w:t xml:space="preserve"> </w:t>
                        </w:r>
                        <w:r w:rsidR="005C7B22" w:rsidRPr="00A763A5">
                          <w:rPr>
                            <w:rFonts w:cs="Calibri"/>
                            <w:sz w:val="28"/>
                            <w:szCs w:val="28"/>
                          </w:rPr>
                          <w:t xml:space="preserve">     </w:t>
                        </w:r>
                        <w:r w:rsidR="001D6334">
                          <w:rPr>
                            <w:b/>
                            <w:sz w:val="28"/>
                            <w:szCs w:val="28"/>
                          </w:rPr>
                          <w:t xml:space="preserve"> </w:t>
                        </w:r>
                        <w:r w:rsidR="00C6738A">
                          <w:rPr>
                            <w:b/>
                            <w:sz w:val="28"/>
                            <w:szCs w:val="28"/>
                          </w:rPr>
                          <w:t xml:space="preserve">   </w:t>
                        </w:r>
                        <w:r>
                          <w:rPr>
                            <w:b/>
                            <w:sz w:val="28"/>
                            <w:szCs w:val="28"/>
                          </w:rPr>
                          <w:t xml:space="preserve"> </w:t>
                        </w:r>
                        <w:sdt>
                          <w:sdtPr>
                            <w:rPr>
                              <w:b/>
                              <w:sz w:val="28"/>
                              <w:szCs w:val="28"/>
                            </w:rPr>
                            <w:id w:val="171076696"/>
                            <w:lock w:val="sdtLocked"/>
                            <w15:color w:val="000000"/>
                            <w14:checkbox>
                              <w14:checked w14:val="0"/>
                              <w14:checkedState w14:val="2612" w14:font="MS Gothic"/>
                              <w14:uncheckedState w14:val="2610" w14:font="MS Gothic"/>
                            </w14:checkbox>
                          </w:sdtPr>
                          <w:sdtEndPr/>
                          <w:sdtContent>
                            <w:r w:rsidR="000D0C34">
                              <w:rPr>
                                <w:rFonts w:ascii="MS Gothic" w:eastAsia="MS Gothic" w:hAnsi="MS Gothic" w:hint="eastAsia"/>
                                <w:b/>
                                <w:sz w:val="28"/>
                                <w:szCs w:val="28"/>
                              </w:rPr>
                              <w:t>☐</w:t>
                            </w:r>
                          </w:sdtContent>
                        </w:sdt>
                        <w:r w:rsidR="005C7B22" w:rsidRPr="00A763A5">
                          <w:rPr>
                            <w:rFonts w:cs="Calibri"/>
                            <w:sz w:val="28"/>
                            <w:szCs w:val="28"/>
                          </w:rPr>
                          <w:t xml:space="preserve">    </w:t>
                        </w:r>
                      </w:p>
                      <w:p w14:paraId="27401B55" w14:textId="4C1BFAE6" w:rsidR="00C5059F" w:rsidRPr="00A256E3" w:rsidRDefault="00C5059F" w:rsidP="00A256E3">
                        <w:pPr>
                          <w:pStyle w:val="ListParagraph"/>
                          <w:numPr>
                            <w:ilvl w:val="0"/>
                            <w:numId w:val="1"/>
                          </w:numPr>
                          <w:spacing w:line="360" w:lineRule="auto"/>
                          <w:ind w:left="2070"/>
                          <w:rPr>
                            <w:b/>
                            <w:sz w:val="28"/>
                            <w:szCs w:val="28"/>
                          </w:rPr>
                        </w:pPr>
                        <w:r w:rsidRPr="00C355EE">
                          <w:rPr>
                            <w:b/>
                            <w:sz w:val="28"/>
                            <w:szCs w:val="28"/>
                          </w:rPr>
                          <w:t>My next goal is:</w:t>
                        </w:r>
                        <w:r>
                          <w:rPr>
                            <w:b/>
                            <w:sz w:val="28"/>
                            <w:szCs w:val="28"/>
                          </w:rPr>
                          <w:t xml:space="preserve"> </w:t>
                        </w:r>
                        <w:sdt>
                          <w:sdtPr>
                            <w:rPr>
                              <w:rStyle w:val="Evaluation"/>
                            </w:rPr>
                            <w:alias w:val="Next Goal"/>
                            <w:tag w:val="Next Goal"/>
                            <w:id w:val="1470324781"/>
                            <w:lock w:val="sdtLocked"/>
                            <w15:color w:val="000000"/>
                            <w:comboBox>
                              <w:listItem w:displayText="Choose your next goal here!" w:value="Choose your next goal here!"/>
                              <w:listItem w:displayText="I will include 3 facts and 1 elaboration." w:value="I will include 3 facts and 1 elaboration."/>
                              <w:listItem w:displayText="I will include 3 facts and 2 elaborations." w:value="I will include 3 facts and 2 elaborations."/>
                              <w:listItem w:displayText="I will include 3 facts  and 3 elaborations." w:value="I will include 3 facts  and 3 elaborations."/>
                            </w:comboBox>
                          </w:sdtPr>
                          <w:sdtEndPr>
                            <w:rPr>
                              <w:rStyle w:val="Evaluation"/>
                            </w:rPr>
                          </w:sdtEndPr>
                          <w:sdtContent>
                            <w:r w:rsidR="00811C88" w:rsidRPr="00AC49E5">
                              <w:rPr>
                                <w:rStyle w:val="Evaluation"/>
                              </w:rPr>
                              <w:t>Choose your goal here!</w:t>
                            </w:r>
                          </w:sdtContent>
                        </w:sdt>
                      </w:p>
                      <w:p w14:paraId="61654C77" w14:textId="31320D42" w:rsidR="00C5059F" w:rsidRPr="00237B38" w:rsidRDefault="00F66142" w:rsidP="00237B38">
                        <w:pPr>
                          <w:pStyle w:val="ListParagraph"/>
                          <w:spacing w:after="0" w:line="360" w:lineRule="auto"/>
                          <w:ind w:left="1440"/>
                          <w:rPr>
                            <w:b/>
                            <w:sz w:val="28"/>
                            <w:szCs w:val="28"/>
                          </w:rPr>
                        </w:pPr>
                        <w:r>
                          <w:rPr>
                            <w:rFonts w:ascii="Comic Sans MS" w:hAnsi="Comic Sans MS"/>
                            <w:b/>
                            <w:color w:val="002060"/>
                            <w:sz w:val="28"/>
                            <w:szCs w:val="28"/>
                          </w:rPr>
                          <w:t>F</w:t>
                        </w:r>
                        <w:r w:rsidR="00C5059F">
                          <w:rPr>
                            <w:rFonts w:ascii="Comic Sans MS" w:hAnsi="Comic Sans MS"/>
                            <w:b/>
                            <w:color w:val="002060"/>
                            <w:sz w:val="28"/>
                            <w:szCs w:val="28"/>
                          </w:rPr>
                          <w:t>eedback</w:t>
                        </w:r>
                        <w:r w:rsidR="00C5059F" w:rsidRPr="00DE05CE">
                          <w:rPr>
                            <w:rFonts w:ascii="Comic Sans MS" w:hAnsi="Comic Sans MS"/>
                            <w:b/>
                            <w:color w:val="002060"/>
                            <w:sz w:val="28"/>
                            <w:szCs w:val="28"/>
                          </w:rPr>
                          <w:t>:</w:t>
                        </w:r>
                        <w:r w:rsidR="00C5059F" w:rsidRPr="00DE05CE">
                          <w:rPr>
                            <w:rFonts w:ascii="Times New Roman" w:hAnsi="Times New Roman"/>
                            <w:sz w:val="24"/>
                            <w:szCs w:val="24"/>
                          </w:rPr>
                          <w:t xml:space="preserve"> </w:t>
                        </w:r>
                        <w:r w:rsidR="00C5059F">
                          <w:rPr>
                            <w:sz w:val="28"/>
                            <w:szCs w:val="28"/>
                          </w:rPr>
                          <w:t>Y</w:t>
                        </w:r>
                        <w:r w:rsidR="00C5059F" w:rsidRPr="00DE05CE">
                          <w:rPr>
                            <w:sz w:val="28"/>
                            <w:szCs w:val="28"/>
                          </w:rPr>
                          <w:t>ou</w:t>
                        </w:r>
                        <w:r w:rsidR="00C5059F">
                          <w:rPr>
                            <w:sz w:val="28"/>
                            <w:szCs w:val="28"/>
                          </w:rPr>
                          <w:t>’ve</w:t>
                        </w:r>
                        <w:r w:rsidR="00C5059F" w:rsidRPr="00DE05CE">
                          <w:rPr>
                            <w:sz w:val="28"/>
                            <w:szCs w:val="28"/>
                          </w:rPr>
                          <w:t xml:space="preserve"> include</w:t>
                        </w:r>
                        <w:r w:rsidR="00F73B5F">
                          <w:rPr>
                            <w:sz w:val="28"/>
                            <w:szCs w:val="28"/>
                          </w:rPr>
                          <w:t xml:space="preserve">d </w:t>
                        </w:r>
                        <w:sdt>
                          <w:sdtPr>
                            <w:rPr>
                              <w:rStyle w:val="Style7"/>
                            </w:rPr>
                            <w:alias w:val="Click or tap to enter feedback"/>
                            <w:tag w:val="Click or tap to enter feedback"/>
                            <w:id w:val="-374474677"/>
                            <w:lock w:val="sdtLocked"/>
                            <w:showingPlcHdr/>
                            <w15:color w:val="000000"/>
                            <w:text w:multiLine="1"/>
                          </w:sdtPr>
                          <w:sdtEndPr>
                            <w:rPr>
                              <w:rStyle w:val="DefaultParagraphFont"/>
                              <w:sz w:val="22"/>
                              <w:szCs w:val="28"/>
                              <w:u w:val="none"/>
                            </w:rPr>
                          </w:sdtEndPr>
                          <w:sdtContent>
                            <w:r w:rsidR="00811C88" w:rsidRPr="00F73B5F">
                              <w:rPr>
                                <w:rStyle w:val="PlaceholderText"/>
                                <w:color w:val="000000" w:themeColor="text1"/>
                                <w:sz w:val="28"/>
                              </w:rPr>
                              <w:t>Click or tap here to enter text.</w:t>
                            </w:r>
                          </w:sdtContent>
                        </w:sdt>
                        <w:r w:rsidR="00AC49E5">
                          <w:rPr>
                            <w:rStyle w:val="Style7"/>
                            <w:u w:val="none"/>
                          </w:rPr>
                          <w:t xml:space="preserve"> </w:t>
                        </w:r>
                        <w:r w:rsidR="00C5059F" w:rsidRPr="00DE05CE">
                          <w:rPr>
                            <w:sz w:val="28"/>
                            <w:szCs w:val="28"/>
                          </w:rPr>
                          <w:t>in y</w:t>
                        </w:r>
                        <w:r w:rsidR="00C5059F">
                          <w:rPr>
                            <w:sz w:val="28"/>
                            <w:szCs w:val="28"/>
                          </w:rPr>
                          <w:t>our essay</w:t>
                        </w:r>
                        <w:r w:rsidR="00C5059F" w:rsidRPr="00DE05CE">
                          <w:rPr>
                            <w:sz w:val="28"/>
                            <w:szCs w:val="28"/>
                          </w:rPr>
                          <w:t>,</w:t>
                        </w:r>
                        <w:r w:rsidR="00C5059F">
                          <w:rPr>
                            <w:rFonts w:ascii="Times New Roman" w:hAnsi="Times New Roman"/>
                            <w:sz w:val="24"/>
                            <w:szCs w:val="24"/>
                          </w:rPr>
                          <w:t xml:space="preserve"> </w:t>
                        </w:r>
                        <w:r w:rsidR="00C5059F" w:rsidRPr="00DE05CE">
                          <w:rPr>
                            <w:sz w:val="28"/>
                            <w:szCs w:val="28"/>
                          </w:rPr>
                          <w:t>which</w:t>
                        </w:r>
                        <w:r w:rsidR="00C5059F">
                          <w:rPr>
                            <w:sz w:val="28"/>
                            <w:szCs w:val="28"/>
                          </w:rPr>
                          <w:t xml:space="preserve"> makes you </w:t>
                        </w:r>
                        <w:r w:rsidR="00C5059F" w:rsidRPr="00B713AC">
                          <w:rPr>
                            <w:b/>
                            <w:color w:val="002060"/>
                            <w:sz w:val="28"/>
                            <w:szCs w:val="28"/>
                            <w:u w:val="single"/>
                          </w:rPr>
                          <w:t>a great writer</w:t>
                        </w:r>
                        <w:r w:rsidR="00C5059F">
                          <w:rPr>
                            <w:sz w:val="28"/>
                            <w:szCs w:val="28"/>
                          </w:rPr>
                          <w:t>!</w:t>
                        </w:r>
                      </w:p>
                    </w:txbxContent>
                  </v:textbox>
                </v:shape>
                <v:shape id="Picture 12" o:spid="_x0000_s1030" type="#_x0000_t75" style="position:absolute;left:5334;top:190;width:3810;height:4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">
                  <v:imagedata r:id="rId37" o:title="" croptop="17683f" cropbottom="43699f" cropleft="3793f" cropright="59518f"/>
                  <o:lock v:ext="edit" aspectratio="f"/>
                </v:shape>
                <w10:wrap anchory="page"/>
              </v:group>
            </w:pict>
          </mc:Fallback>
        </mc:AlternateContent>
      </w:r>
      <w:r w:rsidR="006204BC" w:rsidRPr="008C48ED">
        <w:rPr>
          <w:sz w:val="28"/>
          <w:szCs w:val="28"/>
        </w:rPr>
        <w:br w:type="page"/>
      </w:r>
      <w:r w:rsidR="00C623C9">
        <w:rPr>
          <w:sz w:val="28"/>
          <w:szCs w:val="28"/>
        </w:rPr>
        <w:lastRenderedPageBreak/>
        <w:br w:type="page"/>
      </w:r>
    </w:p>
    <w:p w14:paraId="303D4DFE" w14:textId="77777777" w:rsidR="000F33B6" w:rsidRPr="00237B38" w:rsidRDefault="000F33B6">
      <w:pPr>
        <w:spacing w:after="200" w:line="276" w:lineRule="auto"/>
        <w:rPr>
          <w:sz w:val="28"/>
          <w:szCs w:val="28"/>
        </w:rPr>
      </w:pPr>
      <w:r w:rsidRPr="00237B38">
        <w:rPr>
          <w:sz w:val="28"/>
          <w:szCs w:val="28"/>
        </w:rPr>
        <w:lastRenderedPageBreak/>
        <w:br w:type="page"/>
      </w:r>
    </w:p>
    <w:p w14:paraId="3AE5C8E3" w14:textId="77777777" w:rsidR="0031226E" w:rsidRDefault="0031226E" w:rsidP="000F33B6">
      <w:pPr>
        <w:spacing w:after="200" w:line="276" w:lineRule="auto"/>
        <w:rPr>
          <w:b/>
          <w:sz w:val="28"/>
          <w:szCs w:val="28"/>
        </w:rPr>
      </w:pPr>
    </w:p>
    <w:p w14:paraId="1C588E79" w14:textId="42A6B913" w:rsidR="0031226E" w:rsidRDefault="000F33B6" w:rsidP="008C48ED">
      <w:pPr>
        <w:spacing w:after="200" w:line="276" w:lineRule="auto"/>
        <w:ind w:right="-630"/>
        <w:rPr>
          <w:b/>
          <w:sz w:val="28"/>
          <w:szCs w:val="28"/>
        </w:rPr>
      </w:pPr>
      <w:bookmarkStart w:id="3" w:name="FilledCBGO"/>
      <w:bookmarkEnd w:id="3"/>
      <w:r>
        <w:rPr>
          <w:b/>
          <w:sz w:val="28"/>
          <w:szCs w:val="28"/>
        </w:rPr>
        <w:t>Filled Computer-Based Graphic Organizer: Example</w:t>
      </w:r>
      <w:r w:rsidR="0031226E">
        <w:rPr>
          <w:b/>
          <w:sz w:val="28"/>
          <w:szCs w:val="28"/>
        </w:rPr>
        <w:t xml:space="preserve">        </w:t>
      </w:r>
      <w:r w:rsidR="008C48ED">
        <w:rPr>
          <w:b/>
          <w:sz w:val="28"/>
          <w:szCs w:val="28"/>
        </w:rPr>
        <w:t xml:space="preserve">           </w:t>
      </w:r>
      <w:r w:rsidR="0031226E">
        <w:rPr>
          <w:b/>
          <w:sz w:val="28"/>
          <w:szCs w:val="28"/>
        </w:rPr>
        <w:t xml:space="preserve"> </w:t>
      </w:r>
      <w:hyperlink w:anchor="_top" w:history="1">
        <w:r w:rsidR="0031226E" w:rsidRPr="00525538">
          <w:rPr>
            <w:rStyle w:val="Hyperlink"/>
            <w:b/>
            <w:sz w:val="28"/>
            <w:szCs w:val="28"/>
          </w:rPr>
          <w:t>(Click here to go back)</w:t>
        </w:r>
      </w:hyperlink>
    </w:p>
    <w:p w14:paraId="0C5E81EA" w14:textId="77777777" w:rsidR="0031226E" w:rsidRDefault="009A566F" w:rsidP="009A566F">
      <w:pPr>
        <w:spacing w:after="200" w:line="276" w:lineRule="auto"/>
        <w:ind w:left="-1080" w:right="-1080"/>
        <w:rPr>
          <w:b/>
          <w:sz w:val="28"/>
          <w:szCs w:val="28"/>
        </w:rPr>
      </w:pPr>
      <w:r>
        <w:rPr>
          <w:b/>
          <w:sz w:val="28"/>
          <w:szCs w:val="28"/>
        </w:rPr>
        <w:t xml:space="preserve">                </w:t>
      </w:r>
      <w:r w:rsidR="00863431" w:rsidRPr="000C5EBA">
        <w:rPr>
          <w:noProof/>
        </w:rPr>
        <w:drawing>
          <wp:inline distT="0" distB="0" distL="0" distR="0" wp14:anchorId="02D31DED" wp14:editId="76171A25">
            <wp:extent cx="5868035" cy="7345045"/>
            <wp:effectExtent l="0" t="0" r="0" b="8255"/>
            <wp:docPr id="1" name="Picture 5" descr="Completed computer-based graphic organizer template with the following information.&#10;&#10;Prompt: Are brontosauruses real?&#10;&#10;Pick your goal: I will include 3 facts and 1 elaboration with evidence.&#10;&#10;Brainstorm: never existed; not real; competition; baby dinosaur; skeleton; parts together.&#10;&#10;The graphic organizer is a table with three columns: main points, sentences (outlined in orange), and check your work. There are light bulb icons that contain audio tips and comments to help with writing.&#10;&#10;Completed rows in the table show the following.&#10;&#10;Identify your claim: Not real. Brontosauruses are not real.&#10;&#10;Determine 1st fact: Skeleton. First, no one found a whole skeleton of a brontosaurus.&#10;&#10;Elaborate with evidence: Parts together. For example, people put together parts of different dinosaurs to male them whole.&#10;&#10;Determine 2nd fact: Competition. Also, scientists were in competition to find a complete brontosaurus skeleton.&#10;&#10;Elaborate: This space intentionally left blank.&#10;&#10;Determine 3rd fact: Baby. In a similar way, the bones found of the brontosaurus were actually a baby version of a bigger dinosaur.&#10;&#10;Elaborate: This space intentionally left blank.&#10;&#10;Add transition words as you go. This space intentionally left blank.&#10;&#10;Summarize: Never existed. In conclusion, brontosauruses never really existed.&#10;&#10;On the right side of the page, a completed checklist shows the following items: I included my claim, I included 3 facts to support my topic, I have as many elaborations as I planned to have in my goal, I have proper transition words, I summarized my clai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Picture 5" descr="Completed computer-based graphic organizer template with the following information.&#10;&#10;Prompt: Are brontosauruses real?&#10;&#10;Pick your goal: I will include 3 facts and 1 elaboration with evidence.&#10;&#10;Brainstorm: never existed; not real; competition; baby dinosaur; skeleton; parts together.&#10;&#10;The graphic organizer is a table with three columns: main points, sentences (outlined in orange), and check your work. There are light bulb icons that contain audio tips and comments to help with writing.&#10;&#10;Completed rows in the table show the following.&#10;&#10;Identify your claim: Not real. Brontosauruses are not real.&#10;&#10;Determine 1st fact: Skeleton. First, no one found a whole skeleton of a brontosaurus.&#10;&#10;Elaborate with evidence: Parts together. For example, people put together parts of different dinosaurs to male them whole.&#10;&#10;Determine 2nd fact: Competition. Also, scientists were in competition to find a complete brontosaurus skeleton.&#10;&#10;Elaborate: This space intentionally left blank.&#10;&#10;Determine 3rd fact: Baby. In a similar way, the bones found of the brontosaurus were actually a baby version of a bigger dinosaur.&#10;&#10;Elaborate: This space intentionally left blank.&#10;&#10;Add transition words as you go. This space intentionally left blank.&#10;&#10;Summarize: Never existed. In conclusion, brontosauruses never really existed.&#10;&#10;On the right side of the page, a completed checklist shows the following items: I included my claim, I included 3 facts to support my topic, I have as many elaborations as I planned to have in my goal, I have proper transition words, I summarized my claim."/>
                    <pic:cNvPicPr>
                      <a:picLocks/>
                    </pic:cNvPicPr>
                  </pic:nvPicPr>
                  <pic:blipFill>
                    <a:blip r:embed="rId38"/>
                    <a:srcRect t="1585" b="1585"/>
                    <a:stretch>
                      <a:fillRect/>
                    </a:stretch>
                  </pic:blipFill>
                  <pic:spPr bwMode="auto">
                    <a:xfrm>
                      <a:off x="0" y="0"/>
                      <a:ext cx="5868035" cy="7345045"/>
                    </a:xfrm>
                    <a:prstGeom prst="rect">
                      <a:avLst/>
                    </a:prstGeom>
                    <a:noFill/>
                    <a:ln>
                      <a:noFill/>
                    </a:ln>
                  </pic:spPr>
                </pic:pic>
              </a:graphicData>
            </a:graphic>
          </wp:inline>
        </w:drawing>
      </w:r>
    </w:p>
    <w:p w14:paraId="20AAAC33" w14:textId="77777777" w:rsidR="000F33B6" w:rsidRDefault="0031226E">
      <w:pPr>
        <w:spacing w:after="200" w:line="276" w:lineRule="auto"/>
        <w:rPr>
          <w:b/>
          <w:sz w:val="28"/>
          <w:szCs w:val="28"/>
        </w:rPr>
      </w:pPr>
      <w:hyperlink w:anchor="CBGO" w:history="1">
        <w:r w:rsidRPr="008C48ED">
          <w:rPr>
            <w:rStyle w:val="Hyperlink"/>
            <w:b/>
            <w:sz w:val="28"/>
            <w:szCs w:val="28"/>
          </w:rPr>
          <w:t>Click here to go back</w:t>
        </w:r>
      </w:hyperlink>
      <w:r w:rsidR="000F33B6">
        <w:rPr>
          <w:b/>
          <w:sz w:val="28"/>
          <w:szCs w:val="28"/>
        </w:rPr>
        <w:br w:type="page"/>
      </w:r>
    </w:p>
    <w:p w14:paraId="4E9CF139" w14:textId="77777777" w:rsidR="00C5059F" w:rsidRDefault="000F33B6" w:rsidP="00711E94">
      <w:pPr>
        <w:spacing w:after="200" w:line="276" w:lineRule="auto"/>
        <w:ind w:right="-720"/>
        <w:rPr>
          <w:b/>
          <w:sz w:val="28"/>
          <w:szCs w:val="28"/>
        </w:rPr>
      </w:pPr>
      <w:bookmarkStart w:id="4" w:name="ParagraphExample"/>
      <w:bookmarkEnd w:id="4"/>
      <w:r>
        <w:rPr>
          <w:b/>
          <w:sz w:val="28"/>
          <w:szCs w:val="28"/>
        </w:rPr>
        <w:lastRenderedPageBreak/>
        <w:t>Completed Essay: Example</w:t>
      </w:r>
      <w:r w:rsidR="00C5059F">
        <w:rPr>
          <w:b/>
          <w:sz w:val="28"/>
          <w:szCs w:val="28"/>
        </w:rPr>
        <w:tab/>
      </w:r>
      <w:r w:rsidR="00C5059F">
        <w:rPr>
          <w:b/>
          <w:sz w:val="28"/>
          <w:szCs w:val="28"/>
        </w:rPr>
        <w:tab/>
      </w:r>
      <w:r w:rsidR="00C5059F">
        <w:rPr>
          <w:b/>
          <w:sz w:val="28"/>
          <w:szCs w:val="28"/>
        </w:rPr>
        <w:tab/>
      </w:r>
      <w:r w:rsidR="00C5059F">
        <w:rPr>
          <w:b/>
          <w:sz w:val="28"/>
          <w:szCs w:val="28"/>
        </w:rPr>
        <w:tab/>
      </w:r>
      <w:r w:rsidR="00C5059F">
        <w:rPr>
          <w:b/>
          <w:sz w:val="28"/>
          <w:szCs w:val="28"/>
        </w:rPr>
        <w:tab/>
      </w:r>
      <w:r w:rsidR="00C5059F">
        <w:rPr>
          <w:b/>
          <w:sz w:val="28"/>
          <w:szCs w:val="28"/>
        </w:rPr>
        <w:tab/>
        <w:t>(</w:t>
      </w:r>
      <w:hyperlink w:anchor="Paragraph" w:history="1">
        <w:r w:rsidR="00C5059F" w:rsidRPr="008C48ED">
          <w:rPr>
            <w:rStyle w:val="Hyperlink"/>
            <w:b/>
            <w:sz w:val="28"/>
            <w:szCs w:val="28"/>
          </w:rPr>
          <w:t>Click here to go back</w:t>
        </w:r>
      </w:hyperlink>
      <w:r w:rsidR="00C5059F">
        <w:rPr>
          <w:b/>
          <w:sz w:val="28"/>
          <w:szCs w:val="28"/>
        </w:rPr>
        <w:t>)</w:t>
      </w:r>
    </w:p>
    <w:p w14:paraId="75DF0998" w14:textId="77777777" w:rsidR="00C5059F" w:rsidRDefault="00863431" w:rsidP="009A566F">
      <w:pPr>
        <w:ind w:right="-720"/>
        <w:rPr>
          <w:b/>
          <w:sz w:val="24"/>
          <w:szCs w:val="24"/>
        </w:rPr>
      </w:pPr>
      <w:r w:rsidRPr="006444F4">
        <w:rPr>
          <w:noProof/>
        </w:rPr>
        <w:drawing>
          <wp:inline distT="0" distB="0" distL="0" distR="0" wp14:anchorId="5ABC5BEC" wp14:editId="57A39489">
            <wp:extent cx="5838190" cy="7506335"/>
            <wp:effectExtent l="0" t="0" r="0" b="0"/>
            <wp:docPr id="2" name="Picture 15" descr="Step 3: Copy the text from the sentences column into the orange box below. &#10;&#10;Step 4: To paste text, right-click inside of the orange box and select the &quot;Paste as plain text&quot; option, pasting the text into the box below. Read your essay and edit it.&#10;&#10;Sample final paragraph: Brontosauruses are not real. First, no one found a whole skeleton of a brontosaurus. For example, people put together parts of different dinosaurs to make them whole. Also, scientists were in competition to find a complete brontosaurus skeleton. In a similar way, the bones found of the brontosaurus were actually a baby version of a bigger dinosaur.  In conclusion, brontosauruses never really existed.&#10;&#10;Step 5: Evaluate. Completed evaluation with answers to the following questions:&#10;&#10;1. How many words do I have in my essay? 63&#10;2. How many sentences do I have in my essay? 6&#10;3. How many facts do I have in my essay? 3&#10;4. How many elaborations do I have in my essay? 1&#10;5. Do all of my sentences make sense? Yes, all of my sentences make sense.&#10;6. How do I feel about my essay: Sad face, neutral face, happy face (selected)&#10;7. My next goal is: I will include 3 facts and 2 elaborations.&#10;Feedback: You've included three facts in your essay, which makes you a great write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15" descr="Step 3: Copy the text from the sentences column into the orange box below. &#10;&#10;Step 4: To paste text, right-click inside of the orange box and select the &quot;Paste as plain text&quot; option, pasting the text into the box below. Read your essay and edit it.&#10;&#10;Sample final paragraph: Brontosauruses are not real. First, no one found a whole skeleton of a brontosaurus. For example, people put together parts of different dinosaurs to make them whole. Also, scientists were in competition to find a complete brontosaurus skeleton. In a similar way, the bones found of the brontosaurus were actually a baby version of a bigger dinosaur.  In conclusion, brontosauruses never really existed.&#10;&#10;Step 5: Evaluate. Completed evaluation with answers to the following questions:&#10;&#10;1. How many words do I have in my essay? 63&#10;2. How many sentences do I have in my essay? 6&#10;3. How many facts do I have in my essay? 3&#10;4. How many elaborations do I have in my essay? 1&#10;5. Do all of my sentences make sense? Yes, all of my sentences make sense.&#10;6. How do I feel about my essay: Sad face, neutral face, happy face (selected)&#10;7. My next goal is: I will include 3 facts and 2 elaborations.&#10;Feedback: You've included three facts in your essay, which makes you a great writer!"/>
                    <pic:cNvPicPr>
                      <a:picLocks/>
                    </pic:cNvPicPr>
                  </pic:nvPicPr>
                  <pic:blipFill>
                    <a:blip r:embed="rId39"/>
                    <a:srcRect l="3334" r="3334"/>
                    <a:stretch>
                      <a:fillRect/>
                    </a:stretch>
                  </pic:blipFill>
                  <pic:spPr bwMode="auto">
                    <a:xfrm>
                      <a:off x="0" y="0"/>
                      <a:ext cx="5838190" cy="7506335"/>
                    </a:xfrm>
                    <a:prstGeom prst="rect">
                      <a:avLst/>
                    </a:prstGeom>
                    <a:noFill/>
                    <a:ln>
                      <a:noFill/>
                    </a:ln>
                  </pic:spPr>
                </pic:pic>
              </a:graphicData>
            </a:graphic>
          </wp:inline>
        </w:drawing>
      </w:r>
    </w:p>
    <w:p w14:paraId="08801005" w14:textId="4AFE657F" w:rsidR="00711E94" w:rsidRPr="00525538" w:rsidRDefault="00525538" w:rsidP="00711E94">
      <w:pPr>
        <w:ind w:left="-720" w:right="-720"/>
        <w:rPr>
          <w:rStyle w:val="Hyperlink"/>
          <w:b/>
          <w:sz w:val="28"/>
          <w:szCs w:val="28"/>
        </w:rPr>
      </w:pPr>
      <w:r>
        <w:rPr>
          <w:b/>
          <w:sz w:val="28"/>
          <w:szCs w:val="28"/>
        </w:rPr>
        <w:fldChar w:fldCharType="begin"/>
      </w:r>
      <w:r>
        <w:rPr>
          <w:b/>
          <w:sz w:val="28"/>
          <w:szCs w:val="28"/>
        </w:rPr>
        <w:instrText>HYPERLINK  \l "Paragraph"</w:instrText>
      </w:r>
      <w:r>
        <w:rPr>
          <w:b/>
          <w:sz w:val="28"/>
          <w:szCs w:val="28"/>
        </w:rPr>
      </w:r>
      <w:r>
        <w:rPr>
          <w:b/>
          <w:sz w:val="28"/>
          <w:szCs w:val="28"/>
        </w:rPr>
        <w:fldChar w:fldCharType="separate"/>
      </w:r>
      <w:r w:rsidR="00C5059F" w:rsidRPr="00525538">
        <w:rPr>
          <w:rStyle w:val="Hyperlink"/>
          <w:b/>
          <w:sz w:val="28"/>
          <w:szCs w:val="28"/>
        </w:rPr>
        <w:t>Click here to go back</w:t>
      </w:r>
    </w:p>
    <w:p w14:paraId="33F356C6" w14:textId="38A31960" w:rsidR="00711E94" w:rsidRDefault="00525538" w:rsidP="00711E94">
      <w:pPr>
        <w:ind w:left="-720" w:right="-720"/>
        <w:rPr>
          <w:b/>
          <w:sz w:val="28"/>
          <w:szCs w:val="28"/>
        </w:rPr>
      </w:pPr>
      <w:r>
        <w:rPr>
          <w:b/>
          <w:sz w:val="28"/>
          <w:szCs w:val="28"/>
        </w:rPr>
        <w:fldChar w:fldCharType="end"/>
      </w:r>
    </w:p>
    <w:p w14:paraId="1954C44C" w14:textId="77777777" w:rsidR="00711E94" w:rsidRPr="00711E94" w:rsidRDefault="00863431" w:rsidP="00711E94">
      <w:pPr>
        <w:jc w:val="both"/>
      </w:pPr>
      <w:r>
        <w:rPr>
          <w:noProof/>
        </w:rPr>
        <w:drawing>
          <wp:anchor distT="0" distB="0" distL="114300" distR="114300" simplePos="0" relativeHeight="251656192" behindDoc="0" locked="0" layoutInCell="1" allowOverlap="1" wp14:anchorId="559E4A2D" wp14:editId="57C76F93">
            <wp:simplePos x="0" y="0"/>
            <wp:positionH relativeFrom="column">
              <wp:posOffset>-704850</wp:posOffset>
            </wp:positionH>
            <wp:positionV relativeFrom="paragraph">
              <wp:posOffset>167640</wp:posOffset>
            </wp:positionV>
            <wp:extent cx="588010" cy="600075"/>
            <wp:effectExtent l="0" t="0" r="2540" b="9525"/>
            <wp:wrapNone/>
            <wp:docPr id="3" name="Pictur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2">
                      <a:extLst>
                        <a:ext uri="{C183D7F6-B498-43B3-948B-1728B52AA6E4}">
                          <adec:decorative xmlns:adec="http://schemas.microsoft.com/office/drawing/2017/decorative" val="1"/>
                        </a:ext>
                      </a:extLst>
                    </pic:cNvPr>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8010" cy="6000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7216" behindDoc="0" locked="0" layoutInCell="1" allowOverlap="1" wp14:anchorId="28EDEF9B" wp14:editId="6EC470A5">
            <wp:simplePos x="0" y="0"/>
            <wp:positionH relativeFrom="column">
              <wp:posOffset>5991225</wp:posOffset>
            </wp:positionH>
            <wp:positionV relativeFrom="paragraph">
              <wp:posOffset>186690</wp:posOffset>
            </wp:positionV>
            <wp:extent cx="742950" cy="476885"/>
            <wp:effectExtent l="0" t="0" r="0" b="0"/>
            <wp:wrapNone/>
            <wp:docPr id="1315633587" name="Picture 1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15633587" name="Picture 18">
                      <a:extLst>
                        <a:ext uri="{C183D7F6-B498-43B3-948B-1728B52AA6E4}">
                          <adec:decorative xmlns:adec="http://schemas.microsoft.com/office/drawing/2017/decorative" val="1"/>
                        </a:ext>
                      </a:extLst>
                    </pic:cNvPr>
                    <pic:cNvPicPr>
                      <a:picLocks/>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42950" cy="476885"/>
                    </a:xfrm>
                    <a:prstGeom prst="rect">
                      <a:avLst/>
                    </a:prstGeom>
                    <a:noFill/>
                    <a:ln>
                      <a:noFill/>
                    </a:ln>
                  </pic:spPr>
                </pic:pic>
              </a:graphicData>
            </a:graphic>
            <wp14:sizeRelH relativeFrom="page">
              <wp14:pctWidth>0</wp14:pctWidth>
            </wp14:sizeRelH>
            <wp14:sizeRelV relativeFrom="page">
              <wp14:pctHeight>0</wp14:pctHeight>
            </wp14:sizeRelV>
          </wp:anchor>
        </w:drawing>
      </w:r>
      <w:r w:rsidR="00711E94" w:rsidRPr="00711E94">
        <w:t xml:space="preserve">This document was produced under U.S. Department of Education, Office of Special Education Programs </w:t>
      </w:r>
      <w:r w:rsidR="00711E94" w:rsidRPr="00711E94">
        <w:rPr>
          <w:b/>
          <w:bCs/>
        </w:rPr>
        <w:t>No. H327S120011.</w:t>
      </w:r>
      <w:r w:rsidR="00711E94" w:rsidRPr="00711E94">
        <w:t xml:space="preserve">  The views expressed herein do not necessarily represent the positions or policies of the Department of Education.  No official endorsement by the U.S. Department of Education of any product, commodity, service or enterprise mentioned in this publication is intended or should be inferred.  This product is public domain.  Authorization to reproduce it in whole or in part is granted.</w:t>
      </w:r>
    </w:p>
    <w:sectPr w:rsidR="00711E94" w:rsidRPr="00711E94" w:rsidSect="006B6231">
      <w:type w:val="continuous"/>
      <w:pgSz w:w="12240" w:h="15840"/>
      <w:pgMar w:top="90" w:right="1440" w:bottom="180" w:left="1440" w:header="144"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A7F2FF" w14:textId="77777777" w:rsidR="00045F09" w:rsidRDefault="00045F09" w:rsidP="00F646A6">
      <w:pPr>
        <w:spacing w:after="0" w:line="240" w:lineRule="auto"/>
      </w:pPr>
      <w:r>
        <w:separator/>
      </w:r>
    </w:p>
  </w:endnote>
  <w:endnote w:type="continuationSeparator" w:id="0">
    <w:p w14:paraId="62900C1F" w14:textId="77777777" w:rsidR="00045F09" w:rsidRDefault="00045F09" w:rsidP="00F646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3FAFBA" w14:textId="77777777" w:rsidR="00045F09" w:rsidRDefault="00045F09" w:rsidP="00F646A6">
      <w:pPr>
        <w:spacing w:after="0" w:line="240" w:lineRule="auto"/>
      </w:pPr>
      <w:r>
        <w:separator/>
      </w:r>
    </w:p>
  </w:footnote>
  <w:footnote w:type="continuationSeparator" w:id="0">
    <w:p w14:paraId="6618F1C7" w14:textId="77777777" w:rsidR="00045F09" w:rsidRDefault="00045F09" w:rsidP="00F646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1F443C" w14:textId="77777777" w:rsidR="00C5059F" w:rsidRPr="00A763A5" w:rsidRDefault="00C5059F" w:rsidP="00B9118A">
    <w:pPr>
      <w:pStyle w:val="Header"/>
      <w:jc w:val="right"/>
      <w:rPr>
        <w:b/>
        <w:color w:val="808080"/>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DA90554"/>
    <w:multiLevelType w:val="hybridMultilevel"/>
    <w:tmpl w:val="50B2212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16cid:durableId="3044307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oofState w:spelling="clean" w:grammar="clean"/>
  <w:attachedTemplate r:id="rId1"/>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2784"/>
    <w:rsid w:val="000002AE"/>
    <w:rsid w:val="000006CB"/>
    <w:rsid w:val="000013BB"/>
    <w:rsid w:val="000043AD"/>
    <w:rsid w:val="000065B9"/>
    <w:rsid w:val="00015B4B"/>
    <w:rsid w:val="000309A8"/>
    <w:rsid w:val="00033066"/>
    <w:rsid w:val="00036890"/>
    <w:rsid w:val="000379F8"/>
    <w:rsid w:val="00045F09"/>
    <w:rsid w:val="00052784"/>
    <w:rsid w:val="00055ADE"/>
    <w:rsid w:val="0007586F"/>
    <w:rsid w:val="0007657F"/>
    <w:rsid w:val="00077D8D"/>
    <w:rsid w:val="000806E8"/>
    <w:rsid w:val="00084089"/>
    <w:rsid w:val="000A1BE3"/>
    <w:rsid w:val="000C12C9"/>
    <w:rsid w:val="000C284B"/>
    <w:rsid w:val="000C6FF8"/>
    <w:rsid w:val="000C7495"/>
    <w:rsid w:val="000D0C34"/>
    <w:rsid w:val="000D13AF"/>
    <w:rsid w:val="000E2A36"/>
    <w:rsid w:val="000E2B90"/>
    <w:rsid w:val="000F1793"/>
    <w:rsid w:val="000F33B6"/>
    <w:rsid w:val="000F3C62"/>
    <w:rsid w:val="000F4C2C"/>
    <w:rsid w:val="000F7EA8"/>
    <w:rsid w:val="001027D7"/>
    <w:rsid w:val="00107223"/>
    <w:rsid w:val="00111DD7"/>
    <w:rsid w:val="0013773A"/>
    <w:rsid w:val="001379F1"/>
    <w:rsid w:val="001409AD"/>
    <w:rsid w:val="0014280B"/>
    <w:rsid w:val="001453BF"/>
    <w:rsid w:val="00146591"/>
    <w:rsid w:val="00155163"/>
    <w:rsid w:val="00175068"/>
    <w:rsid w:val="001924C9"/>
    <w:rsid w:val="00194E70"/>
    <w:rsid w:val="001C1353"/>
    <w:rsid w:val="001D3BB2"/>
    <w:rsid w:val="001D6334"/>
    <w:rsid w:val="001E1A60"/>
    <w:rsid w:val="001E6400"/>
    <w:rsid w:val="002029FC"/>
    <w:rsid w:val="00213268"/>
    <w:rsid w:val="00214AB3"/>
    <w:rsid w:val="002170B0"/>
    <w:rsid w:val="00223D24"/>
    <w:rsid w:val="00225B67"/>
    <w:rsid w:val="00230A9D"/>
    <w:rsid w:val="002311E3"/>
    <w:rsid w:val="00231AF8"/>
    <w:rsid w:val="00237B38"/>
    <w:rsid w:val="00252842"/>
    <w:rsid w:val="002564E4"/>
    <w:rsid w:val="00261BC8"/>
    <w:rsid w:val="0026290A"/>
    <w:rsid w:val="00273BDF"/>
    <w:rsid w:val="002755A4"/>
    <w:rsid w:val="002832CD"/>
    <w:rsid w:val="002838DC"/>
    <w:rsid w:val="00285F46"/>
    <w:rsid w:val="002879F4"/>
    <w:rsid w:val="00287CFD"/>
    <w:rsid w:val="002B6C7C"/>
    <w:rsid w:val="002B74ED"/>
    <w:rsid w:val="002B7A06"/>
    <w:rsid w:val="002C6455"/>
    <w:rsid w:val="002D71B3"/>
    <w:rsid w:val="002E7230"/>
    <w:rsid w:val="002F4EB9"/>
    <w:rsid w:val="002F5B99"/>
    <w:rsid w:val="00310F14"/>
    <w:rsid w:val="0031226E"/>
    <w:rsid w:val="0031720E"/>
    <w:rsid w:val="0033532B"/>
    <w:rsid w:val="0034275B"/>
    <w:rsid w:val="00347752"/>
    <w:rsid w:val="00350399"/>
    <w:rsid w:val="0035236F"/>
    <w:rsid w:val="003557C9"/>
    <w:rsid w:val="00360C5A"/>
    <w:rsid w:val="00360D9F"/>
    <w:rsid w:val="003611AA"/>
    <w:rsid w:val="003628BF"/>
    <w:rsid w:val="0036397E"/>
    <w:rsid w:val="003703BB"/>
    <w:rsid w:val="00372F60"/>
    <w:rsid w:val="00374AA1"/>
    <w:rsid w:val="003754DF"/>
    <w:rsid w:val="00381521"/>
    <w:rsid w:val="00385234"/>
    <w:rsid w:val="00385636"/>
    <w:rsid w:val="00390C8C"/>
    <w:rsid w:val="00392DCC"/>
    <w:rsid w:val="003A3EA6"/>
    <w:rsid w:val="003A6042"/>
    <w:rsid w:val="003F561B"/>
    <w:rsid w:val="003F5D00"/>
    <w:rsid w:val="00424A43"/>
    <w:rsid w:val="00425A18"/>
    <w:rsid w:val="00427CF3"/>
    <w:rsid w:val="00434249"/>
    <w:rsid w:val="004343A7"/>
    <w:rsid w:val="0044354A"/>
    <w:rsid w:val="00444E86"/>
    <w:rsid w:val="004475E9"/>
    <w:rsid w:val="004559F1"/>
    <w:rsid w:val="0045629E"/>
    <w:rsid w:val="00464585"/>
    <w:rsid w:val="0047585D"/>
    <w:rsid w:val="0047733E"/>
    <w:rsid w:val="00483B4B"/>
    <w:rsid w:val="004A0A0D"/>
    <w:rsid w:val="004D3746"/>
    <w:rsid w:val="004E6425"/>
    <w:rsid w:val="004F1F6E"/>
    <w:rsid w:val="004F6AEC"/>
    <w:rsid w:val="004F6C50"/>
    <w:rsid w:val="00510B15"/>
    <w:rsid w:val="00511C41"/>
    <w:rsid w:val="0051402F"/>
    <w:rsid w:val="005246FF"/>
    <w:rsid w:val="00525538"/>
    <w:rsid w:val="00527638"/>
    <w:rsid w:val="00541A66"/>
    <w:rsid w:val="005567D9"/>
    <w:rsid w:val="0056758F"/>
    <w:rsid w:val="00570D81"/>
    <w:rsid w:val="005722F9"/>
    <w:rsid w:val="00572BD4"/>
    <w:rsid w:val="00582D68"/>
    <w:rsid w:val="00594918"/>
    <w:rsid w:val="00595521"/>
    <w:rsid w:val="005B2C5E"/>
    <w:rsid w:val="005B7FD4"/>
    <w:rsid w:val="005C39AE"/>
    <w:rsid w:val="005C7B22"/>
    <w:rsid w:val="005D30A3"/>
    <w:rsid w:val="005E2A1D"/>
    <w:rsid w:val="005E3EE9"/>
    <w:rsid w:val="005F7892"/>
    <w:rsid w:val="00604FD2"/>
    <w:rsid w:val="006204BC"/>
    <w:rsid w:val="00630DD7"/>
    <w:rsid w:val="00635027"/>
    <w:rsid w:val="00641CE3"/>
    <w:rsid w:val="00642FC8"/>
    <w:rsid w:val="006457A9"/>
    <w:rsid w:val="00647364"/>
    <w:rsid w:val="00657136"/>
    <w:rsid w:val="00665FFC"/>
    <w:rsid w:val="00666D7A"/>
    <w:rsid w:val="00670A57"/>
    <w:rsid w:val="00670FEE"/>
    <w:rsid w:val="00674273"/>
    <w:rsid w:val="00676E8E"/>
    <w:rsid w:val="006878A0"/>
    <w:rsid w:val="006957EC"/>
    <w:rsid w:val="006A506E"/>
    <w:rsid w:val="006B2D45"/>
    <w:rsid w:val="006B6231"/>
    <w:rsid w:val="006C272C"/>
    <w:rsid w:val="006C2E15"/>
    <w:rsid w:val="006C3CAC"/>
    <w:rsid w:val="006D170A"/>
    <w:rsid w:val="006E369B"/>
    <w:rsid w:val="006E4BBE"/>
    <w:rsid w:val="006F413F"/>
    <w:rsid w:val="00705174"/>
    <w:rsid w:val="00711923"/>
    <w:rsid w:val="00711E94"/>
    <w:rsid w:val="00712228"/>
    <w:rsid w:val="00712466"/>
    <w:rsid w:val="00716210"/>
    <w:rsid w:val="007178BB"/>
    <w:rsid w:val="0072356D"/>
    <w:rsid w:val="00731B6F"/>
    <w:rsid w:val="00733627"/>
    <w:rsid w:val="00734113"/>
    <w:rsid w:val="00736F14"/>
    <w:rsid w:val="00743106"/>
    <w:rsid w:val="00745532"/>
    <w:rsid w:val="00760CF5"/>
    <w:rsid w:val="00761C83"/>
    <w:rsid w:val="00763397"/>
    <w:rsid w:val="00764127"/>
    <w:rsid w:val="007664AA"/>
    <w:rsid w:val="00772495"/>
    <w:rsid w:val="00774A21"/>
    <w:rsid w:val="00777C2F"/>
    <w:rsid w:val="007C3463"/>
    <w:rsid w:val="007C46B1"/>
    <w:rsid w:val="007C6931"/>
    <w:rsid w:val="007D0015"/>
    <w:rsid w:val="007D170F"/>
    <w:rsid w:val="007D6F50"/>
    <w:rsid w:val="007E08EB"/>
    <w:rsid w:val="007E2965"/>
    <w:rsid w:val="007E3C96"/>
    <w:rsid w:val="007F15E5"/>
    <w:rsid w:val="007F25A3"/>
    <w:rsid w:val="007F5B75"/>
    <w:rsid w:val="007F701A"/>
    <w:rsid w:val="00801057"/>
    <w:rsid w:val="00804311"/>
    <w:rsid w:val="008075A4"/>
    <w:rsid w:val="00810ED4"/>
    <w:rsid w:val="00811C88"/>
    <w:rsid w:val="008173B8"/>
    <w:rsid w:val="00823BFC"/>
    <w:rsid w:val="00826A9C"/>
    <w:rsid w:val="008277E7"/>
    <w:rsid w:val="008433C0"/>
    <w:rsid w:val="00860B42"/>
    <w:rsid w:val="00863431"/>
    <w:rsid w:val="008809CA"/>
    <w:rsid w:val="00885352"/>
    <w:rsid w:val="0089203D"/>
    <w:rsid w:val="00893CDA"/>
    <w:rsid w:val="00894F7B"/>
    <w:rsid w:val="008950FD"/>
    <w:rsid w:val="008A0135"/>
    <w:rsid w:val="008B219E"/>
    <w:rsid w:val="008C0100"/>
    <w:rsid w:val="008C0A39"/>
    <w:rsid w:val="008C348B"/>
    <w:rsid w:val="008C48ED"/>
    <w:rsid w:val="008D03C9"/>
    <w:rsid w:val="008D38AC"/>
    <w:rsid w:val="008D5AC6"/>
    <w:rsid w:val="008F1C19"/>
    <w:rsid w:val="00903FE1"/>
    <w:rsid w:val="00913AA4"/>
    <w:rsid w:val="00916AA2"/>
    <w:rsid w:val="009232E6"/>
    <w:rsid w:val="00923A7B"/>
    <w:rsid w:val="0093060F"/>
    <w:rsid w:val="0093383F"/>
    <w:rsid w:val="009719DA"/>
    <w:rsid w:val="00972921"/>
    <w:rsid w:val="009745EA"/>
    <w:rsid w:val="00982271"/>
    <w:rsid w:val="009828F5"/>
    <w:rsid w:val="00987B59"/>
    <w:rsid w:val="0099595E"/>
    <w:rsid w:val="009A21BA"/>
    <w:rsid w:val="009A566F"/>
    <w:rsid w:val="009A6BE5"/>
    <w:rsid w:val="009D5544"/>
    <w:rsid w:val="009D6633"/>
    <w:rsid w:val="009E1989"/>
    <w:rsid w:val="009F452E"/>
    <w:rsid w:val="009F5499"/>
    <w:rsid w:val="00A03547"/>
    <w:rsid w:val="00A066F8"/>
    <w:rsid w:val="00A079D6"/>
    <w:rsid w:val="00A12FB8"/>
    <w:rsid w:val="00A13DAB"/>
    <w:rsid w:val="00A20A80"/>
    <w:rsid w:val="00A223C9"/>
    <w:rsid w:val="00A238DD"/>
    <w:rsid w:val="00A256E3"/>
    <w:rsid w:val="00A43225"/>
    <w:rsid w:val="00A47805"/>
    <w:rsid w:val="00A61FB8"/>
    <w:rsid w:val="00A7289D"/>
    <w:rsid w:val="00A763A5"/>
    <w:rsid w:val="00A86B88"/>
    <w:rsid w:val="00A9791D"/>
    <w:rsid w:val="00AA7A70"/>
    <w:rsid w:val="00AB5FE9"/>
    <w:rsid w:val="00AB7B53"/>
    <w:rsid w:val="00AC2BED"/>
    <w:rsid w:val="00AC49E5"/>
    <w:rsid w:val="00AC5FBA"/>
    <w:rsid w:val="00AD0B07"/>
    <w:rsid w:val="00AD5917"/>
    <w:rsid w:val="00AE3D40"/>
    <w:rsid w:val="00AF548B"/>
    <w:rsid w:val="00AF7F9E"/>
    <w:rsid w:val="00B17400"/>
    <w:rsid w:val="00B4404C"/>
    <w:rsid w:val="00B44A63"/>
    <w:rsid w:val="00B57398"/>
    <w:rsid w:val="00B65FE5"/>
    <w:rsid w:val="00B713AC"/>
    <w:rsid w:val="00B7488F"/>
    <w:rsid w:val="00B80321"/>
    <w:rsid w:val="00B829D8"/>
    <w:rsid w:val="00B90CB8"/>
    <w:rsid w:val="00B9118A"/>
    <w:rsid w:val="00B93CD0"/>
    <w:rsid w:val="00BC5E1D"/>
    <w:rsid w:val="00BC618A"/>
    <w:rsid w:val="00BC67E6"/>
    <w:rsid w:val="00BE4170"/>
    <w:rsid w:val="00BE7217"/>
    <w:rsid w:val="00BF237E"/>
    <w:rsid w:val="00BF6372"/>
    <w:rsid w:val="00C05F50"/>
    <w:rsid w:val="00C07957"/>
    <w:rsid w:val="00C14633"/>
    <w:rsid w:val="00C15C8F"/>
    <w:rsid w:val="00C21668"/>
    <w:rsid w:val="00C355EE"/>
    <w:rsid w:val="00C40EBD"/>
    <w:rsid w:val="00C42697"/>
    <w:rsid w:val="00C464CF"/>
    <w:rsid w:val="00C5059F"/>
    <w:rsid w:val="00C55993"/>
    <w:rsid w:val="00C623C9"/>
    <w:rsid w:val="00C64110"/>
    <w:rsid w:val="00C6738A"/>
    <w:rsid w:val="00C70AD7"/>
    <w:rsid w:val="00C754F1"/>
    <w:rsid w:val="00C815F5"/>
    <w:rsid w:val="00C8213E"/>
    <w:rsid w:val="00C84D7D"/>
    <w:rsid w:val="00C933BB"/>
    <w:rsid w:val="00CB7D13"/>
    <w:rsid w:val="00CD17D6"/>
    <w:rsid w:val="00CE2E44"/>
    <w:rsid w:val="00CE6B89"/>
    <w:rsid w:val="00CF3329"/>
    <w:rsid w:val="00CF3366"/>
    <w:rsid w:val="00CF6E8F"/>
    <w:rsid w:val="00CF7E90"/>
    <w:rsid w:val="00D025B8"/>
    <w:rsid w:val="00D05431"/>
    <w:rsid w:val="00D07E54"/>
    <w:rsid w:val="00D23012"/>
    <w:rsid w:val="00D4425C"/>
    <w:rsid w:val="00D500E5"/>
    <w:rsid w:val="00D53FBF"/>
    <w:rsid w:val="00D639D8"/>
    <w:rsid w:val="00D66EB4"/>
    <w:rsid w:val="00D71BD8"/>
    <w:rsid w:val="00D84FB2"/>
    <w:rsid w:val="00DA1EDB"/>
    <w:rsid w:val="00DB16CC"/>
    <w:rsid w:val="00DB1C58"/>
    <w:rsid w:val="00DB2D48"/>
    <w:rsid w:val="00DB5A0E"/>
    <w:rsid w:val="00DD5FAC"/>
    <w:rsid w:val="00DE05CE"/>
    <w:rsid w:val="00DE3B30"/>
    <w:rsid w:val="00DF19E3"/>
    <w:rsid w:val="00E14F5D"/>
    <w:rsid w:val="00E17041"/>
    <w:rsid w:val="00E263C7"/>
    <w:rsid w:val="00E276F0"/>
    <w:rsid w:val="00E45385"/>
    <w:rsid w:val="00E634C3"/>
    <w:rsid w:val="00E672C2"/>
    <w:rsid w:val="00E720D3"/>
    <w:rsid w:val="00EA698E"/>
    <w:rsid w:val="00EB15E7"/>
    <w:rsid w:val="00EB3435"/>
    <w:rsid w:val="00EB681E"/>
    <w:rsid w:val="00EC0EFF"/>
    <w:rsid w:val="00ED0AD5"/>
    <w:rsid w:val="00EE1959"/>
    <w:rsid w:val="00EE4C5E"/>
    <w:rsid w:val="00EF2311"/>
    <w:rsid w:val="00F03E68"/>
    <w:rsid w:val="00F12DE7"/>
    <w:rsid w:val="00F15EFF"/>
    <w:rsid w:val="00F17953"/>
    <w:rsid w:val="00F20E59"/>
    <w:rsid w:val="00F2775A"/>
    <w:rsid w:val="00F3372C"/>
    <w:rsid w:val="00F34DE5"/>
    <w:rsid w:val="00F453AC"/>
    <w:rsid w:val="00F474D6"/>
    <w:rsid w:val="00F5550D"/>
    <w:rsid w:val="00F6018D"/>
    <w:rsid w:val="00F646A6"/>
    <w:rsid w:val="00F66142"/>
    <w:rsid w:val="00F73B5F"/>
    <w:rsid w:val="00F770AA"/>
    <w:rsid w:val="00F928AC"/>
    <w:rsid w:val="00F97A98"/>
    <w:rsid w:val="00FA628F"/>
    <w:rsid w:val="00FA791C"/>
    <w:rsid w:val="00FB767D"/>
    <w:rsid w:val="00FF20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35" fill="f" fillcolor="white" stroke="f">
      <v:fill color="white" on="f"/>
      <v:stroke on="f"/>
    </o:shapedefaults>
    <o:shapelayout v:ext="edit">
      <o:idmap v:ext="edit" data="1"/>
    </o:shapelayout>
  </w:shapeDefaults>
  <w:decimalSymbol w:val="."/>
  <w:listSeparator w:val=","/>
  <w14:docId w14:val="3DC82585"/>
  <w15:docId w15:val="{3FA8BB1B-2FC4-274C-8F5A-AE9E8A4D2B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226E"/>
    <w:pPr>
      <w:spacing w:after="160" w:line="259" w:lineRule="auto"/>
    </w:pPr>
    <w:rPr>
      <w:sz w:val="22"/>
      <w:szCs w:val="22"/>
    </w:rPr>
  </w:style>
  <w:style w:type="paragraph" w:styleId="Heading1">
    <w:name w:val="heading 1"/>
    <w:basedOn w:val="Normal"/>
    <w:next w:val="Normal"/>
    <w:link w:val="Heading1Char"/>
    <w:uiPriority w:val="9"/>
    <w:qFormat/>
    <w:rsid w:val="008809CA"/>
    <w:pPr>
      <w:keepNext/>
      <w:keepLines/>
      <w:spacing w:before="480" w:after="0"/>
      <w:outlineLvl w:val="0"/>
    </w:pPr>
    <w:rPr>
      <w:rFonts w:ascii="Cambria" w:eastAsia="MS Gothic" w:hAnsi="Cambria"/>
      <w:b/>
      <w:bCs/>
      <w:color w:val="365F91"/>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2170B0"/>
    <w:rPr>
      <w:color w:val="808080"/>
    </w:rPr>
  </w:style>
  <w:style w:type="paragraph" w:styleId="BalloonText">
    <w:name w:val="Balloon Text"/>
    <w:basedOn w:val="Normal"/>
    <w:link w:val="BalloonTextChar"/>
    <w:uiPriority w:val="99"/>
    <w:semiHidden/>
    <w:unhideWhenUsed/>
    <w:rsid w:val="002170B0"/>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2170B0"/>
    <w:rPr>
      <w:rFonts w:ascii="Tahoma" w:hAnsi="Tahoma" w:cs="Tahoma"/>
      <w:sz w:val="16"/>
      <w:szCs w:val="16"/>
    </w:rPr>
  </w:style>
  <w:style w:type="character" w:styleId="Hyperlink">
    <w:name w:val="Hyperlink"/>
    <w:uiPriority w:val="99"/>
    <w:unhideWhenUsed/>
    <w:rsid w:val="00AF548B"/>
    <w:rPr>
      <w:color w:val="000000"/>
      <w:u w:val="none"/>
    </w:rPr>
  </w:style>
  <w:style w:type="character" w:styleId="FollowedHyperlink">
    <w:name w:val="FollowedHyperlink"/>
    <w:uiPriority w:val="99"/>
    <w:semiHidden/>
    <w:unhideWhenUsed/>
    <w:rsid w:val="009F452E"/>
    <w:rPr>
      <w:color w:val="800080"/>
      <w:u w:val="single"/>
    </w:rPr>
  </w:style>
  <w:style w:type="character" w:customStyle="1" w:styleId="Style1">
    <w:name w:val="Style1"/>
    <w:uiPriority w:val="1"/>
    <w:rsid w:val="005E3EE9"/>
    <w:rPr>
      <w:rFonts w:ascii="Calibri" w:hAnsi="Calibri"/>
      <w:sz w:val="20"/>
    </w:rPr>
  </w:style>
  <w:style w:type="character" w:customStyle="1" w:styleId="Style2">
    <w:name w:val="Style2"/>
    <w:uiPriority w:val="1"/>
    <w:rsid w:val="005E3EE9"/>
    <w:rPr>
      <w:sz w:val="18"/>
    </w:rPr>
  </w:style>
  <w:style w:type="character" w:customStyle="1" w:styleId="Style3">
    <w:name w:val="Style3"/>
    <w:uiPriority w:val="1"/>
    <w:rsid w:val="005E3EE9"/>
    <w:rPr>
      <w:sz w:val="20"/>
    </w:rPr>
  </w:style>
  <w:style w:type="paragraph" w:styleId="Caption">
    <w:name w:val="caption"/>
    <w:basedOn w:val="Normal"/>
    <w:next w:val="Normal"/>
    <w:uiPriority w:val="35"/>
    <w:semiHidden/>
    <w:unhideWhenUsed/>
    <w:qFormat/>
    <w:rsid w:val="00B4404C"/>
    <w:pPr>
      <w:spacing w:after="200" w:line="240" w:lineRule="auto"/>
    </w:pPr>
    <w:rPr>
      <w:b/>
      <w:bCs/>
      <w:color w:val="4F81BD"/>
      <w:sz w:val="18"/>
      <w:szCs w:val="18"/>
    </w:rPr>
  </w:style>
  <w:style w:type="paragraph" w:styleId="Header">
    <w:name w:val="header"/>
    <w:basedOn w:val="Normal"/>
    <w:link w:val="HeaderChar"/>
    <w:uiPriority w:val="99"/>
    <w:unhideWhenUsed/>
    <w:rsid w:val="00F646A6"/>
    <w:pPr>
      <w:tabs>
        <w:tab w:val="center" w:pos="4680"/>
        <w:tab w:val="right" w:pos="9360"/>
      </w:tabs>
      <w:spacing w:after="0" w:line="240" w:lineRule="auto"/>
    </w:pPr>
  </w:style>
  <w:style w:type="character" w:customStyle="1" w:styleId="HeaderChar">
    <w:name w:val="Header Char"/>
    <w:basedOn w:val="DefaultParagraphFont"/>
    <w:link w:val="Header"/>
    <w:uiPriority w:val="99"/>
    <w:rsid w:val="00F646A6"/>
  </w:style>
  <w:style w:type="paragraph" w:styleId="Footer">
    <w:name w:val="footer"/>
    <w:basedOn w:val="Normal"/>
    <w:link w:val="FooterChar"/>
    <w:uiPriority w:val="99"/>
    <w:unhideWhenUsed/>
    <w:rsid w:val="00F646A6"/>
    <w:pPr>
      <w:tabs>
        <w:tab w:val="center" w:pos="4680"/>
        <w:tab w:val="right" w:pos="9360"/>
      </w:tabs>
      <w:spacing w:after="0" w:line="240" w:lineRule="auto"/>
    </w:pPr>
  </w:style>
  <w:style w:type="character" w:customStyle="1" w:styleId="FooterChar">
    <w:name w:val="Footer Char"/>
    <w:basedOn w:val="DefaultParagraphFont"/>
    <w:link w:val="Footer"/>
    <w:uiPriority w:val="99"/>
    <w:rsid w:val="00F646A6"/>
  </w:style>
  <w:style w:type="paragraph" w:styleId="ListParagraph">
    <w:name w:val="List Paragraph"/>
    <w:basedOn w:val="Normal"/>
    <w:uiPriority w:val="34"/>
    <w:qFormat/>
    <w:rsid w:val="005B2C5E"/>
    <w:pPr>
      <w:ind w:left="720"/>
      <w:contextualSpacing/>
    </w:pPr>
  </w:style>
  <w:style w:type="table" w:styleId="TableGrid">
    <w:name w:val="Table Grid"/>
    <w:basedOn w:val="TableNormal"/>
    <w:uiPriority w:val="59"/>
    <w:rsid w:val="00B9118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uiPriority w:val="9"/>
    <w:rsid w:val="008809CA"/>
    <w:rPr>
      <w:rFonts w:ascii="Cambria" w:eastAsia="MS Gothic" w:hAnsi="Cambria" w:cs="Times New Roman"/>
      <w:b/>
      <w:bCs/>
      <w:color w:val="365F91"/>
      <w:sz w:val="28"/>
      <w:szCs w:val="28"/>
    </w:rPr>
  </w:style>
  <w:style w:type="character" w:customStyle="1" w:styleId="Style4">
    <w:name w:val="Style4"/>
    <w:uiPriority w:val="1"/>
    <w:rsid w:val="008809CA"/>
    <w:rPr>
      <w:rFonts w:ascii="Arial" w:hAnsi="Arial"/>
      <w:sz w:val="28"/>
    </w:rPr>
  </w:style>
  <w:style w:type="character" w:styleId="Emphasis">
    <w:name w:val="Emphasis"/>
    <w:uiPriority w:val="20"/>
    <w:qFormat/>
    <w:rsid w:val="008277E7"/>
    <w:rPr>
      <w:i/>
      <w:iCs/>
    </w:rPr>
  </w:style>
  <w:style w:type="character" w:styleId="CommentReference">
    <w:name w:val="annotation reference"/>
    <w:uiPriority w:val="99"/>
    <w:semiHidden/>
    <w:unhideWhenUsed/>
    <w:rsid w:val="00DD5FAC"/>
    <w:rPr>
      <w:sz w:val="16"/>
      <w:szCs w:val="16"/>
    </w:rPr>
  </w:style>
  <w:style w:type="paragraph" w:styleId="CommentText">
    <w:name w:val="annotation text"/>
    <w:basedOn w:val="Normal"/>
    <w:link w:val="CommentTextChar"/>
    <w:uiPriority w:val="99"/>
    <w:semiHidden/>
    <w:unhideWhenUsed/>
    <w:rsid w:val="00DD5FAC"/>
    <w:pPr>
      <w:spacing w:line="240" w:lineRule="auto"/>
    </w:pPr>
    <w:rPr>
      <w:sz w:val="20"/>
      <w:szCs w:val="20"/>
    </w:rPr>
  </w:style>
  <w:style w:type="character" w:customStyle="1" w:styleId="CommentTextChar">
    <w:name w:val="Comment Text Char"/>
    <w:link w:val="CommentText"/>
    <w:uiPriority w:val="99"/>
    <w:semiHidden/>
    <w:rsid w:val="00DD5FAC"/>
    <w:rPr>
      <w:sz w:val="20"/>
      <w:szCs w:val="20"/>
    </w:rPr>
  </w:style>
  <w:style w:type="paragraph" w:styleId="CommentSubject">
    <w:name w:val="annotation subject"/>
    <w:basedOn w:val="CommentText"/>
    <w:next w:val="CommentText"/>
    <w:link w:val="CommentSubjectChar"/>
    <w:uiPriority w:val="99"/>
    <w:semiHidden/>
    <w:unhideWhenUsed/>
    <w:rsid w:val="00DD5FAC"/>
    <w:rPr>
      <w:b/>
      <w:bCs/>
    </w:rPr>
  </w:style>
  <w:style w:type="character" w:customStyle="1" w:styleId="CommentSubjectChar">
    <w:name w:val="Comment Subject Char"/>
    <w:link w:val="CommentSubject"/>
    <w:uiPriority w:val="99"/>
    <w:semiHidden/>
    <w:rsid w:val="00DD5FAC"/>
    <w:rPr>
      <w:b/>
      <w:bCs/>
      <w:sz w:val="20"/>
      <w:szCs w:val="20"/>
    </w:rPr>
  </w:style>
  <w:style w:type="character" w:customStyle="1" w:styleId="Style5">
    <w:name w:val="Style5"/>
    <w:basedOn w:val="DefaultParagraphFont"/>
    <w:uiPriority w:val="1"/>
    <w:rsid w:val="00811C88"/>
    <w:rPr>
      <w:u w:val="single"/>
    </w:rPr>
  </w:style>
  <w:style w:type="character" w:customStyle="1" w:styleId="Style6">
    <w:name w:val="Style6"/>
    <w:basedOn w:val="DefaultParagraphFont"/>
    <w:uiPriority w:val="1"/>
    <w:rsid w:val="000E2A36"/>
  </w:style>
  <w:style w:type="character" w:styleId="UnresolvedMention">
    <w:name w:val="Unresolved Mention"/>
    <w:basedOn w:val="DefaultParagraphFont"/>
    <w:uiPriority w:val="99"/>
    <w:semiHidden/>
    <w:unhideWhenUsed/>
    <w:rsid w:val="00604FD2"/>
    <w:rPr>
      <w:color w:val="605E5C"/>
      <w:shd w:val="clear" w:color="auto" w:fill="E1DFDD"/>
    </w:rPr>
  </w:style>
  <w:style w:type="character" w:customStyle="1" w:styleId="Paragraph">
    <w:name w:val="Paragraph"/>
    <w:basedOn w:val="DefaultParagraphFont"/>
    <w:uiPriority w:val="1"/>
    <w:rsid w:val="00893CDA"/>
    <w:rPr>
      <w:sz w:val="24"/>
    </w:rPr>
  </w:style>
  <w:style w:type="character" w:customStyle="1" w:styleId="Style7">
    <w:name w:val="Style7"/>
    <w:basedOn w:val="DefaultParagraphFont"/>
    <w:uiPriority w:val="1"/>
    <w:rsid w:val="00F73B5F"/>
    <w:rPr>
      <w:b w:val="0"/>
      <w:sz w:val="28"/>
      <w:u w:val="single"/>
    </w:rPr>
  </w:style>
  <w:style w:type="character" w:customStyle="1" w:styleId="Evaluation">
    <w:name w:val="Evaluation"/>
    <w:basedOn w:val="DefaultParagraphFont"/>
    <w:uiPriority w:val="1"/>
    <w:rsid w:val="00AC49E5"/>
    <w:rPr>
      <w:sz w:val="2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91936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22.png"/><Relationship Id="rId21" Type="http://schemas.openxmlformats.org/officeDocument/2006/relationships/oleObject" Target="embeddings/oleObject5.bin"/><Relationship Id="rId34" Type="http://schemas.openxmlformats.org/officeDocument/2006/relationships/image" Target="media/image17.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oleObject" Target="embeddings/oleObject9.bin"/><Relationship Id="rId41" Type="http://schemas.openxmlformats.org/officeDocument/2006/relationships/image" Target="media/image2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0.emf"/><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emf"/><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2.emf"/><Relationship Id="rId36" Type="http://schemas.openxmlformats.org/officeDocument/2006/relationships/image" Target="media/image19.png"/><Relationship Id="rId10" Type="http://schemas.openxmlformats.org/officeDocument/2006/relationships/header" Target="header1.xml"/><Relationship Id="rId19" Type="http://schemas.openxmlformats.org/officeDocument/2006/relationships/oleObject" Target="embeddings/oleObject4.bin"/><Relationship Id="rId31" Type="http://schemas.openxmlformats.org/officeDocument/2006/relationships/image" Target="media/image14.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8.bin"/><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glossaryDocument" Target="glossary/document.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image" Target="media/image16.gif"/><Relationship Id="rId38"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RA\Documents\TablestoText_IDEAS2_formfields.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38"/>
        <w:category>
          <w:name w:val="General"/>
          <w:gallery w:val="placeholder"/>
        </w:category>
        <w:types>
          <w:type w:val="bbPlcHdr"/>
        </w:types>
        <w:behaviors>
          <w:behavior w:val="content"/>
        </w:behaviors>
        <w:guid w:val="{A0C8B266-3659-4BC0-B24D-C88AFD217A50}"/>
      </w:docPartPr>
      <w:docPartBody>
        <w:p w:rsidR="00C07203" w:rsidRDefault="00C12AE6">
          <w:r w:rsidRPr="002A6E0A">
            <w:rPr>
              <w:rStyle w:val="PlaceholderText"/>
            </w:rPr>
            <w:t>Choose an item.</w:t>
          </w:r>
        </w:p>
      </w:docPartBody>
    </w:docPart>
    <w:docPart>
      <w:docPartPr>
        <w:name w:val="FEEDDFFE0E79493CA26C492CE5CD5630"/>
        <w:category>
          <w:name w:val="General"/>
          <w:gallery w:val="placeholder"/>
        </w:category>
        <w:types>
          <w:type w:val="bbPlcHdr"/>
        </w:types>
        <w:behaviors>
          <w:behavior w:val="content"/>
        </w:behaviors>
        <w:guid w:val="{92A9FBE2-A857-405E-AC1A-22ED72481F4A}"/>
      </w:docPartPr>
      <w:docPartBody>
        <w:p w:rsidR="00C07203" w:rsidRDefault="00C92B6D" w:rsidP="00C92B6D">
          <w:pPr>
            <w:pStyle w:val="FEEDDFFE0E79493CA26C492CE5CD56303"/>
          </w:pPr>
          <w:r w:rsidRPr="006C2E15">
            <w:rPr>
              <w:rStyle w:val="PlaceholderText"/>
              <w:color w:val="auto"/>
            </w:rPr>
            <w:t>Click or tap here to enter text.</w:t>
          </w:r>
        </w:p>
      </w:docPartBody>
    </w:docPart>
    <w:docPart>
      <w:docPartPr>
        <w:name w:val="E79C5306488543ECA1E56524FB1C7C5B"/>
        <w:category>
          <w:name w:val="General"/>
          <w:gallery w:val="placeholder"/>
        </w:category>
        <w:types>
          <w:type w:val="bbPlcHdr"/>
        </w:types>
        <w:behaviors>
          <w:behavior w:val="content"/>
        </w:behaviors>
        <w:guid w:val="{6369ED89-62B9-491F-B406-6522E82ECBFB}"/>
      </w:docPartPr>
      <w:docPartBody>
        <w:p w:rsidR="00C07203" w:rsidRDefault="00C92B6D" w:rsidP="00C92B6D">
          <w:pPr>
            <w:pStyle w:val="E79C5306488543ECA1E56524FB1C7C5B3"/>
          </w:pPr>
          <w:r w:rsidRPr="006C2E15">
            <w:rPr>
              <w:rStyle w:val="PlaceholderText"/>
              <w:color w:val="auto"/>
            </w:rPr>
            <w:t>Click or tap here to enter text.</w:t>
          </w:r>
        </w:p>
      </w:docPartBody>
    </w:docPart>
    <w:docPart>
      <w:docPartPr>
        <w:name w:val="79DA3FD51FA243FB9D7FF9A63D229BF8"/>
        <w:category>
          <w:name w:val="General"/>
          <w:gallery w:val="placeholder"/>
        </w:category>
        <w:types>
          <w:type w:val="bbPlcHdr"/>
        </w:types>
        <w:behaviors>
          <w:behavior w:val="content"/>
        </w:behaviors>
        <w:guid w:val="{55CDE0DD-C630-4832-A272-6590097DE3DF}"/>
      </w:docPartPr>
      <w:docPartBody>
        <w:p w:rsidR="00C07203" w:rsidRDefault="00C92B6D" w:rsidP="00C92B6D">
          <w:pPr>
            <w:pStyle w:val="79DA3FD51FA243FB9D7FF9A63D229BF83"/>
          </w:pPr>
          <w:r w:rsidRPr="006C2E15">
            <w:rPr>
              <w:rStyle w:val="PlaceholderText"/>
              <w:color w:val="auto"/>
            </w:rPr>
            <w:t>Click or tap here to enter text.</w:t>
          </w:r>
        </w:p>
      </w:docPartBody>
    </w:docPart>
    <w:docPart>
      <w:docPartPr>
        <w:name w:val="88B7FD908A014BF5A2A2A2FDBA7341CB"/>
        <w:category>
          <w:name w:val="General"/>
          <w:gallery w:val="placeholder"/>
        </w:category>
        <w:types>
          <w:type w:val="bbPlcHdr"/>
        </w:types>
        <w:behaviors>
          <w:behavior w:val="content"/>
        </w:behaviors>
        <w:guid w:val="{94B3250C-91E0-43C8-AB75-215DC1BF083C}"/>
      </w:docPartPr>
      <w:docPartBody>
        <w:p w:rsidR="00C07203" w:rsidRDefault="00C92B6D" w:rsidP="00C92B6D">
          <w:pPr>
            <w:pStyle w:val="88B7FD908A014BF5A2A2A2FDBA7341CB3"/>
          </w:pPr>
          <w:r w:rsidRPr="006C2E15">
            <w:rPr>
              <w:rStyle w:val="PlaceholderText"/>
              <w:color w:val="auto"/>
            </w:rPr>
            <w:t>Click or tap here to enter text.</w:t>
          </w:r>
        </w:p>
      </w:docPartBody>
    </w:docPart>
    <w:docPart>
      <w:docPartPr>
        <w:name w:val="8EDB9F85AC23459A90A5C9BEFAA7A790"/>
        <w:category>
          <w:name w:val="General"/>
          <w:gallery w:val="placeholder"/>
        </w:category>
        <w:types>
          <w:type w:val="bbPlcHdr"/>
        </w:types>
        <w:behaviors>
          <w:behavior w:val="content"/>
        </w:behaviors>
        <w:guid w:val="{B87D2363-B356-4FB5-8AE7-CD7E1875D72F}"/>
      </w:docPartPr>
      <w:docPartBody>
        <w:p w:rsidR="00C07203" w:rsidRDefault="00C92B6D" w:rsidP="00C92B6D">
          <w:pPr>
            <w:pStyle w:val="8EDB9F85AC23459A90A5C9BEFAA7A7903"/>
          </w:pPr>
          <w:r w:rsidRPr="006C2E15">
            <w:rPr>
              <w:rStyle w:val="PlaceholderText"/>
              <w:color w:val="auto"/>
            </w:rPr>
            <w:t>Click or tap here to enter text.</w:t>
          </w:r>
        </w:p>
      </w:docPartBody>
    </w:docPart>
    <w:docPart>
      <w:docPartPr>
        <w:name w:val="7A1F8EA905B6469D9A67A14D772C7F0F"/>
        <w:category>
          <w:name w:val="General"/>
          <w:gallery w:val="placeholder"/>
        </w:category>
        <w:types>
          <w:type w:val="bbPlcHdr"/>
        </w:types>
        <w:behaviors>
          <w:behavior w:val="content"/>
        </w:behaviors>
        <w:guid w:val="{EFF7BCDC-F9FF-43E3-A082-929A813A44F0}"/>
      </w:docPartPr>
      <w:docPartBody>
        <w:p w:rsidR="00C07203" w:rsidRDefault="00C92B6D" w:rsidP="00C92B6D">
          <w:pPr>
            <w:pStyle w:val="7A1F8EA905B6469D9A67A14D772C7F0F3"/>
          </w:pPr>
          <w:r w:rsidRPr="006C2E15">
            <w:rPr>
              <w:rStyle w:val="PlaceholderText"/>
              <w:color w:val="auto"/>
            </w:rPr>
            <w:t>Click or tap here to enter text.</w:t>
          </w:r>
        </w:p>
      </w:docPartBody>
    </w:docPart>
    <w:docPart>
      <w:docPartPr>
        <w:name w:val="FAB352567FAA4DCA8A3F0E61D1FB6186"/>
        <w:category>
          <w:name w:val="General"/>
          <w:gallery w:val="placeholder"/>
        </w:category>
        <w:types>
          <w:type w:val="bbPlcHdr"/>
        </w:types>
        <w:behaviors>
          <w:behavior w:val="content"/>
        </w:behaviors>
        <w:guid w:val="{1E8F139F-CCDE-438E-AEC5-C95100C4C9D1}"/>
      </w:docPartPr>
      <w:docPartBody>
        <w:p w:rsidR="00C07203" w:rsidRDefault="00C92B6D" w:rsidP="00C92B6D">
          <w:pPr>
            <w:pStyle w:val="FAB352567FAA4DCA8A3F0E61D1FB61863"/>
          </w:pPr>
          <w:r w:rsidRPr="006C2E15">
            <w:rPr>
              <w:rStyle w:val="PlaceholderText"/>
              <w:color w:val="auto"/>
            </w:rPr>
            <w:t>Click or tap here to enter text.</w:t>
          </w:r>
        </w:p>
      </w:docPartBody>
    </w:docPart>
    <w:docPart>
      <w:docPartPr>
        <w:name w:val="2DEC6609AA58455993FF5439F82DA459"/>
        <w:category>
          <w:name w:val="General"/>
          <w:gallery w:val="placeholder"/>
        </w:category>
        <w:types>
          <w:type w:val="bbPlcHdr"/>
        </w:types>
        <w:behaviors>
          <w:behavior w:val="content"/>
        </w:behaviors>
        <w:guid w:val="{582AA605-222A-4CA4-B57B-826462D896A3}"/>
      </w:docPartPr>
      <w:docPartBody>
        <w:p w:rsidR="00C07203" w:rsidRDefault="00C92B6D" w:rsidP="00C92B6D">
          <w:pPr>
            <w:pStyle w:val="2DEC6609AA58455993FF5439F82DA4593"/>
          </w:pPr>
          <w:r w:rsidRPr="006C2E15">
            <w:rPr>
              <w:rStyle w:val="PlaceholderText"/>
              <w:color w:val="auto"/>
            </w:rPr>
            <w:t>Click or tap here to enter text.</w:t>
          </w:r>
        </w:p>
      </w:docPartBody>
    </w:docPart>
    <w:docPart>
      <w:docPartPr>
        <w:name w:val="B24611D2C94D46BC9888A10AE8789F29"/>
        <w:category>
          <w:name w:val="General"/>
          <w:gallery w:val="placeholder"/>
        </w:category>
        <w:types>
          <w:type w:val="bbPlcHdr"/>
        </w:types>
        <w:behaviors>
          <w:behavior w:val="content"/>
        </w:behaviors>
        <w:guid w:val="{D1098722-FFF2-4BDE-B98F-9212A9AD8C6E}"/>
      </w:docPartPr>
      <w:docPartBody>
        <w:p w:rsidR="00C07203" w:rsidRDefault="00C92B6D" w:rsidP="00C92B6D">
          <w:pPr>
            <w:pStyle w:val="B24611D2C94D46BC9888A10AE8789F293"/>
          </w:pPr>
          <w:r w:rsidRPr="006C2E15">
            <w:rPr>
              <w:rStyle w:val="PlaceholderText"/>
              <w:color w:val="auto"/>
            </w:rPr>
            <w:t>Click or tap here to enter text.</w:t>
          </w:r>
        </w:p>
      </w:docPartBody>
    </w:docPart>
    <w:docPart>
      <w:docPartPr>
        <w:name w:val="BBB55F7FB4584665BA854D920EAFA5DF"/>
        <w:category>
          <w:name w:val="General"/>
          <w:gallery w:val="placeholder"/>
        </w:category>
        <w:types>
          <w:type w:val="bbPlcHdr"/>
        </w:types>
        <w:behaviors>
          <w:behavior w:val="content"/>
        </w:behaviors>
        <w:guid w:val="{FD0714F8-D35C-4322-9352-FF20E3C1DD68}"/>
      </w:docPartPr>
      <w:docPartBody>
        <w:p w:rsidR="00C07203" w:rsidRDefault="00C92B6D" w:rsidP="00C92B6D">
          <w:pPr>
            <w:pStyle w:val="BBB55F7FB4584665BA854D920EAFA5DF3"/>
          </w:pPr>
          <w:r w:rsidRPr="006C2E15">
            <w:rPr>
              <w:rStyle w:val="PlaceholderText"/>
              <w:color w:val="auto"/>
            </w:rPr>
            <w:t>Click or tap here to enter text.</w:t>
          </w:r>
        </w:p>
      </w:docPartBody>
    </w:docPart>
    <w:docPart>
      <w:docPartPr>
        <w:name w:val="DC6EC0C669344F988E53EA400E1AE422"/>
        <w:category>
          <w:name w:val="General"/>
          <w:gallery w:val="placeholder"/>
        </w:category>
        <w:types>
          <w:type w:val="bbPlcHdr"/>
        </w:types>
        <w:behaviors>
          <w:behavior w:val="content"/>
        </w:behaviors>
        <w:guid w:val="{3BFF60F8-96E5-49DF-BF7B-CFFE533EA56F}"/>
      </w:docPartPr>
      <w:docPartBody>
        <w:p w:rsidR="00C07203" w:rsidRDefault="00C92B6D" w:rsidP="00C92B6D">
          <w:pPr>
            <w:pStyle w:val="DC6EC0C669344F988E53EA400E1AE4223"/>
          </w:pPr>
          <w:r w:rsidRPr="006C2E15">
            <w:rPr>
              <w:rStyle w:val="PlaceholderText"/>
              <w:color w:val="auto"/>
            </w:rPr>
            <w:t>Click or tap here to enter text.</w:t>
          </w:r>
        </w:p>
      </w:docPartBody>
    </w:docPart>
    <w:docPart>
      <w:docPartPr>
        <w:name w:val="F5BD0CADFFFF403E82E807E0820325C6"/>
        <w:category>
          <w:name w:val="General"/>
          <w:gallery w:val="placeholder"/>
        </w:category>
        <w:types>
          <w:type w:val="bbPlcHdr"/>
        </w:types>
        <w:behaviors>
          <w:behavior w:val="content"/>
        </w:behaviors>
        <w:guid w:val="{C44E2164-5BE8-4A2A-8F9D-66456B93F4FE}"/>
      </w:docPartPr>
      <w:docPartBody>
        <w:p w:rsidR="00C07203" w:rsidRDefault="00C92B6D" w:rsidP="00C92B6D">
          <w:pPr>
            <w:pStyle w:val="F5BD0CADFFFF403E82E807E0820325C63"/>
          </w:pPr>
          <w:r w:rsidRPr="006C2E15">
            <w:rPr>
              <w:rStyle w:val="PlaceholderText"/>
              <w:color w:val="auto"/>
            </w:rPr>
            <w:t>Click or tap here to enter text.</w:t>
          </w:r>
        </w:p>
      </w:docPartBody>
    </w:docPart>
    <w:docPart>
      <w:docPartPr>
        <w:name w:val="60E49C5617E94272A78FF9656736FCFB"/>
        <w:category>
          <w:name w:val="General"/>
          <w:gallery w:val="placeholder"/>
        </w:category>
        <w:types>
          <w:type w:val="bbPlcHdr"/>
        </w:types>
        <w:behaviors>
          <w:behavior w:val="content"/>
        </w:behaviors>
        <w:guid w:val="{6D63862B-ED0A-4FEF-990B-737AC9B518FE}"/>
      </w:docPartPr>
      <w:docPartBody>
        <w:p w:rsidR="00C07203" w:rsidRDefault="00C92B6D" w:rsidP="00C92B6D">
          <w:pPr>
            <w:pStyle w:val="60E49C5617E94272A78FF9656736FCFB3"/>
          </w:pPr>
          <w:r w:rsidRPr="006C2E15">
            <w:rPr>
              <w:rStyle w:val="PlaceholderText"/>
              <w:color w:val="auto"/>
            </w:rPr>
            <w:t>Choose an item.</w:t>
          </w:r>
        </w:p>
      </w:docPartBody>
    </w:docPart>
    <w:docPart>
      <w:docPartPr>
        <w:name w:val="D25F972D3DA24DA3934ADC5DD3D6C1B1"/>
        <w:category>
          <w:name w:val="General"/>
          <w:gallery w:val="placeholder"/>
        </w:category>
        <w:types>
          <w:type w:val="bbPlcHdr"/>
        </w:types>
        <w:behaviors>
          <w:behavior w:val="content"/>
        </w:behaviors>
        <w:guid w:val="{B2ADA310-6E75-4E53-897A-973179EA1515}"/>
      </w:docPartPr>
      <w:docPartBody>
        <w:p w:rsidR="00C07203" w:rsidRDefault="00C92B6D" w:rsidP="00C92B6D">
          <w:pPr>
            <w:pStyle w:val="D25F972D3DA24DA3934ADC5DD3D6C1B13"/>
          </w:pPr>
          <w:r w:rsidRPr="006C2E15">
            <w:rPr>
              <w:rStyle w:val="PlaceholderText"/>
              <w:color w:val="auto"/>
            </w:rPr>
            <w:t>Click or tap here to enter text.</w:t>
          </w:r>
        </w:p>
      </w:docPartBody>
    </w:docPart>
    <w:docPart>
      <w:docPartPr>
        <w:name w:val="5DBFBDC777394059963DC57360C027AC"/>
        <w:category>
          <w:name w:val="General"/>
          <w:gallery w:val="placeholder"/>
        </w:category>
        <w:types>
          <w:type w:val="bbPlcHdr"/>
        </w:types>
        <w:behaviors>
          <w:behavior w:val="content"/>
        </w:behaviors>
        <w:guid w:val="{84C2E52F-E801-40B9-94E2-83E6B9BB6BD2}"/>
      </w:docPartPr>
      <w:docPartBody>
        <w:p w:rsidR="00C07203" w:rsidRDefault="00C92B6D" w:rsidP="00C92B6D">
          <w:pPr>
            <w:pStyle w:val="5DBFBDC777394059963DC57360C027AC3"/>
          </w:pPr>
          <w:r w:rsidRPr="006C2E15">
            <w:rPr>
              <w:rStyle w:val="PlaceholderText"/>
              <w:color w:val="auto"/>
            </w:rPr>
            <w:t>Choose an item.</w:t>
          </w:r>
        </w:p>
      </w:docPartBody>
    </w:docPart>
    <w:docPart>
      <w:docPartPr>
        <w:name w:val="B9DF3BBAAD6C4907848C0EF9F4526B5A"/>
        <w:category>
          <w:name w:val="General"/>
          <w:gallery w:val="placeholder"/>
        </w:category>
        <w:types>
          <w:type w:val="bbPlcHdr"/>
        </w:types>
        <w:behaviors>
          <w:behavior w:val="content"/>
        </w:behaviors>
        <w:guid w:val="{60CEECC7-A254-4866-9F34-D9D2F5F99538}"/>
      </w:docPartPr>
      <w:docPartBody>
        <w:p w:rsidR="00C07203" w:rsidRDefault="00C92B6D" w:rsidP="00C92B6D">
          <w:pPr>
            <w:pStyle w:val="B9DF3BBAAD6C4907848C0EF9F4526B5A3"/>
          </w:pPr>
          <w:r w:rsidRPr="006C2E15">
            <w:rPr>
              <w:rStyle w:val="PlaceholderText"/>
              <w:color w:val="auto"/>
            </w:rPr>
            <w:t>Click or tap here to enter text.</w:t>
          </w:r>
        </w:p>
      </w:docPartBody>
    </w:docPart>
    <w:docPart>
      <w:docPartPr>
        <w:name w:val="FD40D7B52148464898116871D17F8226"/>
        <w:category>
          <w:name w:val="General"/>
          <w:gallery w:val="placeholder"/>
        </w:category>
        <w:types>
          <w:type w:val="bbPlcHdr"/>
        </w:types>
        <w:behaviors>
          <w:behavior w:val="content"/>
        </w:behaviors>
        <w:guid w:val="{E7272C97-2187-43D4-B283-76B649ED86C1}"/>
      </w:docPartPr>
      <w:docPartBody>
        <w:p w:rsidR="00C07203" w:rsidRDefault="00C92B6D" w:rsidP="00C92B6D">
          <w:pPr>
            <w:pStyle w:val="FD40D7B52148464898116871D17F82263"/>
          </w:pPr>
          <w:r w:rsidRPr="006C2E15">
            <w:rPr>
              <w:rStyle w:val="PlaceholderText"/>
              <w:color w:val="auto"/>
            </w:rPr>
            <w:t>Choose an item.</w:t>
          </w:r>
        </w:p>
      </w:docPartBody>
    </w:docPart>
    <w:docPart>
      <w:docPartPr>
        <w:name w:val="EC4A089899E1476C806ABC084630ED69"/>
        <w:category>
          <w:name w:val="General"/>
          <w:gallery w:val="placeholder"/>
        </w:category>
        <w:types>
          <w:type w:val="bbPlcHdr"/>
        </w:types>
        <w:behaviors>
          <w:behavior w:val="content"/>
        </w:behaviors>
        <w:guid w:val="{DA24A250-4044-4394-87B9-F1EF069AB4D7}"/>
      </w:docPartPr>
      <w:docPartBody>
        <w:p w:rsidR="00C07203" w:rsidRDefault="00C92B6D" w:rsidP="00C92B6D">
          <w:pPr>
            <w:pStyle w:val="EC4A089899E1476C806ABC084630ED693"/>
          </w:pPr>
          <w:r w:rsidRPr="006C2E15">
            <w:rPr>
              <w:rStyle w:val="PlaceholderText"/>
              <w:color w:val="auto"/>
            </w:rPr>
            <w:t>Click or tap here to enter text.</w:t>
          </w:r>
        </w:p>
      </w:docPartBody>
    </w:docPart>
    <w:docPart>
      <w:docPartPr>
        <w:name w:val="24878990C92C42FEB46EFE209B2D9F58"/>
        <w:category>
          <w:name w:val="General"/>
          <w:gallery w:val="placeholder"/>
        </w:category>
        <w:types>
          <w:type w:val="bbPlcHdr"/>
        </w:types>
        <w:behaviors>
          <w:behavior w:val="content"/>
        </w:behaviors>
        <w:guid w:val="{A726AD4A-2315-4FBF-B3EE-7E0B3BA56901}"/>
      </w:docPartPr>
      <w:docPartBody>
        <w:p w:rsidR="00C07203" w:rsidRDefault="00C92B6D" w:rsidP="00C92B6D">
          <w:pPr>
            <w:pStyle w:val="24878990C92C42FEB46EFE209B2D9F583"/>
          </w:pPr>
          <w:r w:rsidRPr="006C2E15">
            <w:rPr>
              <w:rStyle w:val="PlaceholderText"/>
              <w:color w:val="auto"/>
            </w:rPr>
            <w:t xml:space="preserve">Choose an item. </w:t>
          </w:r>
        </w:p>
      </w:docPartBody>
    </w:docPart>
    <w:docPart>
      <w:docPartPr>
        <w:name w:val="1D609653D406458EB400468AE5462DD9"/>
        <w:category>
          <w:name w:val="General"/>
          <w:gallery w:val="placeholder"/>
        </w:category>
        <w:types>
          <w:type w:val="bbPlcHdr"/>
        </w:types>
        <w:behaviors>
          <w:behavior w:val="content"/>
        </w:behaviors>
        <w:guid w:val="{5B8A5342-DC4D-49DB-9C0D-8E36A235CBAF}"/>
      </w:docPartPr>
      <w:docPartBody>
        <w:p w:rsidR="00C07203" w:rsidRDefault="00C92B6D" w:rsidP="00C92B6D">
          <w:pPr>
            <w:pStyle w:val="1D609653D406458EB400468AE5462DD93"/>
          </w:pPr>
          <w:r w:rsidRPr="006C2E15">
            <w:rPr>
              <w:rStyle w:val="PlaceholderText"/>
              <w:color w:val="auto"/>
            </w:rPr>
            <w:t>Click or tap here to enter text.</w:t>
          </w:r>
        </w:p>
      </w:docPartBody>
    </w:docPart>
    <w:docPart>
      <w:docPartPr>
        <w:name w:val="D546624DA04F4F82B98792BAD9D88F8E"/>
        <w:category>
          <w:name w:val="General"/>
          <w:gallery w:val="placeholder"/>
        </w:category>
        <w:types>
          <w:type w:val="bbPlcHdr"/>
        </w:types>
        <w:behaviors>
          <w:behavior w:val="content"/>
        </w:behaviors>
        <w:guid w:val="{0946AED4-F9A4-4F85-948D-3484BC13F714}"/>
      </w:docPartPr>
      <w:docPartBody>
        <w:p w:rsidR="00C07203" w:rsidRDefault="00C92B6D" w:rsidP="00C92B6D">
          <w:pPr>
            <w:pStyle w:val="D546624DA04F4F82B98792BAD9D88F8E3"/>
          </w:pPr>
          <w:r w:rsidRPr="006C2E15">
            <w:rPr>
              <w:rStyle w:val="PlaceholderText"/>
              <w:color w:val="auto"/>
            </w:rPr>
            <w:t>Choose an item.</w:t>
          </w:r>
        </w:p>
      </w:docPartBody>
    </w:docPart>
    <w:docPart>
      <w:docPartPr>
        <w:name w:val="65A56A0B7C8547F793AC88A10C288D34"/>
        <w:category>
          <w:name w:val="General"/>
          <w:gallery w:val="placeholder"/>
        </w:category>
        <w:types>
          <w:type w:val="bbPlcHdr"/>
        </w:types>
        <w:behaviors>
          <w:behavior w:val="content"/>
        </w:behaviors>
        <w:guid w:val="{568DFA92-C168-4898-A38B-001A28A5BBAB}"/>
      </w:docPartPr>
      <w:docPartBody>
        <w:p w:rsidR="00C07203" w:rsidRDefault="00C92B6D" w:rsidP="00C92B6D">
          <w:pPr>
            <w:pStyle w:val="65A56A0B7C8547F793AC88A10C288D343"/>
          </w:pPr>
          <w:r w:rsidRPr="006C2E15">
            <w:rPr>
              <w:rStyle w:val="PlaceholderText"/>
              <w:color w:val="auto"/>
            </w:rPr>
            <w:t>Click or tap here to enter text.</w:t>
          </w:r>
        </w:p>
      </w:docPartBody>
    </w:docPart>
    <w:docPart>
      <w:docPartPr>
        <w:name w:val="BBD152575ADA4F9AB005594989B049D5"/>
        <w:category>
          <w:name w:val="General"/>
          <w:gallery w:val="placeholder"/>
        </w:category>
        <w:types>
          <w:type w:val="bbPlcHdr"/>
        </w:types>
        <w:behaviors>
          <w:behavior w:val="content"/>
        </w:behaviors>
        <w:guid w:val="{DE035B50-41E2-4ED5-89EC-1D37BA0931FB}"/>
      </w:docPartPr>
      <w:docPartBody>
        <w:p w:rsidR="00C07203" w:rsidRDefault="00C92B6D" w:rsidP="00C92B6D">
          <w:pPr>
            <w:pStyle w:val="BBD152575ADA4F9AB005594989B049D53"/>
          </w:pPr>
          <w:r w:rsidRPr="006C2E15">
            <w:rPr>
              <w:rStyle w:val="PlaceholderText"/>
              <w:color w:val="auto"/>
            </w:rPr>
            <w:t>Choose an item.</w:t>
          </w:r>
        </w:p>
      </w:docPartBody>
    </w:docPart>
    <w:docPart>
      <w:docPartPr>
        <w:name w:val="B7CFFE1CEB4F47D1ABD2861235751DB9"/>
        <w:category>
          <w:name w:val="General"/>
          <w:gallery w:val="placeholder"/>
        </w:category>
        <w:types>
          <w:type w:val="bbPlcHdr"/>
        </w:types>
        <w:behaviors>
          <w:behavior w:val="content"/>
        </w:behaviors>
        <w:guid w:val="{E10E66F9-C886-43EF-B02B-91486E631A4E}"/>
      </w:docPartPr>
      <w:docPartBody>
        <w:p w:rsidR="00C07203" w:rsidRDefault="00C92B6D" w:rsidP="00C92B6D">
          <w:pPr>
            <w:pStyle w:val="B7CFFE1CEB4F47D1ABD2861235751DB93"/>
          </w:pPr>
          <w:r w:rsidRPr="006C2E15">
            <w:rPr>
              <w:rStyle w:val="PlaceholderText"/>
              <w:color w:val="auto"/>
            </w:rPr>
            <w:t>Click or tap here to enter text.</w:t>
          </w:r>
        </w:p>
      </w:docPartBody>
    </w:docPart>
    <w:docPart>
      <w:docPartPr>
        <w:name w:val="B3715A68AB614180A442DBFAD744035F"/>
        <w:category>
          <w:name w:val="General"/>
          <w:gallery w:val="placeholder"/>
        </w:category>
        <w:types>
          <w:type w:val="bbPlcHdr"/>
        </w:types>
        <w:behaviors>
          <w:behavior w:val="content"/>
        </w:behaviors>
        <w:guid w:val="{DF4C536B-29FA-478E-838E-77D338FB7E18}"/>
      </w:docPartPr>
      <w:docPartBody>
        <w:p w:rsidR="00C07203" w:rsidRDefault="00C92B6D" w:rsidP="00C92B6D">
          <w:pPr>
            <w:pStyle w:val="B3715A68AB614180A442DBFAD744035F3"/>
          </w:pPr>
          <w:r w:rsidRPr="006C2E15">
            <w:rPr>
              <w:rStyle w:val="PlaceholderText"/>
              <w:color w:val="auto"/>
            </w:rPr>
            <w:t>Choose an item.</w:t>
          </w:r>
        </w:p>
      </w:docPartBody>
    </w:docPart>
    <w:docPart>
      <w:docPartPr>
        <w:name w:val="6004ABD037EA42F4A4B94D3A16EE0843"/>
        <w:category>
          <w:name w:val="General"/>
          <w:gallery w:val="placeholder"/>
        </w:category>
        <w:types>
          <w:type w:val="bbPlcHdr"/>
        </w:types>
        <w:behaviors>
          <w:behavior w:val="content"/>
        </w:behaviors>
        <w:guid w:val="{3472ACDE-D7BC-47EC-AA8A-C4A471E07484}"/>
      </w:docPartPr>
      <w:docPartBody>
        <w:p w:rsidR="00C07203" w:rsidRDefault="00C92B6D" w:rsidP="00C92B6D">
          <w:pPr>
            <w:pStyle w:val="6004ABD037EA42F4A4B94D3A16EE08433"/>
          </w:pPr>
          <w:r w:rsidRPr="006C2E15">
            <w:rPr>
              <w:rStyle w:val="PlaceholderText"/>
              <w:color w:val="auto"/>
            </w:rPr>
            <w:t>Click or tap here to enter text.</w:t>
          </w:r>
        </w:p>
      </w:docPartBody>
    </w:docPart>
    <w:docPart>
      <w:docPartPr>
        <w:name w:val="0ED1FCDD65CA4786B187C14A472AF65D"/>
        <w:category>
          <w:name w:val="General"/>
          <w:gallery w:val="placeholder"/>
        </w:category>
        <w:types>
          <w:type w:val="bbPlcHdr"/>
        </w:types>
        <w:behaviors>
          <w:behavior w:val="content"/>
        </w:behaviors>
        <w:guid w:val="{B2AED1DC-D208-4A98-A113-BD6F7287D9EB}"/>
      </w:docPartPr>
      <w:docPartBody>
        <w:p w:rsidR="00C07203" w:rsidRDefault="00C92B6D" w:rsidP="00C92B6D">
          <w:pPr>
            <w:pStyle w:val="0ED1FCDD65CA4786B187C14A472AF65D3"/>
          </w:pPr>
          <w:r w:rsidRPr="006C2E15">
            <w:rPr>
              <w:rStyle w:val="PlaceholderText"/>
              <w:color w:val="auto"/>
            </w:rPr>
            <w:t>Click or tap here to enter text.</w:t>
          </w:r>
        </w:p>
      </w:docPartBody>
    </w:docPart>
    <w:docPart>
      <w:docPartPr>
        <w:name w:val="DefaultPlaceholder_-1854013440"/>
        <w:category>
          <w:name w:val="General"/>
          <w:gallery w:val="placeholder"/>
        </w:category>
        <w:types>
          <w:type w:val="bbPlcHdr"/>
        </w:types>
        <w:behaviors>
          <w:behavior w:val="content"/>
        </w:behaviors>
        <w:guid w:val="{23D71C35-1A6F-4552-A9C4-01ACAAABC530}"/>
      </w:docPartPr>
      <w:docPartBody>
        <w:p w:rsidR="007A033E" w:rsidRDefault="00D6544B">
          <w:r w:rsidRPr="000F69B6">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2AE6"/>
    <w:rsid w:val="002B74ED"/>
    <w:rsid w:val="005237EE"/>
    <w:rsid w:val="00527638"/>
    <w:rsid w:val="00595521"/>
    <w:rsid w:val="006C272C"/>
    <w:rsid w:val="00705174"/>
    <w:rsid w:val="007826BC"/>
    <w:rsid w:val="007A033E"/>
    <w:rsid w:val="00936211"/>
    <w:rsid w:val="00B11DE2"/>
    <w:rsid w:val="00BD1494"/>
    <w:rsid w:val="00C07203"/>
    <w:rsid w:val="00C12AE6"/>
    <w:rsid w:val="00C40EBD"/>
    <w:rsid w:val="00C92B6D"/>
    <w:rsid w:val="00D6544B"/>
    <w:rsid w:val="00DF6047"/>
    <w:rsid w:val="00EA698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D6544B"/>
    <w:rPr>
      <w:color w:val="808080"/>
    </w:rPr>
  </w:style>
  <w:style w:type="paragraph" w:customStyle="1" w:styleId="B24611D2C94D46BC9888A10AE8789F293">
    <w:name w:val="B24611D2C94D46BC9888A10AE8789F293"/>
    <w:rsid w:val="00C92B6D"/>
    <w:pPr>
      <w:spacing w:line="259" w:lineRule="auto"/>
    </w:pPr>
    <w:rPr>
      <w:rFonts w:ascii="Calibri" w:eastAsia="Calibri" w:hAnsi="Calibri" w:cs="Times New Roman"/>
      <w:kern w:val="0"/>
      <w:sz w:val="22"/>
      <w:szCs w:val="22"/>
      <w14:ligatures w14:val="none"/>
    </w:rPr>
  </w:style>
  <w:style w:type="paragraph" w:customStyle="1" w:styleId="BBB55F7FB4584665BA854D920EAFA5DF3">
    <w:name w:val="BBB55F7FB4584665BA854D920EAFA5DF3"/>
    <w:rsid w:val="00C92B6D"/>
    <w:pPr>
      <w:spacing w:line="259" w:lineRule="auto"/>
    </w:pPr>
    <w:rPr>
      <w:rFonts w:ascii="Calibri" w:eastAsia="Calibri" w:hAnsi="Calibri" w:cs="Times New Roman"/>
      <w:kern w:val="0"/>
      <w:sz w:val="22"/>
      <w:szCs w:val="22"/>
      <w14:ligatures w14:val="none"/>
    </w:rPr>
  </w:style>
  <w:style w:type="paragraph" w:customStyle="1" w:styleId="DC6EC0C669344F988E53EA400E1AE4223">
    <w:name w:val="DC6EC0C669344F988E53EA400E1AE4223"/>
    <w:rsid w:val="00C92B6D"/>
    <w:pPr>
      <w:spacing w:line="259" w:lineRule="auto"/>
    </w:pPr>
    <w:rPr>
      <w:rFonts w:ascii="Calibri" w:eastAsia="Calibri" w:hAnsi="Calibri" w:cs="Times New Roman"/>
      <w:kern w:val="0"/>
      <w:sz w:val="22"/>
      <w:szCs w:val="22"/>
      <w14:ligatures w14:val="none"/>
    </w:rPr>
  </w:style>
  <w:style w:type="paragraph" w:customStyle="1" w:styleId="FEEDDFFE0E79493CA26C492CE5CD56303">
    <w:name w:val="FEEDDFFE0E79493CA26C492CE5CD56303"/>
    <w:rsid w:val="00C92B6D"/>
    <w:pPr>
      <w:spacing w:line="259" w:lineRule="auto"/>
    </w:pPr>
    <w:rPr>
      <w:rFonts w:ascii="Calibri" w:eastAsia="Calibri" w:hAnsi="Calibri" w:cs="Times New Roman"/>
      <w:kern w:val="0"/>
      <w:sz w:val="22"/>
      <w:szCs w:val="22"/>
      <w14:ligatures w14:val="none"/>
    </w:rPr>
  </w:style>
  <w:style w:type="paragraph" w:customStyle="1" w:styleId="F5BD0CADFFFF403E82E807E0820325C63">
    <w:name w:val="F5BD0CADFFFF403E82E807E0820325C63"/>
    <w:rsid w:val="00C92B6D"/>
    <w:pPr>
      <w:spacing w:line="259" w:lineRule="auto"/>
    </w:pPr>
    <w:rPr>
      <w:rFonts w:ascii="Calibri" w:eastAsia="Calibri" w:hAnsi="Calibri" w:cs="Times New Roman"/>
      <w:kern w:val="0"/>
      <w:sz w:val="22"/>
      <w:szCs w:val="22"/>
      <w14:ligatures w14:val="none"/>
    </w:rPr>
  </w:style>
  <w:style w:type="paragraph" w:customStyle="1" w:styleId="60E49C5617E94272A78FF9656736FCFB3">
    <w:name w:val="60E49C5617E94272A78FF9656736FCFB3"/>
    <w:rsid w:val="00C92B6D"/>
    <w:pPr>
      <w:spacing w:line="259" w:lineRule="auto"/>
    </w:pPr>
    <w:rPr>
      <w:rFonts w:ascii="Calibri" w:eastAsia="Calibri" w:hAnsi="Calibri" w:cs="Times New Roman"/>
      <w:kern w:val="0"/>
      <w:sz w:val="22"/>
      <w:szCs w:val="22"/>
      <w14:ligatures w14:val="none"/>
    </w:rPr>
  </w:style>
  <w:style w:type="paragraph" w:customStyle="1" w:styleId="E79C5306488543ECA1E56524FB1C7C5B3">
    <w:name w:val="E79C5306488543ECA1E56524FB1C7C5B3"/>
    <w:rsid w:val="00C92B6D"/>
    <w:pPr>
      <w:spacing w:line="259" w:lineRule="auto"/>
    </w:pPr>
    <w:rPr>
      <w:rFonts w:ascii="Calibri" w:eastAsia="Calibri" w:hAnsi="Calibri" w:cs="Times New Roman"/>
      <w:kern w:val="0"/>
      <w:sz w:val="22"/>
      <w:szCs w:val="22"/>
      <w14:ligatures w14:val="none"/>
    </w:rPr>
  </w:style>
  <w:style w:type="paragraph" w:customStyle="1" w:styleId="D25F972D3DA24DA3934ADC5DD3D6C1B13">
    <w:name w:val="D25F972D3DA24DA3934ADC5DD3D6C1B13"/>
    <w:rsid w:val="00C92B6D"/>
    <w:pPr>
      <w:spacing w:line="259" w:lineRule="auto"/>
    </w:pPr>
    <w:rPr>
      <w:rFonts w:ascii="Calibri" w:eastAsia="Calibri" w:hAnsi="Calibri" w:cs="Times New Roman"/>
      <w:kern w:val="0"/>
      <w:sz w:val="22"/>
      <w:szCs w:val="22"/>
      <w14:ligatures w14:val="none"/>
    </w:rPr>
  </w:style>
  <w:style w:type="paragraph" w:customStyle="1" w:styleId="5DBFBDC777394059963DC57360C027AC3">
    <w:name w:val="5DBFBDC777394059963DC57360C027AC3"/>
    <w:rsid w:val="00C92B6D"/>
    <w:pPr>
      <w:spacing w:line="259" w:lineRule="auto"/>
    </w:pPr>
    <w:rPr>
      <w:rFonts w:ascii="Calibri" w:eastAsia="Calibri" w:hAnsi="Calibri" w:cs="Times New Roman"/>
      <w:kern w:val="0"/>
      <w:sz w:val="22"/>
      <w:szCs w:val="22"/>
      <w14:ligatures w14:val="none"/>
    </w:rPr>
  </w:style>
  <w:style w:type="paragraph" w:customStyle="1" w:styleId="79DA3FD51FA243FB9D7FF9A63D229BF83">
    <w:name w:val="79DA3FD51FA243FB9D7FF9A63D229BF83"/>
    <w:rsid w:val="00C92B6D"/>
    <w:pPr>
      <w:spacing w:line="259" w:lineRule="auto"/>
    </w:pPr>
    <w:rPr>
      <w:rFonts w:ascii="Calibri" w:eastAsia="Calibri" w:hAnsi="Calibri" w:cs="Times New Roman"/>
      <w:kern w:val="0"/>
      <w:sz w:val="22"/>
      <w:szCs w:val="22"/>
      <w14:ligatures w14:val="none"/>
    </w:rPr>
  </w:style>
  <w:style w:type="paragraph" w:customStyle="1" w:styleId="B9DF3BBAAD6C4907848C0EF9F4526B5A3">
    <w:name w:val="B9DF3BBAAD6C4907848C0EF9F4526B5A3"/>
    <w:rsid w:val="00C92B6D"/>
    <w:pPr>
      <w:spacing w:line="259" w:lineRule="auto"/>
    </w:pPr>
    <w:rPr>
      <w:rFonts w:ascii="Calibri" w:eastAsia="Calibri" w:hAnsi="Calibri" w:cs="Times New Roman"/>
      <w:kern w:val="0"/>
      <w:sz w:val="22"/>
      <w:szCs w:val="22"/>
      <w14:ligatures w14:val="none"/>
    </w:rPr>
  </w:style>
  <w:style w:type="paragraph" w:customStyle="1" w:styleId="FD40D7B52148464898116871D17F82263">
    <w:name w:val="FD40D7B52148464898116871D17F82263"/>
    <w:rsid w:val="00C92B6D"/>
    <w:pPr>
      <w:spacing w:line="259" w:lineRule="auto"/>
    </w:pPr>
    <w:rPr>
      <w:rFonts w:ascii="Calibri" w:eastAsia="Calibri" w:hAnsi="Calibri" w:cs="Times New Roman"/>
      <w:kern w:val="0"/>
      <w:sz w:val="22"/>
      <w:szCs w:val="22"/>
      <w14:ligatures w14:val="none"/>
    </w:rPr>
  </w:style>
  <w:style w:type="paragraph" w:customStyle="1" w:styleId="88B7FD908A014BF5A2A2A2FDBA7341CB3">
    <w:name w:val="88B7FD908A014BF5A2A2A2FDBA7341CB3"/>
    <w:rsid w:val="00C92B6D"/>
    <w:pPr>
      <w:spacing w:line="259" w:lineRule="auto"/>
    </w:pPr>
    <w:rPr>
      <w:rFonts w:ascii="Calibri" w:eastAsia="Calibri" w:hAnsi="Calibri" w:cs="Times New Roman"/>
      <w:kern w:val="0"/>
      <w:sz w:val="22"/>
      <w:szCs w:val="22"/>
      <w14:ligatures w14:val="none"/>
    </w:rPr>
  </w:style>
  <w:style w:type="paragraph" w:customStyle="1" w:styleId="EC4A089899E1476C806ABC084630ED693">
    <w:name w:val="EC4A089899E1476C806ABC084630ED693"/>
    <w:rsid w:val="00C92B6D"/>
    <w:pPr>
      <w:spacing w:line="259" w:lineRule="auto"/>
    </w:pPr>
    <w:rPr>
      <w:rFonts w:ascii="Calibri" w:eastAsia="Calibri" w:hAnsi="Calibri" w:cs="Times New Roman"/>
      <w:kern w:val="0"/>
      <w:sz w:val="22"/>
      <w:szCs w:val="22"/>
      <w14:ligatures w14:val="none"/>
    </w:rPr>
  </w:style>
  <w:style w:type="paragraph" w:customStyle="1" w:styleId="24878990C92C42FEB46EFE209B2D9F583">
    <w:name w:val="24878990C92C42FEB46EFE209B2D9F583"/>
    <w:rsid w:val="00C92B6D"/>
    <w:pPr>
      <w:spacing w:line="259" w:lineRule="auto"/>
    </w:pPr>
    <w:rPr>
      <w:rFonts w:ascii="Calibri" w:eastAsia="Calibri" w:hAnsi="Calibri" w:cs="Times New Roman"/>
      <w:kern w:val="0"/>
      <w:sz w:val="22"/>
      <w:szCs w:val="22"/>
      <w14:ligatures w14:val="none"/>
    </w:rPr>
  </w:style>
  <w:style w:type="paragraph" w:customStyle="1" w:styleId="8EDB9F85AC23459A90A5C9BEFAA7A7903">
    <w:name w:val="8EDB9F85AC23459A90A5C9BEFAA7A7903"/>
    <w:rsid w:val="00C92B6D"/>
    <w:pPr>
      <w:spacing w:line="259" w:lineRule="auto"/>
    </w:pPr>
    <w:rPr>
      <w:rFonts w:ascii="Calibri" w:eastAsia="Calibri" w:hAnsi="Calibri" w:cs="Times New Roman"/>
      <w:kern w:val="0"/>
      <w:sz w:val="22"/>
      <w:szCs w:val="22"/>
      <w14:ligatures w14:val="none"/>
    </w:rPr>
  </w:style>
  <w:style w:type="paragraph" w:customStyle="1" w:styleId="1D609653D406458EB400468AE5462DD93">
    <w:name w:val="1D609653D406458EB400468AE5462DD93"/>
    <w:rsid w:val="00C92B6D"/>
    <w:pPr>
      <w:spacing w:line="259" w:lineRule="auto"/>
    </w:pPr>
    <w:rPr>
      <w:rFonts w:ascii="Calibri" w:eastAsia="Calibri" w:hAnsi="Calibri" w:cs="Times New Roman"/>
      <w:kern w:val="0"/>
      <w:sz w:val="22"/>
      <w:szCs w:val="22"/>
      <w14:ligatures w14:val="none"/>
    </w:rPr>
  </w:style>
  <w:style w:type="paragraph" w:customStyle="1" w:styleId="D546624DA04F4F82B98792BAD9D88F8E3">
    <w:name w:val="D546624DA04F4F82B98792BAD9D88F8E3"/>
    <w:rsid w:val="00C92B6D"/>
    <w:pPr>
      <w:spacing w:line="259" w:lineRule="auto"/>
    </w:pPr>
    <w:rPr>
      <w:rFonts w:ascii="Calibri" w:eastAsia="Calibri" w:hAnsi="Calibri" w:cs="Times New Roman"/>
      <w:kern w:val="0"/>
      <w:sz w:val="22"/>
      <w:szCs w:val="22"/>
      <w14:ligatures w14:val="none"/>
    </w:rPr>
  </w:style>
  <w:style w:type="paragraph" w:customStyle="1" w:styleId="7A1F8EA905B6469D9A67A14D772C7F0F3">
    <w:name w:val="7A1F8EA905B6469D9A67A14D772C7F0F3"/>
    <w:rsid w:val="00C92B6D"/>
    <w:pPr>
      <w:spacing w:line="259" w:lineRule="auto"/>
    </w:pPr>
    <w:rPr>
      <w:rFonts w:ascii="Calibri" w:eastAsia="Calibri" w:hAnsi="Calibri" w:cs="Times New Roman"/>
      <w:kern w:val="0"/>
      <w:sz w:val="22"/>
      <w:szCs w:val="22"/>
      <w14:ligatures w14:val="none"/>
    </w:rPr>
  </w:style>
  <w:style w:type="paragraph" w:customStyle="1" w:styleId="65A56A0B7C8547F793AC88A10C288D343">
    <w:name w:val="65A56A0B7C8547F793AC88A10C288D343"/>
    <w:rsid w:val="00C92B6D"/>
    <w:pPr>
      <w:spacing w:line="259" w:lineRule="auto"/>
    </w:pPr>
    <w:rPr>
      <w:rFonts w:ascii="Calibri" w:eastAsia="Calibri" w:hAnsi="Calibri" w:cs="Times New Roman"/>
      <w:kern w:val="0"/>
      <w:sz w:val="22"/>
      <w:szCs w:val="22"/>
      <w14:ligatures w14:val="none"/>
    </w:rPr>
  </w:style>
  <w:style w:type="paragraph" w:customStyle="1" w:styleId="BBD152575ADA4F9AB005594989B049D53">
    <w:name w:val="BBD152575ADA4F9AB005594989B049D53"/>
    <w:rsid w:val="00C92B6D"/>
    <w:pPr>
      <w:spacing w:line="259" w:lineRule="auto"/>
    </w:pPr>
    <w:rPr>
      <w:rFonts w:ascii="Calibri" w:eastAsia="Calibri" w:hAnsi="Calibri" w:cs="Times New Roman"/>
      <w:kern w:val="0"/>
      <w:sz w:val="22"/>
      <w:szCs w:val="22"/>
      <w14:ligatures w14:val="none"/>
    </w:rPr>
  </w:style>
  <w:style w:type="paragraph" w:customStyle="1" w:styleId="FAB352567FAA4DCA8A3F0E61D1FB61863">
    <w:name w:val="FAB352567FAA4DCA8A3F0E61D1FB61863"/>
    <w:rsid w:val="00C92B6D"/>
    <w:pPr>
      <w:spacing w:line="259" w:lineRule="auto"/>
    </w:pPr>
    <w:rPr>
      <w:rFonts w:ascii="Calibri" w:eastAsia="Calibri" w:hAnsi="Calibri" w:cs="Times New Roman"/>
      <w:kern w:val="0"/>
      <w:sz w:val="22"/>
      <w:szCs w:val="22"/>
      <w14:ligatures w14:val="none"/>
    </w:rPr>
  </w:style>
  <w:style w:type="paragraph" w:customStyle="1" w:styleId="B7CFFE1CEB4F47D1ABD2861235751DB93">
    <w:name w:val="B7CFFE1CEB4F47D1ABD2861235751DB93"/>
    <w:rsid w:val="00C92B6D"/>
    <w:pPr>
      <w:spacing w:line="259" w:lineRule="auto"/>
    </w:pPr>
    <w:rPr>
      <w:rFonts w:ascii="Calibri" w:eastAsia="Calibri" w:hAnsi="Calibri" w:cs="Times New Roman"/>
      <w:kern w:val="0"/>
      <w:sz w:val="22"/>
      <w:szCs w:val="22"/>
      <w14:ligatures w14:val="none"/>
    </w:rPr>
  </w:style>
  <w:style w:type="paragraph" w:customStyle="1" w:styleId="B3715A68AB614180A442DBFAD744035F3">
    <w:name w:val="B3715A68AB614180A442DBFAD744035F3"/>
    <w:rsid w:val="00C92B6D"/>
    <w:pPr>
      <w:spacing w:line="259" w:lineRule="auto"/>
    </w:pPr>
    <w:rPr>
      <w:rFonts w:ascii="Calibri" w:eastAsia="Calibri" w:hAnsi="Calibri" w:cs="Times New Roman"/>
      <w:kern w:val="0"/>
      <w:sz w:val="22"/>
      <w:szCs w:val="22"/>
      <w14:ligatures w14:val="none"/>
    </w:rPr>
  </w:style>
  <w:style w:type="paragraph" w:customStyle="1" w:styleId="2DEC6609AA58455993FF5439F82DA4593">
    <w:name w:val="2DEC6609AA58455993FF5439F82DA4593"/>
    <w:rsid w:val="00C92B6D"/>
    <w:pPr>
      <w:spacing w:line="259" w:lineRule="auto"/>
    </w:pPr>
    <w:rPr>
      <w:rFonts w:ascii="Calibri" w:eastAsia="Calibri" w:hAnsi="Calibri" w:cs="Times New Roman"/>
      <w:kern w:val="0"/>
      <w:sz w:val="22"/>
      <w:szCs w:val="22"/>
      <w14:ligatures w14:val="none"/>
    </w:rPr>
  </w:style>
  <w:style w:type="paragraph" w:customStyle="1" w:styleId="6004ABD037EA42F4A4B94D3A16EE08433">
    <w:name w:val="6004ABD037EA42F4A4B94D3A16EE08433"/>
    <w:rsid w:val="00C92B6D"/>
    <w:pPr>
      <w:spacing w:line="259" w:lineRule="auto"/>
    </w:pPr>
    <w:rPr>
      <w:rFonts w:ascii="Calibri" w:eastAsia="Calibri" w:hAnsi="Calibri" w:cs="Times New Roman"/>
      <w:kern w:val="0"/>
      <w:sz w:val="22"/>
      <w:szCs w:val="22"/>
      <w14:ligatures w14:val="none"/>
    </w:rPr>
  </w:style>
  <w:style w:type="paragraph" w:customStyle="1" w:styleId="0ED1FCDD65CA4786B187C14A472AF65D3">
    <w:name w:val="0ED1FCDD65CA4786B187C14A472AF65D3"/>
    <w:rsid w:val="00C92B6D"/>
    <w:pPr>
      <w:spacing w:line="259" w:lineRule="auto"/>
    </w:pPr>
    <w:rPr>
      <w:rFonts w:ascii="Calibri" w:eastAsia="Calibri" w:hAnsi="Calibri" w:cs="Times New Roman"/>
      <w:kern w:val="0"/>
      <w:sz w:val="22"/>
      <w:szCs w:val="22"/>
      <w14:ligatures w14:val="none"/>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B70F24-6EF0-0442-BC3B-D152880DEF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TablestoText_IDEAS2_formfields</Template>
  <TotalTime>75</TotalTime>
  <Pages>6</Pages>
  <Words>534</Words>
  <Characters>3045</Characters>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3572</CharactersWithSpaces>
  <SharedDoc>false</SharedDoc>
  <HLinks>
    <vt:vector size="120" baseType="variant">
      <vt:variant>
        <vt:i4>131076</vt:i4>
      </vt:variant>
      <vt:variant>
        <vt:i4>54</vt:i4>
      </vt:variant>
      <vt:variant>
        <vt:i4>0</vt:i4>
      </vt:variant>
      <vt:variant>
        <vt:i4>5</vt:i4>
      </vt:variant>
      <vt:variant>
        <vt:lpwstr/>
      </vt:variant>
      <vt:variant>
        <vt:lpwstr>Paragraph</vt:lpwstr>
      </vt:variant>
      <vt:variant>
        <vt:i4>131076</vt:i4>
      </vt:variant>
      <vt:variant>
        <vt:i4>51</vt:i4>
      </vt:variant>
      <vt:variant>
        <vt:i4>0</vt:i4>
      </vt:variant>
      <vt:variant>
        <vt:i4>5</vt:i4>
      </vt:variant>
      <vt:variant>
        <vt:lpwstr/>
      </vt:variant>
      <vt:variant>
        <vt:lpwstr>Paragraph</vt:lpwstr>
      </vt:variant>
      <vt:variant>
        <vt:i4>851972</vt:i4>
      </vt:variant>
      <vt:variant>
        <vt:i4>48</vt:i4>
      </vt:variant>
      <vt:variant>
        <vt:i4>0</vt:i4>
      </vt:variant>
      <vt:variant>
        <vt:i4>5</vt:i4>
      </vt:variant>
      <vt:variant>
        <vt:lpwstr/>
      </vt:variant>
      <vt:variant>
        <vt:lpwstr>CBGO</vt:lpwstr>
      </vt:variant>
      <vt:variant>
        <vt:i4>851972</vt:i4>
      </vt:variant>
      <vt:variant>
        <vt:i4>45</vt:i4>
      </vt:variant>
      <vt:variant>
        <vt:i4>0</vt:i4>
      </vt:variant>
      <vt:variant>
        <vt:i4>5</vt:i4>
      </vt:variant>
      <vt:variant>
        <vt:lpwstr/>
      </vt:variant>
      <vt:variant>
        <vt:lpwstr>CBGO</vt:lpwstr>
      </vt:variant>
      <vt:variant>
        <vt:i4>1245205</vt:i4>
      </vt:variant>
      <vt:variant>
        <vt:i4>42</vt:i4>
      </vt:variant>
      <vt:variant>
        <vt:i4>0</vt:i4>
      </vt:variant>
      <vt:variant>
        <vt:i4>5</vt:i4>
      </vt:variant>
      <vt:variant>
        <vt:lpwstr/>
      </vt:variant>
      <vt:variant>
        <vt:lpwstr>ParagraphExample</vt:lpwstr>
      </vt:variant>
      <vt:variant>
        <vt:i4>262192</vt:i4>
      </vt:variant>
      <vt:variant>
        <vt:i4>39</vt:i4>
      </vt:variant>
      <vt:variant>
        <vt:i4>0</vt:i4>
      </vt:variant>
      <vt:variant>
        <vt:i4>5</vt:i4>
      </vt:variant>
      <vt:variant>
        <vt:lpwstr/>
      </vt:variant>
      <vt:variant>
        <vt:lpwstr>_top</vt:lpwstr>
      </vt:variant>
      <vt:variant>
        <vt:i4>262192</vt:i4>
      </vt:variant>
      <vt:variant>
        <vt:i4>36</vt:i4>
      </vt:variant>
      <vt:variant>
        <vt:i4>0</vt:i4>
      </vt:variant>
      <vt:variant>
        <vt:i4>5</vt:i4>
      </vt:variant>
      <vt:variant>
        <vt:lpwstr/>
      </vt:variant>
      <vt:variant>
        <vt:lpwstr>_top</vt:lpwstr>
      </vt:variant>
      <vt:variant>
        <vt:i4>262192</vt:i4>
      </vt:variant>
      <vt:variant>
        <vt:i4>33</vt:i4>
      </vt:variant>
      <vt:variant>
        <vt:i4>0</vt:i4>
      </vt:variant>
      <vt:variant>
        <vt:i4>5</vt:i4>
      </vt:variant>
      <vt:variant>
        <vt:lpwstr/>
      </vt:variant>
      <vt:variant>
        <vt:lpwstr>_top</vt:lpwstr>
      </vt:variant>
      <vt:variant>
        <vt:i4>262192</vt:i4>
      </vt:variant>
      <vt:variant>
        <vt:i4>30</vt:i4>
      </vt:variant>
      <vt:variant>
        <vt:i4>0</vt:i4>
      </vt:variant>
      <vt:variant>
        <vt:i4>5</vt:i4>
      </vt:variant>
      <vt:variant>
        <vt:lpwstr/>
      </vt:variant>
      <vt:variant>
        <vt:lpwstr>_top</vt:lpwstr>
      </vt:variant>
      <vt:variant>
        <vt:i4>262192</vt:i4>
      </vt:variant>
      <vt:variant>
        <vt:i4>27</vt:i4>
      </vt:variant>
      <vt:variant>
        <vt:i4>0</vt:i4>
      </vt:variant>
      <vt:variant>
        <vt:i4>5</vt:i4>
      </vt:variant>
      <vt:variant>
        <vt:lpwstr/>
      </vt:variant>
      <vt:variant>
        <vt:lpwstr>_top</vt:lpwstr>
      </vt:variant>
      <vt:variant>
        <vt:i4>262192</vt:i4>
      </vt:variant>
      <vt:variant>
        <vt:i4>24</vt:i4>
      </vt:variant>
      <vt:variant>
        <vt:i4>0</vt:i4>
      </vt:variant>
      <vt:variant>
        <vt:i4>5</vt:i4>
      </vt:variant>
      <vt:variant>
        <vt:lpwstr/>
      </vt:variant>
      <vt:variant>
        <vt:lpwstr>_top</vt:lpwstr>
      </vt:variant>
      <vt:variant>
        <vt:i4>262192</vt:i4>
      </vt:variant>
      <vt:variant>
        <vt:i4>21</vt:i4>
      </vt:variant>
      <vt:variant>
        <vt:i4>0</vt:i4>
      </vt:variant>
      <vt:variant>
        <vt:i4>5</vt:i4>
      </vt:variant>
      <vt:variant>
        <vt:lpwstr/>
      </vt:variant>
      <vt:variant>
        <vt:lpwstr>_top</vt:lpwstr>
      </vt:variant>
      <vt:variant>
        <vt:i4>262192</vt:i4>
      </vt:variant>
      <vt:variant>
        <vt:i4>18</vt:i4>
      </vt:variant>
      <vt:variant>
        <vt:i4>0</vt:i4>
      </vt:variant>
      <vt:variant>
        <vt:i4>5</vt:i4>
      </vt:variant>
      <vt:variant>
        <vt:lpwstr/>
      </vt:variant>
      <vt:variant>
        <vt:lpwstr>_top</vt:lpwstr>
      </vt:variant>
      <vt:variant>
        <vt:i4>262192</vt:i4>
      </vt:variant>
      <vt:variant>
        <vt:i4>15</vt:i4>
      </vt:variant>
      <vt:variant>
        <vt:i4>0</vt:i4>
      </vt:variant>
      <vt:variant>
        <vt:i4>5</vt:i4>
      </vt:variant>
      <vt:variant>
        <vt:lpwstr/>
      </vt:variant>
      <vt:variant>
        <vt:lpwstr>_top</vt:lpwstr>
      </vt:variant>
      <vt:variant>
        <vt:i4>262192</vt:i4>
      </vt:variant>
      <vt:variant>
        <vt:i4>12</vt:i4>
      </vt:variant>
      <vt:variant>
        <vt:i4>0</vt:i4>
      </vt:variant>
      <vt:variant>
        <vt:i4>5</vt:i4>
      </vt:variant>
      <vt:variant>
        <vt:lpwstr/>
      </vt:variant>
      <vt:variant>
        <vt:lpwstr>_top</vt:lpwstr>
      </vt:variant>
      <vt:variant>
        <vt:i4>262192</vt:i4>
      </vt:variant>
      <vt:variant>
        <vt:i4>9</vt:i4>
      </vt:variant>
      <vt:variant>
        <vt:i4>0</vt:i4>
      </vt:variant>
      <vt:variant>
        <vt:i4>5</vt:i4>
      </vt:variant>
      <vt:variant>
        <vt:lpwstr/>
      </vt:variant>
      <vt:variant>
        <vt:lpwstr>_top</vt:lpwstr>
      </vt:variant>
      <vt:variant>
        <vt:i4>262192</vt:i4>
      </vt:variant>
      <vt:variant>
        <vt:i4>6</vt:i4>
      </vt:variant>
      <vt:variant>
        <vt:i4>0</vt:i4>
      </vt:variant>
      <vt:variant>
        <vt:i4>5</vt:i4>
      </vt:variant>
      <vt:variant>
        <vt:lpwstr/>
      </vt:variant>
      <vt:variant>
        <vt:lpwstr>_top</vt:lpwstr>
      </vt:variant>
      <vt:variant>
        <vt:i4>262192</vt:i4>
      </vt:variant>
      <vt:variant>
        <vt:i4>3</vt:i4>
      </vt:variant>
      <vt:variant>
        <vt:i4>0</vt:i4>
      </vt:variant>
      <vt:variant>
        <vt:i4>5</vt:i4>
      </vt:variant>
      <vt:variant>
        <vt:lpwstr/>
      </vt:variant>
      <vt:variant>
        <vt:lpwstr>_top</vt:lpwstr>
      </vt:variant>
      <vt:variant>
        <vt:i4>7077995</vt:i4>
      </vt:variant>
      <vt:variant>
        <vt:i4>0</vt:i4>
      </vt:variant>
      <vt:variant>
        <vt:i4>0</vt:i4>
      </vt:variant>
      <vt:variant>
        <vt:i4>5</vt:i4>
      </vt:variant>
      <vt:variant>
        <vt:lpwstr/>
      </vt:variant>
      <vt:variant>
        <vt:lpwstr>FilledCBGO</vt:lpwstr>
      </vt:variant>
      <vt:variant>
        <vt:i4>262192</vt:i4>
      </vt:variant>
      <vt:variant>
        <vt:i4>0</vt:i4>
      </vt:variant>
      <vt:variant>
        <vt:i4>0</vt:i4>
      </vt:variant>
      <vt:variant>
        <vt:i4>5</vt:i4>
      </vt:variant>
      <vt:variant>
        <vt:lpwstr/>
      </vt:variant>
      <vt:variant>
        <vt:lpwstr>_top</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terms:created xsi:type="dcterms:W3CDTF">2025-05-14T20:36:00Z</dcterms:created>
  <dcterms:modified xsi:type="dcterms:W3CDTF">2025-05-28T13:38:00Z</dcterms:modified>
</cp:coreProperties>
</file>